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266" w:rsidRPr="004A0900" w:rsidRDefault="00EA1266" w:rsidP="001D11C7">
      <w:pPr>
        <w:widowControl w:val="0"/>
        <w:autoSpaceDE w:val="0"/>
        <w:autoSpaceDN w:val="0"/>
        <w:adjustRightInd w:val="0"/>
        <w:rPr>
          <w:b/>
          <w:bCs/>
          <w:lang w:val="en-US"/>
        </w:rPr>
      </w:pPr>
    </w:p>
    <w:p w:rsidR="00EA1266" w:rsidRPr="004A0900" w:rsidRDefault="00EA1266" w:rsidP="001D11C7">
      <w:pPr>
        <w:widowControl w:val="0"/>
        <w:autoSpaceDE w:val="0"/>
        <w:autoSpaceDN w:val="0"/>
        <w:adjustRightInd w:val="0"/>
        <w:ind w:left="6480"/>
        <w:rPr>
          <w:b/>
          <w:bCs/>
        </w:rPr>
      </w:pPr>
      <w:r w:rsidRPr="004A0900">
        <w:rPr>
          <w:b/>
          <w:bCs/>
          <w:lang w:val="en-US"/>
        </w:rPr>
        <w:t xml:space="preserve">        </w:t>
      </w:r>
      <w:r w:rsidRPr="004A0900">
        <w:rPr>
          <w:b/>
          <w:bCs/>
        </w:rPr>
        <w:t xml:space="preserve"> Anexa III</w:t>
      </w:r>
    </w:p>
    <w:p w:rsidR="00EA1266" w:rsidRPr="004A0900" w:rsidRDefault="00EA1266" w:rsidP="001D11C7">
      <w:pPr>
        <w:widowControl w:val="0"/>
        <w:autoSpaceDE w:val="0"/>
        <w:autoSpaceDN w:val="0"/>
        <w:adjustRightInd w:val="0"/>
        <w:ind w:left="5760"/>
        <w:rPr>
          <w:b/>
          <w:bCs/>
        </w:rPr>
      </w:pPr>
      <w:r w:rsidRPr="004A0900">
        <w:rPr>
          <w:b/>
          <w:bCs/>
          <w:lang w:val="en-US"/>
        </w:rPr>
        <w:t xml:space="preserve">     l</w:t>
      </w:r>
      <w:r w:rsidRPr="004A0900">
        <w:rPr>
          <w:b/>
          <w:bCs/>
        </w:rPr>
        <w:t>a Hotărârea Consiliului Local</w:t>
      </w:r>
    </w:p>
    <w:p w:rsidR="00EA1266" w:rsidRPr="004A0900" w:rsidRDefault="00EA1266" w:rsidP="001D11C7">
      <w:pPr>
        <w:widowControl w:val="0"/>
        <w:autoSpaceDE w:val="0"/>
        <w:autoSpaceDN w:val="0"/>
        <w:adjustRightInd w:val="0"/>
        <w:ind w:left="5760" w:firstLine="720"/>
        <w:rPr>
          <w:b/>
          <w:bCs/>
          <w:lang w:val="en-US"/>
        </w:rPr>
      </w:pPr>
      <w:r w:rsidRPr="004A0900">
        <w:rPr>
          <w:b/>
          <w:bCs/>
          <w:lang w:val="en-US"/>
        </w:rPr>
        <w:t xml:space="preserve">    </w:t>
      </w:r>
      <w:r w:rsidRPr="004A0900">
        <w:rPr>
          <w:b/>
          <w:bCs/>
        </w:rPr>
        <w:t>Nr...</w:t>
      </w:r>
      <w:r w:rsidRPr="004A0900">
        <w:rPr>
          <w:b/>
          <w:bCs/>
          <w:lang w:val="en-US"/>
        </w:rPr>
        <w:t>............</w:t>
      </w:r>
      <w:r w:rsidRPr="004A0900">
        <w:rPr>
          <w:b/>
          <w:bCs/>
        </w:rPr>
        <w:t xml:space="preserve"> /...</w:t>
      </w:r>
      <w:r w:rsidRPr="004A0900">
        <w:rPr>
          <w:b/>
          <w:bCs/>
          <w:lang w:val="en-US"/>
        </w:rPr>
        <w:t>............</w:t>
      </w:r>
    </w:p>
    <w:p w:rsidR="00EA1266" w:rsidRPr="004A0900" w:rsidRDefault="00EA1266" w:rsidP="001D11C7">
      <w:pPr>
        <w:widowControl w:val="0"/>
        <w:tabs>
          <w:tab w:val="left" w:pos="9360"/>
          <w:tab w:val="left" w:pos="9720"/>
          <w:tab w:val="left" w:pos="10260"/>
        </w:tabs>
        <w:autoSpaceDE w:val="0"/>
        <w:autoSpaceDN w:val="0"/>
        <w:adjustRightInd w:val="0"/>
        <w:ind w:left="5760"/>
        <w:rPr>
          <w:b/>
          <w:bCs/>
        </w:rPr>
      </w:pPr>
      <w:r w:rsidRPr="004A0900">
        <w:rPr>
          <w:b/>
          <w:bCs/>
          <w:lang w:val="en-US"/>
        </w:rPr>
        <w:t xml:space="preserve">       </w:t>
      </w:r>
      <w:r w:rsidRPr="004A0900">
        <w:rPr>
          <w:b/>
          <w:bCs/>
        </w:rPr>
        <w:t>PREŞEDINTE DE ŞEDINŢĂ,</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center"/>
        <w:rPr>
          <w:b/>
          <w:bCs/>
        </w:rPr>
      </w:pPr>
    </w:p>
    <w:p w:rsidR="00EA1266" w:rsidRPr="004A0900" w:rsidRDefault="00EA1266" w:rsidP="001D11C7">
      <w:pPr>
        <w:widowControl w:val="0"/>
        <w:autoSpaceDE w:val="0"/>
        <w:autoSpaceDN w:val="0"/>
        <w:adjustRightInd w:val="0"/>
        <w:jc w:val="center"/>
        <w:rPr>
          <w:b/>
          <w:bCs/>
        </w:rPr>
      </w:pPr>
      <w:r w:rsidRPr="004A0900">
        <w:rPr>
          <w:b/>
          <w:bCs/>
        </w:rPr>
        <w:t>Regulament de Organizare şi Funcţionare</w:t>
      </w:r>
    </w:p>
    <w:p w:rsidR="00EA1266" w:rsidRPr="004A0900" w:rsidRDefault="00EA1266" w:rsidP="001D11C7">
      <w:pPr>
        <w:widowControl w:val="0"/>
        <w:autoSpaceDE w:val="0"/>
        <w:autoSpaceDN w:val="0"/>
        <w:adjustRightInd w:val="0"/>
        <w:jc w:val="center"/>
        <w:rPr>
          <w:b/>
          <w:bCs/>
        </w:rPr>
      </w:pPr>
      <w:r w:rsidRPr="004A0900">
        <w:rPr>
          <w:b/>
          <w:bCs/>
        </w:rPr>
        <w:t>al Poliţiei Locale a Sectorului 1</w:t>
      </w:r>
    </w:p>
    <w:p w:rsidR="00EA1266" w:rsidRPr="004A0900" w:rsidRDefault="00EA1266" w:rsidP="001D11C7">
      <w:pPr>
        <w:widowControl w:val="0"/>
        <w:autoSpaceDE w:val="0"/>
        <w:autoSpaceDN w:val="0"/>
        <w:adjustRightInd w:val="0"/>
        <w:jc w:val="both"/>
        <w:rPr>
          <w:shd w:val="clear" w:color="auto" w:fill="FFFF00"/>
        </w:rPr>
      </w:pPr>
    </w:p>
    <w:p w:rsidR="00EA1266" w:rsidRPr="004A0900" w:rsidRDefault="00EA1266" w:rsidP="001D11C7">
      <w:pPr>
        <w:widowControl w:val="0"/>
        <w:autoSpaceDE w:val="0"/>
        <w:autoSpaceDN w:val="0"/>
        <w:adjustRightInd w:val="0"/>
        <w:jc w:val="center"/>
        <w:rPr>
          <w:b/>
          <w:bCs/>
        </w:rPr>
      </w:pPr>
      <w:r w:rsidRPr="004A0900">
        <w:rPr>
          <w:b/>
          <w:bCs/>
        </w:rPr>
        <w:t>CAPITOLUL I</w:t>
      </w:r>
    </w:p>
    <w:p w:rsidR="00EA1266" w:rsidRPr="004A0900" w:rsidRDefault="00EA1266" w:rsidP="001D11C7">
      <w:pPr>
        <w:keepNext/>
        <w:widowControl w:val="0"/>
        <w:autoSpaceDE w:val="0"/>
        <w:autoSpaceDN w:val="0"/>
        <w:adjustRightInd w:val="0"/>
        <w:jc w:val="center"/>
        <w:outlineLvl w:val="0"/>
        <w:rPr>
          <w:b/>
          <w:bCs/>
        </w:rPr>
      </w:pPr>
      <w:r w:rsidRPr="004A0900">
        <w:rPr>
          <w:b/>
          <w:bCs/>
        </w:rPr>
        <w:t>DISPOZIŢII GENERALE</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1</w:t>
      </w:r>
    </w:p>
    <w:p w:rsidR="00EA1266" w:rsidRPr="004A0900" w:rsidRDefault="00EA1266" w:rsidP="001D11C7">
      <w:pPr>
        <w:widowControl w:val="0"/>
        <w:autoSpaceDE w:val="0"/>
        <w:autoSpaceDN w:val="0"/>
        <w:adjustRightInd w:val="0"/>
        <w:jc w:val="both"/>
      </w:pPr>
      <w:r w:rsidRPr="004A0900">
        <w:rPr>
          <w:b/>
          <w:bCs/>
        </w:rPr>
        <w:tab/>
      </w:r>
      <w:r w:rsidRPr="004A0900">
        <w:t>Poliţia Locală a Sectorului 1 îşi desfăşoară activitatea în baza Legii nr. 215/2001, a Legii nr. 188/1999, republicată, a Legii nr. 155/2010 şi a H.G.R. nr. 1332/2010.</w:t>
      </w:r>
    </w:p>
    <w:p w:rsidR="00EA1266" w:rsidRPr="004A0900" w:rsidRDefault="00EA1266" w:rsidP="001D11C7">
      <w:pPr>
        <w:widowControl w:val="0"/>
        <w:autoSpaceDE w:val="0"/>
        <w:autoSpaceDN w:val="0"/>
        <w:adjustRightInd w:val="0"/>
        <w:ind w:firstLine="720"/>
        <w:jc w:val="both"/>
      </w:pPr>
      <w:r w:rsidRPr="004A0900">
        <w:t>Este organizată în cadrul aparatului de specialitate al Consiliului Local al Sectorului 1 ca serviciu public de interes local, cu personalitate juridică, finanţată integral de la bugetul local al sectorului 1</w:t>
      </w:r>
      <w:bookmarkStart w:id="0" w:name="tree_5"/>
      <w:bookmarkEnd w:id="0"/>
      <w:r w:rsidRPr="004A0900">
        <w:t xml:space="preserve">, înfiinţată în scopul exercitării atribuţiilor privind apărarea drepturilor şi libertăţilor fundamentale ale persoanei, a proprietăţii private şi publice, prevenirea şi descoperirea infracţiunilor. </w:t>
      </w:r>
    </w:p>
    <w:p w:rsidR="00EA1266" w:rsidRPr="004A0900" w:rsidRDefault="00EA1266" w:rsidP="001D11C7">
      <w:pPr>
        <w:widowControl w:val="0"/>
        <w:autoSpaceDE w:val="0"/>
        <w:autoSpaceDN w:val="0"/>
        <w:adjustRightInd w:val="0"/>
        <w:jc w:val="both"/>
      </w:pPr>
      <w:bookmarkStart w:id="1" w:name="tree_13"/>
      <w:bookmarkEnd w:id="1"/>
      <w:r w:rsidRPr="004A0900">
        <w:rPr>
          <w:b/>
          <w:bCs/>
        </w:rPr>
        <w:t> </w:t>
      </w:r>
      <w:r w:rsidRPr="004A0900">
        <w:rPr>
          <w:b/>
          <w:bCs/>
        </w:rPr>
        <w:tab/>
      </w:r>
      <w:r w:rsidRPr="004A0900">
        <w:t>Poliţia Locală îşi desfăşoară activitatea pe baza principiilor: legalităţii, încrederii, previzibilităţii, proximităţii şi proporţionalităţii, deschiderii şi transparenţei, eficienţei şi eficacităţii, răspunderii şi responsabilităţii, imparţialităţii şi nediscriminării şi are atribuţii în următoarele domenii:</w:t>
      </w:r>
    </w:p>
    <w:p w:rsidR="00EA1266" w:rsidRPr="004A0900" w:rsidRDefault="00EA1266" w:rsidP="00A21782">
      <w:pPr>
        <w:widowControl w:val="0"/>
        <w:numPr>
          <w:ilvl w:val="0"/>
          <w:numId w:val="37"/>
        </w:numPr>
        <w:autoSpaceDE w:val="0"/>
        <w:autoSpaceDN w:val="0"/>
        <w:adjustRightInd w:val="0"/>
        <w:jc w:val="both"/>
      </w:pPr>
      <w:r w:rsidRPr="004A0900">
        <w:t>asigurarea ordinii şi liniştii publice precum şi pază obiectivelor;</w:t>
      </w:r>
    </w:p>
    <w:p w:rsidR="00EA1266" w:rsidRPr="004A0900" w:rsidRDefault="00EA1266" w:rsidP="00A21782">
      <w:pPr>
        <w:widowControl w:val="0"/>
        <w:numPr>
          <w:ilvl w:val="0"/>
          <w:numId w:val="37"/>
        </w:numPr>
        <w:autoSpaceDE w:val="0"/>
        <w:autoSpaceDN w:val="0"/>
        <w:adjustRightInd w:val="0"/>
        <w:jc w:val="both"/>
      </w:pPr>
      <w:r w:rsidRPr="004A0900">
        <w:t>circulaţia pe drumurile publice;</w:t>
      </w:r>
    </w:p>
    <w:p w:rsidR="00EA1266" w:rsidRPr="004A0900" w:rsidRDefault="00EA1266" w:rsidP="00A21782">
      <w:pPr>
        <w:widowControl w:val="0"/>
        <w:numPr>
          <w:ilvl w:val="0"/>
          <w:numId w:val="37"/>
        </w:numPr>
        <w:autoSpaceDE w:val="0"/>
        <w:autoSpaceDN w:val="0"/>
        <w:adjustRightInd w:val="0"/>
        <w:jc w:val="both"/>
      </w:pPr>
      <w:r w:rsidRPr="004A0900">
        <w:t>disciplina în construcţii şi afişaj stradal;</w:t>
      </w:r>
    </w:p>
    <w:p w:rsidR="00EA1266" w:rsidRPr="004A0900" w:rsidRDefault="00EA1266" w:rsidP="00A21782">
      <w:pPr>
        <w:widowControl w:val="0"/>
        <w:numPr>
          <w:ilvl w:val="0"/>
          <w:numId w:val="37"/>
        </w:numPr>
        <w:autoSpaceDE w:val="0"/>
        <w:autoSpaceDN w:val="0"/>
        <w:adjustRightInd w:val="0"/>
        <w:jc w:val="both"/>
      </w:pPr>
      <w:r w:rsidRPr="004A0900">
        <w:t>protecţia mediului;</w:t>
      </w:r>
    </w:p>
    <w:p w:rsidR="00EA1266" w:rsidRPr="004A0900" w:rsidRDefault="00EA1266" w:rsidP="00A21782">
      <w:pPr>
        <w:widowControl w:val="0"/>
        <w:numPr>
          <w:ilvl w:val="0"/>
          <w:numId w:val="37"/>
        </w:numPr>
        <w:autoSpaceDE w:val="0"/>
        <w:autoSpaceDN w:val="0"/>
        <w:adjustRightInd w:val="0"/>
        <w:jc w:val="both"/>
      </w:pPr>
      <w:r w:rsidRPr="004A0900">
        <w:t>activitatea comercială;</w:t>
      </w:r>
    </w:p>
    <w:p w:rsidR="00EA1266" w:rsidRPr="004A0900" w:rsidRDefault="00EA1266" w:rsidP="00A21782">
      <w:pPr>
        <w:widowControl w:val="0"/>
        <w:numPr>
          <w:ilvl w:val="0"/>
          <w:numId w:val="37"/>
        </w:numPr>
        <w:autoSpaceDE w:val="0"/>
        <w:autoSpaceDN w:val="0"/>
        <w:adjustRightInd w:val="0"/>
        <w:jc w:val="both"/>
      </w:pPr>
      <w:r w:rsidRPr="004A0900">
        <w:t>evidenţa persoanelor;</w:t>
      </w:r>
    </w:p>
    <w:p w:rsidR="00EA1266" w:rsidRPr="004A0900" w:rsidRDefault="00EA1266" w:rsidP="00A21782">
      <w:pPr>
        <w:widowControl w:val="0"/>
        <w:numPr>
          <w:ilvl w:val="0"/>
          <w:numId w:val="37"/>
        </w:numPr>
        <w:autoSpaceDE w:val="0"/>
        <w:autoSpaceDN w:val="0"/>
        <w:adjustRightInd w:val="0"/>
        <w:jc w:val="both"/>
      </w:pPr>
      <w:r w:rsidRPr="004A0900">
        <w:t>alte domenii stabilite prin lege.</w:t>
      </w:r>
    </w:p>
    <w:p w:rsidR="00EA1266" w:rsidRPr="004A0900" w:rsidRDefault="00EA1266" w:rsidP="001D11C7">
      <w:pPr>
        <w:widowControl w:val="0"/>
        <w:autoSpaceDE w:val="0"/>
        <w:autoSpaceDN w:val="0"/>
        <w:adjustRightInd w:val="0"/>
        <w:jc w:val="both"/>
      </w:pPr>
      <w:bookmarkStart w:id="2" w:name="tree_14"/>
      <w:bookmarkEnd w:id="2"/>
      <w:r w:rsidRPr="004A0900">
        <w:rPr>
          <w:b/>
          <w:bCs/>
        </w:rPr>
        <w:t>   </w:t>
      </w:r>
      <w:bookmarkStart w:id="3" w:name="tree_19"/>
      <w:bookmarkEnd w:id="3"/>
      <w:r w:rsidRPr="004A0900">
        <w:rPr>
          <w:b/>
          <w:bCs/>
        </w:rPr>
        <w:tab/>
      </w:r>
      <w:r w:rsidRPr="004A0900">
        <w:t xml:space="preserve">În exercitarea atribuţiilor ce îi revin, poliţia locală cooperează cu unităţile, respectiv cu structurile teritoriale ale Poliţiei Române, ale Jandarmeriei Române, ale Poliţiei de Frontieră Române şi ale Inspectoratului General pentru Situaţii de Urgenţă, cu celelalte autorităţi ale administraţiei publice centrale şi locale şi colaborează cu organizaţii neguvernamentale, precum şi cu persoane fizice şi juridice, în condiţiile legii. </w:t>
      </w:r>
    </w:p>
    <w:p w:rsidR="00EA1266" w:rsidRPr="004A0900" w:rsidRDefault="00EA1266" w:rsidP="001D11C7">
      <w:pPr>
        <w:widowControl w:val="0"/>
        <w:autoSpaceDE w:val="0"/>
        <w:autoSpaceDN w:val="0"/>
        <w:adjustRightInd w:val="0"/>
        <w:ind w:firstLine="720"/>
        <w:jc w:val="both"/>
      </w:pPr>
      <w:r w:rsidRPr="004A0900">
        <w:t>Personalul Poliţiei Locale se compune din funcţionari publici care ocupă funcţii specifice de poliţist local, funcţionari publici care ocupă funcţii publice generale şi din personal contractual, fiindu-le aplicate reglementările specifice prevăzute în Statutul funcţionarilor publici, legislaţia muncii şi cu respectarea Legii nr. 333/2003 privind paza obiectivelor, bunurilor, valorilor şi protecţia persoanelor.</w:t>
      </w:r>
    </w:p>
    <w:p w:rsidR="00EA1266" w:rsidRPr="004A0900" w:rsidRDefault="00EA1266" w:rsidP="001D11C7">
      <w:pPr>
        <w:widowControl w:val="0"/>
        <w:autoSpaceDE w:val="0"/>
        <w:autoSpaceDN w:val="0"/>
        <w:adjustRightInd w:val="0"/>
        <w:ind w:firstLine="720"/>
        <w:jc w:val="both"/>
      </w:pPr>
      <w:r w:rsidRPr="004A0900">
        <w:t>În cadrul structurii organizatorice, se stabilesc relaţii de autoritate (ierarhice, funcţionale), de cooperare, de reprezentare şi de control.</w:t>
      </w:r>
    </w:p>
    <w:p w:rsidR="00EA1266" w:rsidRPr="004A0900" w:rsidRDefault="00EA1266" w:rsidP="001D11C7">
      <w:pPr>
        <w:widowControl w:val="0"/>
        <w:autoSpaceDE w:val="0"/>
        <w:autoSpaceDN w:val="0"/>
        <w:adjustRightInd w:val="0"/>
        <w:ind w:firstLine="720"/>
        <w:jc w:val="both"/>
      </w:pPr>
      <w:r w:rsidRPr="004A0900">
        <w:t>În relaţiile cu alte instituţii şi autorităţi ale administraţiei publice, precum şi cu persoanele fizice sau juridice din ţară şi din străinătate, Poliţia Locală Sector 1, este reprezentată de Directorul General sau, în lipsa acestuia de unul din Directorii Generali Adjuncţi, prin delegare de competenţă.</w:t>
      </w:r>
    </w:p>
    <w:p w:rsidR="00EA1266" w:rsidRPr="004A0900" w:rsidRDefault="00EA1266" w:rsidP="001D11C7">
      <w:pPr>
        <w:widowControl w:val="0"/>
        <w:autoSpaceDE w:val="0"/>
        <w:autoSpaceDN w:val="0"/>
        <w:adjustRightInd w:val="0"/>
        <w:ind w:firstLine="720"/>
        <w:jc w:val="both"/>
      </w:pPr>
      <w:r w:rsidRPr="004A0900">
        <w:t>Relaţiile de autoritate ierarhică presupun:</w:t>
      </w:r>
    </w:p>
    <w:p w:rsidR="00EA1266" w:rsidRPr="004A0900" w:rsidRDefault="00EA1266" w:rsidP="00A21782">
      <w:pPr>
        <w:widowControl w:val="0"/>
        <w:numPr>
          <w:ilvl w:val="0"/>
          <w:numId w:val="37"/>
        </w:numPr>
        <w:autoSpaceDE w:val="0"/>
        <w:autoSpaceDN w:val="0"/>
        <w:adjustRightInd w:val="0"/>
        <w:jc w:val="both"/>
      </w:pPr>
      <w:r w:rsidRPr="004A0900">
        <w:t>subordonarea Directorului General faţă de Primar</w:t>
      </w:r>
    </w:p>
    <w:p w:rsidR="00EA1266" w:rsidRPr="004A0900" w:rsidRDefault="00EA1266" w:rsidP="00A21782">
      <w:pPr>
        <w:widowControl w:val="0"/>
        <w:numPr>
          <w:ilvl w:val="0"/>
          <w:numId w:val="37"/>
        </w:numPr>
        <w:autoSpaceDE w:val="0"/>
        <w:autoSpaceDN w:val="0"/>
        <w:adjustRightInd w:val="0"/>
        <w:jc w:val="both"/>
      </w:pPr>
      <w:r w:rsidRPr="004A0900">
        <w:t>subordonarea Directorilor Generali Adjuncţi, Directorilor Executivi, Şefilor de Serviciu, Şefilor de Birou, după caz, faţă de Directorul General, în limitele competenţelor stabilite de legislaţia în vigoare precum şi a structurii oragnizatorice</w:t>
      </w:r>
    </w:p>
    <w:p w:rsidR="00EA1266" w:rsidRPr="004A0900" w:rsidRDefault="00EA1266" w:rsidP="00A21782">
      <w:pPr>
        <w:widowControl w:val="0"/>
        <w:numPr>
          <w:ilvl w:val="0"/>
          <w:numId w:val="37"/>
        </w:numPr>
        <w:autoSpaceDE w:val="0"/>
        <w:autoSpaceDN w:val="0"/>
        <w:adjustRightInd w:val="0"/>
        <w:jc w:val="both"/>
      </w:pPr>
      <w:r w:rsidRPr="004A0900">
        <w:t>subordonarea Directorilor Executivi, Şefilor de Serviciu, Şefilor de Birou faţă de Directorii Generali Adjuncţi şi/sau Directorii Executivi</w:t>
      </w:r>
    </w:p>
    <w:p w:rsidR="00EA1266" w:rsidRPr="004A0900" w:rsidRDefault="00EA1266" w:rsidP="00A21782">
      <w:pPr>
        <w:widowControl w:val="0"/>
        <w:numPr>
          <w:ilvl w:val="0"/>
          <w:numId w:val="37"/>
        </w:numPr>
        <w:autoSpaceDE w:val="0"/>
        <w:autoSpaceDN w:val="0"/>
        <w:adjustRightInd w:val="0"/>
        <w:jc w:val="both"/>
      </w:pPr>
      <w:r w:rsidRPr="004A0900">
        <w:t>subordonarea Şefilor de Birou faţă de Şefii de Serviciu</w:t>
      </w:r>
    </w:p>
    <w:p w:rsidR="00EA1266" w:rsidRPr="004A0900" w:rsidRDefault="00EA1266" w:rsidP="00A21782">
      <w:pPr>
        <w:widowControl w:val="0"/>
        <w:numPr>
          <w:ilvl w:val="0"/>
          <w:numId w:val="37"/>
        </w:numPr>
        <w:autoSpaceDE w:val="0"/>
        <w:autoSpaceDN w:val="0"/>
        <w:adjustRightInd w:val="0"/>
        <w:jc w:val="both"/>
      </w:pPr>
      <w:r w:rsidRPr="004A0900">
        <w:t>subordonarea personalului de execuţie faţă de şefii ierarhici superiori</w:t>
      </w:r>
    </w:p>
    <w:p w:rsidR="00EA1266" w:rsidRPr="004A0900" w:rsidRDefault="00EA1266" w:rsidP="001D11C7">
      <w:pPr>
        <w:widowControl w:val="0"/>
        <w:autoSpaceDE w:val="0"/>
        <w:autoSpaceDN w:val="0"/>
        <w:adjustRightInd w:val="0"/>
        <w:ind w:firstLine="720"/>
        <w:jc w:val="both"/>
      </w:pPr>
      <w:r w:rsidRPr="004A0900">
        <w:t>Relaţiile de colaborare se stabilesc între compartimentele din structura oranizatorică a Poliţiei Locale Sector 1 sau între acestea şi Compartimentele din cadrul Primăriei Sectorului 1 şi a instituţiilor aflate în subordinea sau coordonarea Consiliului Local Sector 1.</w:t>
      </w:r>
    </w:p>
    <w:p w:rsidR="00EA1266" w:rsidRPr="004A0900" w:rsidRDefault="00EA1266" w:rsidP="001D11C7">
      <w:pPr>
        <w:widowControl w:val="0"/>
        <w:autoSpaceDE w:val="0"/>
        <w:autoSpaceDN w:val="0"/>
        <w:adjustRightInd w:val="0"/>
        <w:ind w:firstLine="720"/>
        <w:jc w:val="both"/>
      </w:pPr>
      <w:r w:rsidRPr="004A0900">
        <w:t>Relaţiile de reprezentare se realizează în limitele legislaţiei în vigoare şi a mandatului acordat de Primarul Sectorului 1.</w:t>
      </w:r>
    </w:p>
    <w:p w:rsidR="00EA1266" w:rsidRPr="004A0900" w:rsidRDefault="00EA1266" w:rsidP="001D11C7">
      <w:pPr>
        <w:widowControl w:val="0"/>
        <w:autoSpaceDE w:val="0"/>
        <w:autoSpaceDN w:val="0"/>
        <w:adjustRightInd w:val="0"/>
        <w:ind w:firstLine="72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2</w:t>
      </w:r>
    </w:p>
    <w:p w:rsidR="00EA1266" w:rsidRPr="004A0900" w:rsidRDefault="00EA1266" w:rsidP="001D11C7">
      <w:pPr>
        <w:widowControl w:val="0"/>
        <w:autoSpaceDE w:val="0"/>
        <w:autoSpaceDN w:val="0"/>
        <w:adjustRightInd w:val="0"/>
        <w:ind w:firstLine="720"/>
        <w:jc w:val="both"/>
      </w:pPr>
      <w:r w:rsidRPr="004A0900">
        <w:rPr>
          <w:b/>
          <w:bCs/>
        </w:rPr>
        <w:t>Poliţia Locală Sector 1</w:t>
      </w:r>
      <w:r w:rsidRPr="004A0900">
        <w:t xml:space="preserve"> este structurată pe: direcţii, servicii, birouri şi compartimente după cum urmează:</w:t>
      </w:r>
    </w:p>
    <w:p w:rsidR="00EA1266" w:rsidRPr="004A0900" w:rsidRDefault="00EA1266" w:rsidP="00A21782">
      <w:pPr>
        <w:widowControl w:val="0"/>
        <w:numPr>
          <w:ilvl w:val="0"/>
          <w:numId w:val="24"/>
        </w:numPr>
        <w:autoSpaceDE w:val="0"/>
        <w:autoSpaceDN w:val="0"/>
        <w:adjustRightInd w:val="0"/>
        <w:jc w:val="both"/>
      </w:pPr>
      <w:r w:rsidRPr="004A0900">
        <w:rPr>
          <w:b/>
          <w:bCs/>
          <w:i/>
          <w:iCs/>
        </w:rPr>
        <w:t xml:space="preserve">Director General </w:t>
      </w:r>
      <w:r w:rsidRPr="004A0900">
        <w:t>în subordinea directă a acestuia aflându-se:</w:t>
      </w:r>
    </w:p>
    <w:p w:rsidR="00EA1266" w:rsidRPr="004A0900" w:rsidRDefault="00EA1266" w:rsidP="00A21782">
      <w:pPr>
        <w:widowControl w:val="0"/>
        <w:numPr>
          <w:ilvl w:val="1"/>
          <w:numId w:val="24"/>
        </w:numPr>
        <w:autoSpaceDE w:val="0"/>
        <w:autoSpaceDN w:val="0"/>
        <w:adjustRightInd w:val="0"/>
        <w:jc w:val="both"/>
      </w:pPr>
      <w:r w:rsidRPr="004A0900">
        <w:rPr>
          <w:b/>
          <w:bCs/>
          <w:i/>
          <w:iCs/>
        </w:rPr>
        <w:t xml:space="preserve">Serviciul Control Intern </w:t>
      </w:r>
      <w:r w:rsidRPr="004A0900">
        <w:t>cu:</w:t>
      </w:r>
    </w:p>
    <w:p w:rsidR="00EA1266" w:rsidRPr="004A0900" w:rsidRDefault="00EA1266" w:rsidP="00A21782">
      <w:pPr>
        <w:widowControl w:val="0"/>
        <w:numPr>
          <w:ilvl w:val="2"/>
          <w:numId w:val="24"/>
        </w:numPr>
        <w:autoSpaceDE w:val="0"/>
        <w:autoSpaceDN w:val="0"/>
        <w:adjustRightInd w:val="0"/>
        <w:jc w:val="both"/>
        <w:rPr>
          <w:b/>
          <w:bCs/>
          <w:i/>
          <w:iCs/>
        </w:rPr>
      </w:pPr>
      <w:r w:rsidRPr="004A0900">
        <w:rPr>
          <w:b/>
          <w:bCs/>
          <w:i/>
          <w:iCs/>
        </w:rPr>
        <w:t>Biroul Conformitate</w:t>
      </w:r>
    </w:p>
    <w:p w:rsidR="00EA1266" w:rsidRPr="004A0900" w:rsidRDefault="00EA1266" w:rsidP="00A21782">
      <w:pPr>
        <w:widowControl w:val="0"/>
        <w:numPr>
          <w:ilvl w:val="2"/>
          <w:numId w:val="24"/>
        </w:numPr>
        <w:autoSpaceDE w:val="0"/>
        <w:autoSpaceDN w:val="0"/>
        <w:adjustRightInd w:val="0"/>
        <w:jc w:val="both"/>
        <w:rPr>
          <w:b/>
          <w:bCs/>
          <w:i/>
          <w:iCs/>
        </w:rPr>
      </w:pPr>
      <w:r w:rsidRPr="004A0900">
        <w:rPr>
          <w:b/>
          <w:bCs/>
          <w:i/>
          <w:iCs/>
        </w:rPr>
        <w:t>Biroul Documentare</w:t>
      </w:r>
    </w:p>
    <w:p w:rsidR="00EA1266" w:rsidRPr="004A0900" w:rsidRDefault="00EA1266" w:rsidP="00A21782">
      <w:pPr>
        <w:widowControl w:val="0"/>
        <w:numPr>
          <w:ilvl w:val="0"/>
          <w:numId w:val="31"/>
        </w:numPr>
        <w:autoSpaceDE w:val="0"/>
        <w:autoSpaceDN w:val="0"/>
        <w:adjustRightInd w:val="0"/>
        <w:jc w:val="both"/>
        <w:rPr>
          <w:b/>
          <w:bCs/>
          <w:i/>
          <w:iCs/>
        </w:rPr>
      </w:pPr>
      <w:r w:rsidRPr="004A0900">
        <w:rPr>
          <w:b/>
          <w:bCs/>
          <w:i/>
          <w:iCs/>
        </w:rPr>
        <w:t>Biroul Analiza Informaţiei, Sociologie</w:t>
      </w:r>
    </w:p>
    <w:p w:rsidR="00EA1266" w:rsidRPr="004A0900" w:rsidRDefault="00EA1266" w:rsidP="00A21782">
      <w:pPr>
        <w:widowControl w:val="0"/>
        <w:numPr>
          <w:ilvl w:val="0"/>
          <w:numId w:val="31"/>
        </w:numPr>
        <w:autoSpaceDE w:val="0"/>
        <w:autoSpaceDN w:val="0"/>
        <w:adjustRightInd w:val="0"/>
        <w:jc w:val="both"/>
        <w:rPr>
          <w:b/>
          <w:bCs/>
          <w:i/>
          <w:iCs/>
        </w:rPr>
      </w:pPr>
      <w:r w:rsidRPr="004A0900">
        <w:rPr>
          <w:b/>
          <w:bCs/>
          <w:i/>
          <w:iCs/>
        </w:rPr>
        <w:t>Compartimentul Audit Intern</w:t>
      </w:r>
    </w:p>
    <w:p w:rsidR="00EA1266" w:rsidRPr="004A0900" w:rsidRDefault="00EA1266" w:rsidP="00A21782">
      <w:pPr>
        <w:widowControl w:val="0"/>
        <w:numPr>
          <w:ilvl w:val="0"/>
          <w:numId w:val="31"/>
        </w:numPr>
        <w:autoSpaceDE w:val="0"/>
        <w:autoSpaceDN w:val="0"/>
        <w:adjustRightInd w:val="0"/>
        <w:jc w:val="both"/>
        <w:rPr>
          <w:b/>
          <w:bCs/>
          <w:i/>
          <w:iCs/>
        </w:rPr>
      </w:pPr>
      <w:r w:rsidRPr="004A0900">
        <w:rPr>
          <w:b/>
          <w:bCs/>
          <w:i/>
          <w:iCs/>
        </w:rPr>
        <w:t>Compartimentul Control Financiar Preventiv</w:t>
      </w:r>
    </w:p>
    <w:p w:rsidR="00EA1266" w:rsidRPr="004A0900" w:rsidRDefault="00EA1266" w:rsidP="00A21782">
      <w:pPr>
        <w:widowControl w:val="0"/>
        <w:numPr>
          <w:ilvl w:val="0"/>
          <w:numId w:val="31"/>
        </w:numPr>
        <w:autoSpaceDE w:val="0"/>
        <w:autoSpaceDN w:val="0"/>
        <w:adjustRightInd w:val="0"/>
        <w:jc w:val="both"/>
        <w:rPr>
          <w:b/>
          <w:bCs/>
          <w:i/>
          <w:iCs/>
        </w:rPr>
      </w:pPr>
      <w:r w:rsidRPr="004A0900">
        <w:rPr>
          <w:b/>
          <w:bCs/>
          <w:i/>
          <w:iCs/>
        </w:rPr>
        <w:t>Compartimentul Juridic</w:t>
      </w:r>
    </w:p>
    <w:p w:rsidR="00EA1266" w:rsidRPr="004A0900" w:rsidRDefault="00EA1266" w:rsidP="00A21782">
      <w:pPr>
        <w:widowControl w:val="0"/>
        <w:numPr>
          <w:ilvl w:val="0"/>
          <w:numId w:val="31"/>
        </w:numPr>
        <w:autoSpaceDE w:val="0"/>
        <w:autoSpaceDN w:val="0"/>
        <w:adjustRightInd w:val="0"/>
        <w:jc w:val="both"/>
        <w:rPr>
          <w:b/>
          <w:bCs/>
          <w:i/>
          <w:iCs/>
        </w:rPr>
      </w:pPr>
      <w:r w:rsidRPr="004A0900">
        <w:rPr>
          <w:b/>
          <w:bCs/>
          <w:i/>
          <w:iCs/>
        </w:rPr>
        <w:t>Biroul Resurse Umane</w:t>
      </w:r>
    </w:p>
    <w:p w:rsidR="00EA1266" w:rsidRPr="004A0900" w:rsidRDefault="00EA1266" w:rsidP="00A21782">
      <w:pPr>
        <w:widowControl w:val="0"/>
        <w:numPr>
          <w:ilvl w:val="0"/>
          <w:numId w:val="31"/>
        </w:numPr>
        <w:autoSpaceDE w:val="0"/>
        <w:autoSpaceDN w:val="0"/>
        <w:adjustRightInd w:val="0"/>
        <w:jc w:val="both"/>
        <w:rPr>
          <w:b/>
          <w:bCs/>
          <w:i/>
          <w:iCs/>
        </w:rPr>
      </w:pPr>
      <w:r w:rsidRPr="004A0900">
        <w:rPr>
          <w:b/>
          <w:bCs/>
          <w:i/>
          <w:iCs/>
        </w:rPr>
        <w:t>Biroul Pregătire Profesională</w:t>
      </w:r>
    </w:p>
    <w:p w:rsidR="00EA1266" w:rsidRPr="004A0900" w:rsidRDefault="00EA1266" w:rsidP="00A21782">
      <w:pPr>
        <w:widowControl w:val="0"/>
        <w:numPr>
          <w:ilvl w:val="0"/>
          <w:numId w:val="31"/>
        </w:numPr>
        <w:autoSpaceDE w:val="0"/>
        <w:autoSpaceDN w:val="0"/>
        <w:adjustRightInd w:val="0"/>
        <w:jc w:val="both"/>
        <w:rPr>
          <w:b/>
          <w:bCs/>
          <w:i/>
          <w:iCs/>
        </w:rPr>
      </w:pPr>
      <w:r w:rsidRPr="004A0900">
        <w:rPr>
          <w:b/>
          <w:bCs/>
          <w:i/>
          <w:iCs/>
        </w:rPr>
        <w:t>Biroul</w:t>
      </w:r>
      <w:r w:rsidRPr="004A0900">
        <w:t xml:space="preserve"> </w:t>
      </w:r>
      <w:r w:rsidRPr="004A0900">
        <w:rPr>
          <w:b/>
          <w:bCs/>
          <w:i/>
          <w:iCs/>
        </w:rPr>
        <w:t>Prevenire şi Protecţia Muncii, Psihologie</w:t>
      </w:r>
    </w:p>
    <w:p w:rsidR="00EA1266" w:rsidRPr="004A0900" w:rsidRDefault="00EA1266" w:rsidP="00A21782">
      <w:pPr>
        <w:widowControl w:val="0"/>
        <w:numPr>
          <w:ilvl w:val="0"/>
          <w:numId w:val="31"/>
        </w:numPr>
        <w:autoSpaceDE w:val="0"/>
        <w:autoSpaceDN w:val="0"/>
        <w:adjustRightInd w:val="0"/>
        <w:jc w:val="both"/>
      </w:pPr>
      <w:r w:rsidRPr="004A0900">
        <w:rPr>
          <w:b/>
          <w:bCs/>
          <w:i/>
          <w:iCs/>
        </w:rPr>
        <w:t>Serviciul Achiziţii, Urmărire şi Derulare Contracte cu</w:t>
      </w:r>
      <w:r w:rsidRPr="004A0900">
        <w:t>:</w:t>
      </w:r>
    </w:p>
    <w:p w:rsidR="00EA1266" w:rsidRPr="004A0900" w:rsidRDefault="00EA1266" w:rsidP="00A21782">
      <w:pPr>
        <w:widowControl w:val="0"/>
        <w:numPr>
          <w:ilvl w:val="1"/>
          <w:numId w:val="31"/>
        </w:numPr>
        <w:autoSpaceDE w:val="0"/>
        <w:autoSpaceDN w:val="0"/>
        <w:adjustRightInd w:val="0"/>
        <w:jc w:val="both"/>
        <w:rPr>
          <w:b/>
          <w:bCs/>
          <w:i/>
          <w:iCs/>
        </w:rPr>
      </w:pPr>
      <w:r w:rsidRPr="004A0900">
        <w:rPr>
          <w:b/>
          <w:bCs/>
          <w:i/>
          <w:iCs/>
        </w:rPr>
        <w:t>Biroul Licitaţii Contracte</w:t>
      </w:r>
    </w:p>
    <w:p w:rsidR="00EA1266" w:rsidRPr="004A0900" w:rsidRDefault="00EA1266" w:rsidP="00A21782">
      <w:pPr>
        <w:widowControl w:val="0"/>
        <w:numPr>
          <w:ilvl w:val="0"/>
          <w:numId w:val="43"/>
        </w:numPr>
        <w:autoSpaceDE w:val="0"/>
        <w:autoSpaceDN w:val="0"/>
        <w:adjustRightInd w:val="0"/>
        <w:jc w:val="both"/>
        <w:rPr>
          <w:b/>
          <w:bCs/>
          <w:i/>
          <w:iCs/>
        </w:rPr>
      </w:pPr>
      <w:r w:rsidRPr="004A0900">
        <w:rPr>
          <w:b/>
          <w:bCs/>
          <w:i/>
          <w:iCs/>
        </w:rPr>
        <w:t>Serviciul Logistic</w:t>
      </w:r>
    </w:p>
    <w:p w:rsidR="00EA1266" w:rsidRPr="004A0900" w:rsidRDefault="00EA1266" w:rsidP="001D11C7">
      <w:pPr>
        <w:widowControl w:val="0"/>
        <w:autoSpaceDE w:val="0"/>
        <w:autoSpaceDN w:val="0"/>
        <w:adjustRightInd w:val="0"/>
        <w:ind w:left="1440"/>
        <w:jc w:val="both"/>
        <w:rPr>
          <w:b/>
          <w:bCs/>
          <w:i/>
          <w:iCs/>
        </w:rPr>
      </w:pPr>
    </w:p>
    <w:p w:rsidR="00EA1266" w:rsidRPr="004A0900" w:rsidRDefault="00EA1266" w:rsidP="00A21782">
      <w:pPr>
        <w:widowControl w:val="0"/>
        <w:numPr>
          <w:ilvl w:val="0"/>
          <w:numId w:val="24"/>
        </w:numPr>
        <w:autoSpaceDE w:val="0"/>
        <w:autoSpaceDN w:val="0"/>
        <w:adjustRightInd w:val="0"/>
        <w:jc w:val="both"/>
      </w:pPr>
      <w:r w:rsidRPr="004A0900">
        <w:rPr>
          <w:b/>
          <w:bCs/>
          <w:i/>
          <w:iCs/>
        </w:rPr>
        <w:t>Director General Adjunct</w:t>
      </w:r>
      <w:r w:rsidRPr="004A0900">
        <w:t xml:space="preserve"> în subordinea directă a acestuia aflându-se:</w:t>
      </w:r>
    </w:p>
    <w:p w:rsidR="00EA1266" w:rsidRPr="004A0900" w:rsidRDefault="00EA1266" w:rsidP="00A21782">
      <w:pPr>
        <w:widowControl w:val="0"/>
        <w:numPr>
          <w:ilvl w:val="0"/>
          <w:numId w:val="43"/>
        </w:numPr>
        <w:autoSpaceDE w:val="0"/>
        <w:autoSpaceDN w:val="0"/>
        <w:adjustRightInd w:val="0"/>
        <w:jc w:val="both"/>
      </w:pPr>
      <w:r w:rsidRPr="004A0900">
        <w:rPr>
          <w:b/>
          <w:bCs/>
          <w:i/>
          <w:iCs/>
        </w:rPr>
        <w:t>Serviciul Poliţia Animalelor cu</w:t>
      </w:r>
      <w:r w:rsidRPr="004A0900">
        <w:t>:</w:t>
      </w:r>
    </w:p>
    <w:p w:rsidR="00EA1266" w:rsidRPr="004A0900" w:rsidRDefault="00EA1266" w:rsidP="00A21782">
      <w:pPr>
        <w:widowControl w:val="0"/>
        <w:numPr>
          <w:ilvl w:val="1"/>
          <w:numId w:val="43"/>
        </w:numPr>
        <w:autoSpaceDE w:val="0"/>
        <w:autoSpaceDN w:val="0"/>
        <w:adjustRightInd w:val="0"/>
        <w:jc w:val="both"/>
        <w:rPr>
          <w:b/>
          <w:bCs/>
          <w:i/>
          <w:iCs/>
        </w:rPr>
      </w:pPr>
      <w:r w:rsidRPr="004A0900">
        <w:rPr>
          <w:b/>
          <w:bCs/>
          <w:i/>
          <w:iCs/>
        </w:rPr>
        <w:t>Biroul pentru Gestioanrea Câinilor fără Stăpân</w:t>
      </w:r>
    </w:p>
    <w:p w:rsidR="00EA1266" w:rsidRPr="004A0900" w:rsidRDefault="00EA1266" w:rsidP="00A21782">
      <w:pPr>
        <w:widowControl w:val="0"/>
        <w:numPr>
          <w:ilvl w:val="0"/>
          <w:numId w:val="43"/>
        </w:numPr>
        <w:autoSpaceDE w:val="0"/>
        <w:autoSpaceDN w:val="0"/>
        <w:adjustRightInd w:val="0"/>
        <w:jc w:val="both"/>
        <w:rPr>
          <w:b/>
          <w:bCs/>
          <w:i/>
          <w:iCs/>
        </w:rPr>
      </w:pPr>
      <w:r w:rsidRPr="004A0900">
        <w:rPr>
          <w:b/>
          <w:bCs/>
          <w:i/>
          <w:iCs/>
        </w:rPr>
        <w:t>Biroul pentru Situaţii de Urgenţă</w:t>
      </w:r>
    </w:p>
    <w:p w:rsidR="00EA1266" w:rsidRPr="004A0900" w:rsidRDefault="00EA1266" w:rsidP="00A21782">
      <w:pPr>
        <w:widowControl w:val="0"/>
        <w:numPr>
          <w:ilvl w:val="0"/>
          <w:numId w:val="43"/>
        </w:numPr>
        <w:autoSpaceDE w:val="0"/>
        <w:autoSpaceDN w:val="0"/>
        <w:adjustRightInd w:val="0"/>
        <w:jc w:val="both"/>
        <w:rPr>
          <w:b/>
          <w:bCs/>
          <w:i/>
          <w:iCs/>
        </w:rPr>
      </w:pPr>
      <w:r w:rsidRPr="004A0900">
        <w:rPr>
          <w:b/>
          <w:bCs/>
          <w:i/>
          <w:iCs/>
        </w:rPr>
        <w:t>Serviciul Economic</w:t>
      </w:r>
    </w:p>
    <w:p w:rsidR="00EA1266" w:rsidRPr="004A0900" w:rsidRDefault="00EA1266" w:rsidP="00A21782">
      <w:pPr>
        <w:widowControl w:val="0"/>
        <w:numPr>
          <w:ilvl w:val="0"/>
          <w:numId w:val="43"/>
        </w:numPr>
        <w:autoSpaceDE w:val="0"/>
        <w:autoSpaceDN w:val="0"/>
        <w:adjustRightInd w:val="0"/>
        <w:jc w:val="both"/>
        <w:rPr>
          <w:b/>
          <w:bCs/>
          <w:i/>
          <w:iCs/>
        </w:rPr>
      </w:pPr>
      <w:r w:rsidRPr="004A0900">
        <w:rPr>
          <w:b/>
          <w:bCs/>
          <w:i/>
          <w:iCs/>
        </w:rPr>
        <w:t>Serviciul Relaţii Publice, Secretariat, Registratură cu următoarele compartimente</w:t>
      </w:r>
      <w:r w:rsidRPr="004A0900">
        <w:t>:</w:t>
      </w:r>
    </w:p>
    <w:p w:rsidR="00EA1266" w:rsidRPr="004A0900" w:rsidRDefault="00EA1266" w:rsidP="00A21782">
      <w:pPr>
        <w:widowControl w:val="0"/>
        <w:numPr>
          <w:ilvl w:val="1"/>
          <w:numId w:val="33"/>
        </w:numPr>
        <w:autoSpaceDE w:val="0"/>
        <w:autoSpaceDN w:val="0"/>
        <w:adjustRightInd w:val="0"/>
        <w:jc w:val="both"/>
        <w:rPr>
          <w:b/>
          <w:bCs/>
          <w:i/>
          <w:iCs/>
        </w:rPr>
      </w:pPr>
      <w:r w:rsidRPr="004A0900">
        <w:rPr>
          <w:b/>
          <w:bCs/>
          <w:i/>
          <w:iCs/>
        </w:rPr>
        <w:t>Compartimentul Petiţii</w:t>
      </w:r>
    </w:p>
    <w:p w:rsidR="00EA1266" w:rsidRPr="004A0900" w:rsidRDefault="00EA1266" w:rsidP="00A21782">
      <w:pPr>
        <w:widowControl w:val="0"/>
        <w:numPr>
          <w:ilvl w:val="1"/>
          <w:numId w:val="33"/>
        </w:numPr>
        <w:autoSpaceDE w:val="0"/>
        <w:autoSpaceDN w:val="0"/>
        <w:adjustRightInd w:val="0"/>
        <w:jc w:val="both"/>
        <w:rPr>
          <w:b/>
          <w:bCs/>
          <w:i/>
          <w:iCs/>
        </w:rPr>
      </w:pPr>
      <w:r w:rsidRPr="004A0900">
        <w:rPr>
          <w:b/>
          <w:bCs/>
          <w:i/>
          <w:iCs/>
        </w:rPr>
        <w:t>Compartimentul Secretariat, Registratură</w:t>
      </w:r>
    </w:p>
    <w:p w:rsidR="00EA1266" w:rsidRPr="004A0900" w:rsidRDefault="00EA1266" w:rsidP="00A21782">
      <w:pPr>
        <w:widowControl w:val="0"/>
        <w:numPr>
          <w:ilvl w:val="1"/>
          <w:numId w:val="33"/>
        </w:numPr>
        <w:autoSpaceDE w:val="0"/>
        <w:autoSpaceDN w:val="0"/>
        <w:adjustRightInd w:val="0"/>
        <w:jc w:val="both"/>
        <w:rPr>
          <w:b/>
          <w:bCs/>
          <w:i/>
          <w:iCs/>
        </w:rPr>
      </w:pPr>
      <w:r w:rsidRPr="004A0900">
        <w:rPr>
          <w:b/>
          <w:bCs/>
          <w:i/>
          <w:iCs/>
        </w:rPr>
        <w:t>Compartimentul Relaţii Publice</w:t>
      </w:r>
    </w:p>
    <w:p w:rsidR="00EA1266" w:rsidRPr="004A0900" w:rsidRDefault="00EA1266" w:rsidP="001D11C7">
      <w:pPr>
        <w:widowControl w:val="0"/>
        <w:autoSpaceDE w:val="0"/>
        <w:autoSpaceDN w:val="0"/>
        <w:adjustRightInd w:val="0"/>
        <w:jc w:val="both"/>
        <w:rPr>
          <w:b/>
          <w:bCs/>
          <w:i/>
          <w:iCs/>
        </w:rPr>
      </w:pPr>
    </w:p>
    <w:p w:rsidR="00EA1266" w:rsidRPr="004A0900" w:rsidRDefault="00EA1266" w:rsidP="00A21782">
      <w:pPr>
        <w:widowControl w:val="0"/>
        <w:numPr>
          <w:ilvl w:val="0"/>
          <w:numId w:val="43"/>
        </w:numPr>
        <w:autoSpaceDE w:val="0"/>
        <w:autoSpaceDN w:val="0"/>
        <w:adjustRightInd w:val="0"/>
        <w:jc w:val="both"/>
      </w:pPr>
      <w:r w:rsidRPr="004A0900">
        <w:rPr>
          <w:b/>
          <w:bCs/>
          <w:i/>
          <w:iCs/>
        </w:rPr>
        <w:t>Directorul Executiv al Direcţiei Inspecţie în structura căruia se află</w:t>
      </w:r>
      <w:r w:rsidRPr="004A0900">
        <w:t>:</w:t>
      </w:r>
    </w:p>
    <w:p w:rsidR="00EA1266" w:rsidRPr="004A0900" w:rsidRDefault="00EA1266" w:rsidP="00A21782">
      <w:pPr>
        <w:widowControl w:val="0"/>
        <w:numPr>
          <w:ilvl w:val="0"/>
          <w:numId w:val="33"/>
        </w:numPr>
        <w:autoSpaceDE w:val="0"/>
        <w:autoSpaceDN w:val="0"/>
        <w:adjustRightInd w:val="0"/>
        <w:jc w:val="both"/>
      </w:pPr>
      <w:r w:rsidRPr="004A0900">
        <w:rPr>
          <w:b/>
          <w:bCs/>
          <w:i/>
          <w:iCs/>
        </w:rPr>
        <w:t>Serviciul Disciplina în Construcţii şi Afişaj Stradal cu</w:t>
      </w:r>
      <w:r w:rsidRPr="004A0900">
        <w:t>:</w:t>
      </w:r>
    </w:p>
    <w:p w:rsidR="00EA1266" w:rsidRPr="004A0900" w:rsidRDefault="00EA1266" w:rsidP="00A21782">
      <w:pPr>
        <w:widowControl w:val="0"/>
        <w:numPr>
          <w:ilvl w:val="1"/>
          <w:numId w:val="33"/>
        </w:numPr>
        <w:autoSpaceDE w:val="0"/>
        <w:autoSpaceDN w:val="0"/>
        <w:adjustRightInd w:val="0"/>
        <w:jc w:val="both"/>
        <w:rPr>
          <w:b/>
          <w:bCs/>
          <w:i/>
          <w:iCs/>
        </w:rPr>
      </w:pPr>
      <w:r w:rsidRPr="004A0900">
        <w:rPr>
          <w:b/>
          <w:bCs/>
          <w:i/>
          <w:iCs/>
        </w:rPr>
        <w:t>Biroul Disciplina în Construcţii</w:t>
      </w:r>
    </w:p>
    <w:p w:rsidR="00EA1266" w:rsidRPr="004A0900" w:rsidRDefault="00EA1266" w:rsidP="00A21782">
      <w:pPr>
        <w:widowControl w:val="0"/>
        <w:numPr>
          <w:ilvl w:val="1"/>
          <w:numId w:val="33"/>
        </w:numPr>
        <w:autoSpaceDE w:val="0"/>
        <w:autoSpaceDN w:val="0"/>
        <w:adjustRightInd w:val="0"/>
        <w:jc w:val="both"/>
        <w:rPr>
          <w:b/>
          <w:bCs/>
          <w:i/>
          <w:iCs/>
        </w:rPr>
      </w:pPr>
      <w:r w:rsidRPr="004A0900">
        <w:rPr>
          <w:b/>
          <w:bCs/>
          <w:i/>
          <w:iCs/>
        </w:rPr>
        <w:t>Compartimentul Afişaj Stradal</w:t>
      </w:r>
    </w:p>
    <w:p w:rsidR="00EA1266" w:rsidRPr="004A0900" w:rsidRDefault="00EA1266" w:rsidP="007F148F">
      <w:pPr>
        <w:widowControl w:val="0"/>
        <w:numPr>
          <w:ilvl w:val="0"/>
          <w:numId w:val="33"/>
        </w:numPr>
        <w:autoSpaceDE w:val="0"/>
        <w:autoSpaceDN w:val="0"/>
        <w:adjustRightInd w:val="0"/>
        <w:jc w:val="both"/>
        <w:rPr>
          <w:b/>
          <w:bCs/>
          <w:i/>
          <w:iCs/>
        </w:rPr>
      </w:pPr>
      <w:r w:rsidRPr="004A0900">
        <w:rPr>
          <w:b/>
          <w:bCs/>
          <w:i/>
          <w:iCs/>
        </w:rPr>
        <w:t>Serviciul Protecţia Mediului</w:t>
      </w:r>
    </w:p>
    <w:p w:rsidR="00EA1266" w:rsidRPr="004A0900" w:rsidRDefault="00EA1266" w:rsidP="007F148F">
      <w:pPr>
        <w:widowControl w:val="0"/>
        <w:numPr>
          <w:ilvl w:val="0"/>
          <w:numId w:val="33"/>
        </w:numPr>
        <w:autoSpaceDE w:val="0"/>
        <w:autoSpaceDN w:val="0"/>
        <w:adjustRightInd w:val="0"/>
        <w:jc w:val="both"/>
        <w:rPr>
          <w:b/>
          <w:bCs/>
          <w:i/>
          <w:iCs/>
        </w:rPr>
      </w:pPr>
      <w:r w:rsidRPr="004A0900">
        <w:rPr>
          <w:b/>
          <w:bCs/>
          <w:i/>
          <w:iCs/>
        </w:rPr>
        <w:t>Biroul Activităţi Comerciale</w:t>
      </w:r>
    </w:p>
    <w:p w:rsidR="00EA1266" w:rsidRPr="004A0900" w:rsidRDefault="00EA1266" w:rsidP="001D11C7">
      <w:pPr>
        <w:widowControl w:val="0"/>
        <w:autoSpaceDE w:val="0"/>
        <w:autoSpaceDN w:val="0"/>
        <w:adjustRightInd w:val="0"/>
        <w:jc w:val="both"/>
        <w:rPr>
          <w:b/>
          <w:bCs/>
          <w:i/>
          <w:iCs/>
        </w:rPr>
      </w:pPr>
    </w:p>
    <w:p w:rsidR="00EA1266" w:rsidRPr="004A0900" w:rsidRDefault="00EA1266" w:rsidP="00A21782">
      <w:pPr>
        <w:widowControl w:val="0"/>
        <w:numPr>
          <w:ilvl w:val="0"/>
          <w:numId w:val="24"/>
        </w:numPr>
        <w:autoSpaceDE w:val="0"/>
        <w:autoSpaceDN w:val="0"/>
        <w:adjustRightInd w:val="0"/>
        <w:jc w:val="both"/>
      </w:pPr>
      <w:r w:rsidRPr="004A0900">
        <w:rPr>
          <w:b/>
          <w:bCs/>
          <w:i/>
          <w:iCs/>
        </w:rPr>
        <w:t>Director General Adjunct</w:t>
      </w:r>
      <w:r w:rsidRPr="004A0900">
        <w:t xml:space="preserve"> al Direcţiei Poliţie Locale în subordinea directă a acestuia aflându-se:</w:t>
      </w:r>
    </w:p>
    <w:p w:rsidR="00EA1266" w:rsidRPr="004A0900" w:rsidRDefault="00EA1266" w:rsidP="00A21782">
      <w:pPr>
        <w:widowControl w:val="0"/>
        <w:numPr>
          <w:ilvl w:val="0"/>
          <w:numId w:val="5"/>
        </w:numPr>
        <w:autoSpaceDE w:val="0"/>
        <w:autoSpaceDN w:val="0"/>
        <w:adjustRightInd w:val="0"/>
        <w:jc w:val="both"/>
      </w:pPr>
      <w:r w:rsidRPr="004A0900">
        <w:rPr>
          <w:b/>
          <w:bCs/>
          <w:i/>
          <w:iCs/>
        </w:rPr>
        <w:t xml:space="preserve">Directorul Executiv </w:t>
      </w:r>
      <w:r w:rsidRPr="004A0900">
        <w:rPr>
          <w:b/>
          <w:bCs/>
        </w:rPr>
        <w:t>al</w:t>
      </w:r>
      <w:r w:rsidRPr="004A0900">
        <w:rPr>
          <w:b/>
          <w:bCs/>
          <w:i/>
          <w:iCs/>
        </w:rPr>
        <w:t xml:space="preserve"> </w:t>
      </w:r>
      <w:r w:rsidRPr="004A0900">
        <w:t>al Direcţiei Poliţie Locale în structura căruia se află:</w:t>
      </w:r>
    </w:p>
    <w:p w:rsidR="00EA1266" w:rsidRPr="004A0900" w:rsidRDefault="00EA1266" w:rsidP="00A21782">
      <w:pPr>
        <w:widowControl w:val="0"/>
        <w:numPr>
          <w:ilvl w:val="1"/>
          <w:numId w:val="5"/>
        </w:numPr>
        <w:autoSpaceDE w:val="0"/>
        <w:autoSpaceDN w:val="0"/>
        <w:adjustRightInd w:val="0"/>
        <w:jc w:val="both"/>
        <w:rPr>
          <w:b/>
          <w:bCs/>
          <w:i/>
          <w:iCs/>
        </w:rPr>
      </w:pPr>
      <w:r w:rsidRPr="004A0900">
        <w:rPr>
          <w:b/>
          <w:bCs/>
          <w:i/>
          <w:iCs/>
        </w:rPr>
        <w:t>Serviciul 1 Ordine şi Linişte Publică</w:t>
      </w:r>
    </w:p>
    <w:p w:rsidR="00EA1266" w:rsidRPr="004A0900" w:rsidRDefault="00EA1266" w:rsidP="00A21782">
      <w:pPr>
        <w:widowControl w:val="0"/>
        <w:numPr>
          <w:ilvl w:val="1"/>
          <w:numId w:val="5"/>
        </w:numPr>
        <w:autoSpaceDE w:val="0"/>
        <w:autoSpaceDN w:val="0"/>
        <w:adjustRightInd w:val="0"/>
        <w:jc w:val="both"/>
        <w:rPr>
          <w:b/>
          <w:bCs/>
          <w:i/>
          <w:iCs/>
        </w:rPr>
      </w:pPr>
      <w:r w:rsidRPr="004A0900">
        <w:rPr>
          <w:b/>
          <w:bCs/>
          <w:i/>
          <w:iCs/>
        </w:rPr>
        <w:t>Serviciul 2 Ordine şi Linişte Publică</w:t>
      </w:r>
    </w:p>
    <w:p w:rsidR="00EA1266" w:rsidRPr="004A0900" w:rsidRDefault="00EA1266" w:rsidP="00A21782">
      <w:pPr>
        <w:widowControl w:val="0"/>
        <w:numPr>
          <w:ilvl w:val="1"/>
          <w:numId w:val="5"/>
        </w:numPr>
        <w:autoSpaceDE w:val="0"/>
        <w:autoSpaceDN w:val="0"/>
        <w:adjustRightInd w:val="0"/>
        <w:jc w:val="both"/>
        <w:rPr>
          <w:b/>
          <w:bCs/>
          <w:i/>
          <w:iCs/>
        </w:rPr>
      </w:pPr>
      <w:r w:rsidRPr="004A0900">
        <w:rPr>
          <w:b/>
          <w:bCs/>
          <w:i/>
          <w:iCs/>
        </w:rPr>
        <w:t>Serviciul 3 Ordine şi Linişte Publică</w:t>
      </w:r>
    </w:p>
    <w:p w:rsidR="00EA1266" w:rsidRPr="004A0900" w:rsidRDefault="00EA1266" w:rsidP="00A21782">
      <w:pPr>
        <w:widowControl w:val="0"/>
        <w:numPr>
          <w:ilvl w:val="1"/>
          <w:numId w:val="5"/>
        </w:numPr>
        <w:autoSpaceDE w:val="0"/>
        <w:autoSpaceDN w:val="0"/>
        <w:adjustRightInd w:val="0"/>
        <w:jc w:val="both"/>
      </w:pPr>
      <w:r w:rsidRPr="004A0900">
        <w:rPr>
          <w:b/>
          <w:bCs/>
          <w:i/>
          <w:iCs/>
        </w:rPr>
        <w:t>Serviciul Circulaţie pe Drumurile Publice cu</w:t>
      </w:r>
      <w:r w:rsidRPr="004A0900">
        <w:t>:</w:t>
      </w:r>
    </w:p>
    <w:p w:rsidR="00EA1266" w:rsidRPr="004A0900" w:rsidRDefault="00EA1266" w:rsidP="00A21782">
      <w:pPr>
        <w:widowControl w:val="0"/>
        <w:numPr>
          <w:ilvl w:val="2"/>
          <w:numId w:val="5"/>
        </w:numPr>
        <w:autoSpaceDE w:val="0"/>
        <w:autoSpaceDN w:val="0"/>
        <w:adjustRightInd w:val="0"/>
        <w:jc w:val="both"/>
        <w:rPr>
          <w:b/>
          <w:bCs/>
          <w:i/>
          <w:iCs/>
        </w:rPr>
      </w:pPr>
      <w:r w:rsidRPr="004A0900">
        <w:rPr>
          <w:b/>
          <w:bCs/>
          <w:i/>
          <w:iCs/>
        </w:rPr>
        <w:t>Biroul Auto Abandonate şi fără Stăpân</w:t>
      </w:r>
    </w:p>
    <w:p w:rsidR="00EA1266" w:rsidRPr="004A0900" w:rsidRDefault="00EA1266" w:rsidP="00A21782">
      <w:pPr>
        <w:widowControl w:val="0"/>
        <w:numPr>
          <w:ilvl w:val="0"/>
          <w:numId w:val="30"/>
        </w:numPr>
        <w:autoSpaceDE w:val="0"/>
        <w:autoSpaceDN w:val="0"/>
        <w:adjustRightInd w:val="0"/>
        <w:jc w:val="both"/>
        <w:rPr>
          <w:b/>
          <w:bCs/>
          <w:i/>
          <w:iCs/>
        </w:rPr>
      </w:pPr>
      <w:r w:rsidRPr="004A0900">
        <w:rPr>
          <w:b/>
          <w:bCs/>
          <w:i/>
          <w:iCs/>
        </w:rPr>
        <w:t>Serviciul Intervenţii Rapide</w:t>
      </w:r>
    </w:p>
    <w:p w:rsidR="00EA1266" w:rsidRPr="004A0900" w:rsidRDefault="00EA1266" w:rsidP="00A21782">
      <w:pPr>
        <w:widowControl w:val="0"/>
        <w:numPr>
          <w:ilvl w:val="0"/>
          <w:numId w:val="30"/>
        </w:numPr>
        <w:autoSpaceDE w:val="0"/>
        <w:autoSpaceDN w:val="0"/>
        <w:adjustRightInd w:val="0"/>
        <w:jc w:val="both"/>
        <w:rPr>
          <w:b/>
          <w:bCs/>
          <w:i/>
          <w:iCs/>
        </w:rPr>
      </w:pPr>
      <w:r w:rsidRPr="004A0900">
        <w:rPr>
          <w:b/>
          <w:bCs/>
          <w:i/>
          <w:iCs/>
        </w:rPr>
        <w:t>Biroul Însoţire şi Protecţie</w:t>
      </w:r>
    </w:p>
    <w:p w:rsidR="00EA1266" w:rsidRPr="004A0900" w:rsidRDefault="00EA1266" w:rsidP="00A21782">
      <w:pPr>
        <w:widowControl w:val="0"/>
        <w:numPr>
          <w:ilvl w:val="0"/>
          <w:numId w:val="30"/>
        </w:numPr>
        <w:autoSpaceDE w:val="0"/>
        <w:autoSpaceDN w:val="0"/>
        <w:adjustRightInd w:val="0"/>
        <w:jc w:val="both"/>
      </w:pPr>
      <w:r w:rsidRPr="004A0900">
        <w:rPr>
          <w:b/>
          <w:bCs/>
          <w:i/>
          <w:iCs/>
        </w:rPr>
        <w:t>Serviciul Dispecerat cu</w:t>
      </w:r>
      <w:r w:rsidRPr="004A0900">
        <w:t>:</w:t>
      </w:r>
    </w:p>
    <w:p w:rsidR="00EA1266" w:rsidRPr="004A0900" w:rsidRDefault="00EA1266" w:rsidP="007F148F">
      <w:pPr>
        <w:widowControl w:val="0"/>
        <w:numPr>
          <w:ilvl w:val="0"/>
          <w:numId w:val="30"/>
        </w:numPr>
        <w:tabs>
          <w:tab w:val="clear" w:pos="2160"/>
          <w:tab w:val="num" w:pos="2520"/>
        </w:tabs>
        <w:autoSpaceDE w:val="0"/>
        <w:autoSpaceDN w:val="0"/>
        <w:adjustRightInd w:val="0"/>
        <w:ind w:firstLine="360"/>
        <w:jc w:val="both"/>
      </w:pPr>
      <w:r w:rsidRPr="004A0900">
        <w:rPr>
          <w:b/>
          <w:bCs/>
          <w:i/>
          <w:iCs/>
        </w:rPr>
        <w:t>Biroul Monitorizare</w:t>
      </w:r>
    </w:p>
    <w:p w:rsidR="00EA1266" w:rsidRPr="004A0900" w:rsidRDefault="00EA1266" w:rsidP="006A4ADE">
      <w:pPr>
        <w:widowControl w:val="0"/>
        <w:numPr>
          <w:ilvl w:val="0"/>
          <w:numId w:val="30"/>
        </w:numPr>
        <w:tabs>
          <w:tab w:val="clear" w:pos="2160"/>
          <w:tab w:val="num" w:pos="2520"/>
        </w:tabs>
        <w:autoSpaceDE w:val="0"/>
        <w:autoSpaceDN w:val="0"/>
        <w:adjustRightInd w:val="0"/>
        <w:ind w:firstLine="360"/>
        <w:jc w:val="both"/>
      </w:pPr>
      <w:r w:rsidRPr="004A0900">
        <w:rPr>
          <w:b/>
          <w:bCs/>
          <w:i/>
          <w:iCs/>
        </w:rPr>
        <w:t xml:space="preserve">Compartimentul Armament </w:t>
      </w:r>
    </w:p>
    <w:p w:rsidR="00EA1266" w:rsidRPr="004A0900" w:rsidRDefault="00EA1266" w:rsidP="00A21782">
      <w:pPr>
        <w:widowControl w:val="0"/>
        <w:numPr>
          <w:ilvl w:val="0"/>
          <w:numId w:val="14"/>
        </w:numPr>
        <w:autoSpaceDE w:val="0"/>
        <w:autoSpaceDN w:val="0"/>
        <w:adjustRightInd w:val="0"/>
        <w:jc w:val="both"/>
        <w:rPr>
          <w:b/>
          <w:bCs/>
          <w:i/>
          <w:iCs/>
        </w:rPr>
      </w:pPr>
      <w:r w:rsidRPr="004A0900">
        <w:rPr>
          <w:b/>
          <w:bCs/>
          <w:i/>
          <w:iCs/>
        </w:rPr>
        <w:t>Serviciul Proceduri şi Evidenţa Persoanelor cu:</w:t>
      </w:r>
    </w:p>
    <w:p w:rsidR="00EA1266" w:rsidRPr="004A0900" w:rsidRDefault="00EA1266" w:rsidP="007F148F">
      <w:pPr>
        <w:widowControl w:val="0"/>
        <w:numPr>
          <w:ilvl w:val="0"/>
          <w:numId w:val="14"/>
        </w:numPr>
        <w:tabs>
          <w:tab w:val="clear" w:pos="2160"/>
          <w:tab w:val="num" w:pos="2700"/>
        </w:tabs>
        <w:autoSpaceDE w:val="0"/>
        <w:autoSpaceDN w:val="0"/>
        <w:adjustRightInd w:val="0"/>
        <w:ind w:firstLine="360"/>
        <w:jc w:val="both"/>
        <w:rPr>
          <w:b/>
          <w:bCs/>
          <w:i/>
          <w:iCs/>
        </w:rPr>
      </w:pPr>
      <w:r w:rsidRPr="004A0900">
        <w:rPr>
          <w:b/>
          <w:bCs/>
          <w:i/>
          <w:iCs/>
        </w:rPr>
        <w:t xml:space="preserve">Biroul </w:t>
      </w:r>
      <w:r w:rsidRPr="004A0900">
        <w:rPr>
          <w:b/>
          <w:bCs/>
          <w:i/>
          <w:iCs/>
        </w:rPr>
        <w:tab/>
        <w:t>Proceduri</w:t>
      </w:r>
    </w:p>
    <w:p w:rsidR="00EA1266" w:rsidRPr="004A0900" w:rsidRDefault="00EA1266" w:rsidP="00A21782">
      <w:pPr>
        <w:widowControl w:val="0"/>
        <w:numPr>
          <w:ilvl w:val="0"/>
          <w:numId w:val="14"/>
        </w:numPr>
        <w:autoSpaceDE w:val="0"/>
        <w:autoSpaceDN w:val="0"/>
        <w:adjustRightInd w:val="0"/>
        <w:jc w:val="both"/>
        <w:rPr>
          <w:b/>
          <w:bCs/>
          <w:i/>
          <w:iCs/>
        </w:rPr>
      </w:pPr>
      <w:r w:rsidRPr="004A0900">
        <w:rPr>
          <w:b/>
          <w:bCs/>
          <w:i/>
          <w:iCs/>
        </w:rPr>
        <w:t>Compartimentul Pază şi Bunuri Confiscate</w:t>
      </w:r>
    </w:p>
    <w:p w:rsidR="00EA1266" w:rsidRPr="004A0900" w:rsidRDefault="00EA1266" w:rsidP="00A21782">
      <w:pPr>
        <w:widowControl w:val="0"/>
        <w:numPr>
          <w:ilvl w:val="0"/>
          <w:numId w:val="14"/>
        </w:numPr>
        <w:autoSpaceDE w:val="0"/>
        <w:autoSpaceDN w:val="0"/>
        <w:adjustRightInd w:val="0"/>
        <w:jc w:val="both"/>
        <w:rPr>
          <w:b/>
          <w:bCs/>
          <w:i/>
          <w:iCs/>
        </w:rPr>
      </w:pPr>
      <w:r w:rsidRPr="004A0900">
        <w:rPr>
          <w:b/>
          <w:bCs/>
          <w:i/>
          <w:iCs/>
        </w:rPr>
        <w:t>Serviciul Proximitate şi Asociaţii de Proprietari</w:t>
      </w:r>
    </w:p>
    <w:p w:rsidR="00EA1266" w:rsidRPr="004A0900" w:rsidRDefault="00EA1266" w:rsidP="00F94A5A">
      <w:pPr>
        <w:widowControl w:val="0"/>
        <w:autoSpaceDE w:val="0"/>
        <w:autoSpaceDN w:val="0"/>
        <w:adjustRightInd w:val="0"/>
        <w:jc w:val="both"/>
        <w:rPr>
          <w:b/>
          <w:bCs/>
          <w:i/>
          <w:iCs/>
        </w:rPr>
      </w:pPr>
    </w:p>
    <w:p w:rsidR="00EA1266" w:rsidRPr="004A0900" w:rsidRDefault="00EA1266" w:rsidP="001D11C7">
      <w:pPr>
        <w:widowControl w:val="0"/>
        <w:autoSpaceDE w:val="0"/>
        <w:autoSpaceDN w:val="0"/>
        <w:adjustRightInd w:val="0"/>
        <w:ind w:firstLine="72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3</w:t>
      </w:r>
    </w:p>
    <w:p w:rsidR="00EA1266" w:rsidRPr="004A0900" w:rsidRDefault="00EA1266" w:rsidP="001D11C7">
      <w:pPr>
        <w:widowControl w:val="0"/>
        <w:autoSpaceDE w:val="0"/>
        <w:autoSpaceDN w:val="0"/>
        <w:adjustRightInd w:val="0"/>
        <w:ind w:firstLine="720"/>
        <w:jc w:val="both"/>
      </w:pPr>
      <w:r w:rsidRPr="004A0900">
        <w:t>În îndeplinirea obligaţiilor ce le revin conform legii şi prezentului regulament, conducătorii structurilor au următoarele atribuţii:</w:t>
      </w:r>
    </w:p>
    <w:p w:rsidR="00EA1266" w:rsidRPr="004A0900" w:rsidRDefault="00EA1266" w:rsidP="00A21782">
      <w:pPr>
        <w:widowControl w:val="0"/>
        <w:numPr>
          <w:ilvl w:val="0"/>
          <w:numId w:val="37"/>
        </w:numPr>
        <w:autoSpaceDE w:val="0"/>
        <w:autoSpaceDN w:val="0"/>
        <w:adjustRightInd w:val="0"/>
        <w:jc w:val="both"/>
      </w:pPr>
      <w:r w:rsidRPr="004A0900">
        <w:t>organizează activitatea propriilor compartimente şi repartizează sarcinile şi îndatoririle de serviciu pentru fiecare angajat;</w:t>
      </w:r>
    </w:p>
    <w:p w:rsidR="00EA1266" w:rsidRPr="004A0900" w:rsidRDefault="00EA1266" w:rsidP="00A21782">
      <w:pPr>
        <w:widowControl w:val="0"/>
        <w:numPr>
          <w:ilvl w:val="0"/>
          <w:numId w:val="37"/>
        </w:numPr>
        <w:autoSpaceDE w:val="0"/>
        <w:autoSpaceDN w:val="0"/>
        <w:adjustRightInd w:val="0"/>
        <w:jc w:val="both"/>
      </w:pPr>
      <w:r w:rsidRPr="004A0900">
        <w:t>detaliază atribuţiile compartimentului pe care îl conduc, cu precizarea sarcinilor pe care le presupune fiecare funcţie de execuţie prin elaborarea pentru fiecare subordonat a fişelor de post;</w:t>
      </w:r>
    </w:p>
    <w:p w:rsidR="00EA1266" w:rsidRPr="004A0900" w:rsidRDefault="00EA1266" w:rsidP="00A21782">
      <w:pPr>
        <w:widowControl w:val="0"/>
        <w:numPr>
          <w:ilvl w:val="0"/>
          <w:numId w:val="37"/>
        </w:numPr>
        <w:autoSpaceDE w:val="0"/>
        <w:autoSpaceDN w:val="0"/>
        <w:adjustRightInd w:val="0"/>
        <w:jc w:val="both"/>
      </w:pPr>
      <w:r w:rsidRPr="004A0900">
        <w:t>au iniţiativă şi iau măsuri, după caz, în rezolvarea măsurilor specifice domeniilor de activitate ale compartimentelor pe care le conduc;</w:t>
      </w:r>
    </w:p>
    <w:p w:rsidR="00EA1266" w:rsidRPr="004A0900" w:rsidRDefault="00EA1266" w:rsidP="00A21782">
      <w:pPr>
        <w:widowControl w:val="0"/>
        <w:numPr>
          <w:ilvl w:val="0"/>
          <w:numId w:val="37"/>
        </w:numPr>
        <w:autoSpaceDE w:val="0"/>
        <w:autoSpaceDN w:val="0"/>
        <w:adjustRightInd w:val="0"/>
        <w:jc w:val="both"/>
      </w:pPr>
      <w:r w:rsidRPr="004A0900">
        <w:t>asigură cunoaşterea de către personalul din subordine a legislaţiei în vigoare, specifică fiecărui domeniu de activitate;</w:t>
      </w:r>
    </w:p>
    <w:p w:rsidR="00EA1266" w:rsidRPr="004A0900" w:rsidRDefault="00EA1266" w:rsidP="00A21782">
      <w:pPr>
        <w:widowControl w:val="0"/>
        <w:numPr>
          <w:ilvl w:val="0"/>
          <w:numId w:val="37"/>
        </w:numPr>
        <w:autoSpaceDE w:val="0"/>
        <w:autoSpaceDN w:val="0"/>
        <w:adjustRightInd w:val="0"/>
        <w:jc w:val="both"/>
      </w:pPr>
      <w:r w:rsidRPr="004A0900">
        <w:t>îndrumă, urmăresc şi verifică permanent utilizarea eficientă a programului de lucru, preocuparea fiecărui angajat în rezolvarea, corespunzătoare şi de calitate a tuturor sarcinilor încredinţate, în raport cu pregătirea, experienţa şi funcţia ocupată;</w:t>
      </w:r>
    </w:p>
    <w:p w:rsidR="00EA1266" w:rsidRPr="004A0900" w:rsidRDefault="00EA1266" w:rsidP="00A21782">
      <w:pPr>
        <w:widowControl w:val="0"/>
        <w:numPr>
          <w:ilvl w:val="0"/>
          <w:numId w:val="37"/>
        </w:numPr>
        <w:autoSpaceDE w:val="0"/>
        <w:autoSpaceDN w:val="0"/>
        <w:adjustRightInd w:val="0"/>
        <w:jc w:val="both"/>
      </w:pPr>
      <w:r w:rsidRPr="004A0900">
        <w:t>evaluează din punct de vedere profesional personalul din subordine la perioade de timp stabilite în conformitate cu prevederile legale;</w:t>
      </w:r>
    </w:p>
    <w:p w:rsidR="00EA1266" w:rsidRPr="004A0900" w:rsidRDefault="00EA1266" w:rsidP="00A21782">
      <w:pPr>
        <w:widowControl w:val="0"/>
        <w:numPr>
          <w:ilvl w:val="0"/>
          <w:numId w:val="37"/>
        </w:numPr>
        <w:autoSpaceDE w:val="0"/>
        <w:autoSpaceDN w:val="0"/>
        <w:adjustRightInd w:val="0"/>
        <w:jc w:val="both"/>
      </w:pPr>
      <w:r w:rsidRPr="004A0900">
        <w:t>repartizează corespondenţa, răspunde de soluţionarea curentă a problemelor, avizează şi semnează lucrările compartimentelor;</w:t>
      </w:r>
    </w:p>
    <w:p w:rsidR="00EA1266" w:rsidRPr="004A0900" w:rsidRDefault="00EA1266" w:rsidP="00A21782">
      <w:pPr>
        <w:widowControl w:val="0"/>
        <w:numPr>
          <w:ilvl w:val="0"/>
          <w:numId w:val="37"/>
        </w:numPr>
        <w:autoSpaceDE w:val="0"/>
        <w:autoSpaceDN w:val="0"/>
        <w:adjustRightInd w:val="0"/>
        <w:jc w:val="both"/>
      </w:pPr>
      <w:r w:rsidRPr="004A0900">
        <w:t>asigură şi răspund de rezolvarea în termen, cu respectarea legislaţiei în vigoare, a cererilor, sesizărilor şi scrisorilor petenţilor şi a diferitelor instituţii sau autorităţi;</w:t>
      </w:r>
    </w:p>
    <w:p w:rsidR="00EA1266" w:rsidRPr="004A0900" w:rsidRDefault="00EA1266" w:rsidP="00A21782">
      <w:pPr>
        <w:widowControl w:val="0"/>
        <w:numPr>
          <w:ilvl w:val="0"/>
          <w:numId w:val="37"/>
        </w:numPr>
        <w:autoSpaceDE w:val="0"/>
        <w:autoSpaceDN w:val="0"/>
        <w:adjustRightInd w:val="0"/>
        <w:jc w:val="both"/>
      </w:pPr>
      <w:r w:rsidRPr="004A0900">
        <w:t>propun şi după caz, iau măsuri în vederea îmbunătăţirii activităţii din cadrul compartimentului, colaborează şi conlucrează cu celelalte structuri din cadrul instituţiei, răspunzând la solicitările acestora;</w:t>
      </w:r>
    </w:p>
    <w:p w:rsidR="00EA1266" w:rsidRPr="004A0900" w:rsidRDefault="00EA1266" w:rsidP="00A21782">
      <w:pPr>
        <w:widowControl w:val="0"/>
        <w:numPr>
          <w:ilvl w:val="0"/>
          <w:numId w:val="37"/>
        </w:numPr>
        <w:autoSpaceDE w:val="0"/>
        <w:autoSpaceDN w:val="0"/>
        <w:adjustRightInd w:val="0"/>
        <w:jc w:val="both"/>
      </w:pPr>
      <w:r w:rsidRPr="004A0900">
        <w:t>răspund de creşterea gradului de competenţă profesională şi de asigurarea unui comportament corect în relaţiile cu cetăţenii, în scopul creşterii prestigiului instituţiei;</w:t>
      </w:r>
    </w:p>
    <w:p w:rsidR="00EA1266" w:rsidRPr="004A0900" w:rsidRDefault="00EA1266" w:rsidP="00A21782">
      <w:pPr>
        <w:widowControl w:val="0"/>
        <w:numPr>
          <w:ilvl w:val="0"/>
          <w:numId w:val="37"/>
        </w:numPr>
        <w:autoSpaceDE w:val="0"/>
        <w:autoSpaceDN w:val="0"/>
        <w:adjustRightInd w:val="0"/>
        <w:jc w:val="both"/>
      </w:pPr>
      <w:r w:rsidRPr="004A0900">
        <w:t>răspund conform reglementărilor în vigoare şi prezentului regulament faţă de şeful ierarhic superior pentru neîndeplinirea sau îndeplinirea defectuoasă a sarcinilor şi atribuţiilor care revin compartimentelor pe care le conduc;</w:t>
      </w:r>
    </w:p>
    <w:p w:rsidR="00EA1266" w:rsidRPr="004A0900" w:rsidRDefault="00EA1266" w:rsidP="00A21782">
      <w:pPr>
        <w:widowControl w:val="0"/>
        <w:numPr>
          <w:ilvl w:val="0"/>
          <w:numId w:val="37"/>
        </w:numPr>
        <w:autoSpaceDE w:val="0"/>
        <w:autoSpaceDN w:val="0"/>
        <w:adjustRightInd w:val="0"/>
        <w:jc w:val="both"/>
      </w:pPr>
      <w:r w:rsidRPr="004A0900">
        <w:t>execută instructajul periodic de protecţia muncii a salariaţiilor din subordine;</w:t>
      </w:r>
    </w:p>
    <w:p w:rsidR="00EA1266" w:rsidRPr="004A0900" w:rsidRDefault="00EA1266" w:rsidP="00A21782">
      <w:pPr>
        <w:widowControl w:val="0"/>
        <w:numPr>
          <w:ilvl w:val="0"/>
          <w:numId w:val="37"/>
        </w:numPr>
        <w:autoSpaceDE w:val="0"/>
        <w:autoSpaceDN w:val="0"/>
        <w:adjustRightInd w:val="0"/>
        <w:spacing w:after="195" w:line="276" w:lineRule="auto"/>
        <w:jc w:val="both"/>
      </w:pPr>
      <w:r w:rsidRPr="004A0900">
        <w:t>asigură aducerea la îndeplinire a atribuţiilor prevăzute în declaraţiile managementului Poliţiei Locale a Sectorului 1 privind politica şi obiectivele în domeniul calităţii</w:t>
      </w:r>
      <w:r w:rsidRPr="004A0900">
        <w:rPr>
          <w:b/>
          <w:bCs/>
        </w:rPr>
        <w:t xml:space="preserve"> </w:t>
      </w:r>
      <w:r w:rsidRPr="004A0900">
        <w:t>şi în documentaţia sistemului de management al calităţii SR EN ISO 9001:2008 (Manualul calităţii, procedurile şi instrucţiunile de lucru).</w:t>
      </w:r>
    </w:p>
    <w:p w:rsidR="00EA1266" w:rsidRPr="004A0900" w:rsidRDefault="00EA1266" w:rsidP="001D11C7">
      <w:pPr>
        <w:widowControl w:val="0"/>
        <w:autoSpaceDE w:val="0"/>
        <w:autoSpaceDN w:val="0"/>
        <w:adjustRightInd w:val="0"/>
        <w:ind w:left="1080"/>
        <w:jc w:val="both"/>
      </w:pPr>
    </w:p>
    <w:p w:rsidR="00EA1266" w:rsidRPr="004A0900" w:rsidRDefault="00EA1266" w:rsidP="001D11C7">
      <w:pPr>
        <w:widowControl w:val="0"/>
        <w:autoSpaceDE w:val="0"/>
        <w:autoSpaceDN w:val="0"/>
        <w:adjustRightInd w:val="0"/>
        <w:rPr>
          <w:b/>
          <w:bCs/>
        </w:rPr>
      </w:pPr>
    </w:p>
    <w:p w:rsidR="00EA1266" w:rsidRPr="004A0900" w:rsidRDefault="00EA1266" w:rsidP="001D11C7">
      <w:pPr>
        <w:widowControl w:val="0"/>
        <w:autoSpaceDE w:val="0"/>
        <w:autoSpaceDN w:val="0"/>
        <w:adjustRightInd w:val="0"/>
        <w:jc w:val="center"/>
        <w:rPr>
          <w:b/>
          <w:bCs/>
        </w:rPr>
      </w:pPr>
      <w:r w:rsidRPr="004A0900">
        <w:rPr>
          <w:b/>
          <w:bCs/>
        </w:rPr>
        <w:t>CAPITOLUL II</w:t>
      </w:r>
    </w:p>
    <w:p w:rsidR="00EA1266" w:rsidRPr="004A0900" w:rsidRDefault="00EA1266" w:rsidP="001D11C7">
      <w:pPr>
        <w:widowControl w:val="0"/>
        <w:autoSpaceDE w:val="0"/>
        <w:autoSpaceDN w:val="0"/>
        <w:adjustRightInd w:val="0"/>
        <w:jc w:val="center"/>
        <w:rPr>
          <w:b/>
          <w:bCs/>
        </w:rPr>
      </w:pPr>
      <w:r w:rsidRPr="004A0900">
        <w:rPr>
          <w:b/>
          <w:bCs/>
        </w:rPr>
        <w:t>Atribuţiile personalului cu funcţia de Director General,</w:t>
      </w:r>
    </w:p>
    <w:p w:rsidR="00EA1266" w:rsidRPr="004A0900" w:rsidRDefault="00EA1266" w:rsidP="001D11C7">
      <w:pPr>
        <w:widowControl w:val="0"/>
        <w:autoSpaceDE w:val="0"/>
        <w:autoSpaceDN w:val="0"/>
        <w:adjustRightInd w:val="0"/>
        <w:jc w:val="center"/>
        <w:rPr>
          <w:b/>
          <w:bCs/>
        </w:rPr>
      </w:pPr>
      <w:r w:rsidRPr="004A0900">
        <w:rPr>
          <w:b/>
          <w:bCs/>
        </w:rPr>
        <w:t xml:space="preserve"> Director General Adjunct, Director Executiv</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w:t>
      </w:r>
    </w:p>
    <w:p w:rsidR="00EA1266" w:rsidRPr="004A0900" w:rsidRDefault="00EA1266" w:rsidP="001D11C7">
      <w:pPr>
        <w:widowControl w:val="0"/>
        <w:autoSpaceDE w:val="0"/>
        <w:autoSpaceDN w:val="0"/>
        <w:adjustRightInd w:val="0"/>
        <w:jc w:val="both"/>
      </w:pPr>
      <w:r w:rsidRPr="004A0900">
        <w:tab/>
      </w:r>
      <w:bookmarkStart w:id="4" w:name="tree_68"/>
      <w:bookmarkEnd w:id="4"/>
      <w:r w:rsidRPr="004A0900">
        <w:rPr>
          <w:b/>
          <w:bCs/>
          <w:u w:val="single"/>
        </w:rPr>
        <w:t>Directorul General</w:t>
      </w:r>
      <w:r w:rsidRPr="004A0900">
        <w:rPr>
          <w:b/>
          <w:bCs/>
        </w:rPr>
        <w:t xml:space="preserve"> (şeful poliţiei locale) este şeful nemijlocit al întregului personal şi se subordonează Primarului Sectorului 1.</w:t>
      </w:r>
      <w:r w:rsidRPr="004A0900">
        <w:t xml:space="preserve"> </w:t>
      </w:r>
      <w:r w:rsidRPr="004A0900">
        <w:rPr>
          <w:b/>
          <w:bCs/>
        </w:rPr>
        <w:t xml:space="preserve">Răspunde de întreaga activitate a Poliţiei Locale Sector 1 sub aspectul îndeplinirii sarcinilor şi misiunilor încredinţate, </w:t>
      </w:r>
      <w:r w:rsidRPr="004A0900">
        <w:t xml:space="preserve">îşi îndeplineşte atribuţiile în mod nemijlocit sub autoritatea şi controlul primarului şi are următoarele atribuţii: </w:t>
      </w:r>
    </w:p>
    <w:p w:rsidR="00EA1266" w:rsidRPr="004A0900" w:rsidRDefault="00EA1266" w:rsidP="00A21782">
      <w:pPr>
        <w:widowControl w:val="0"/>
        <w:numPr>
          <w:ilvl w:val="0"/>
          <w:numId w:val="15"/>
        </w:numPr>
        <w:autoSpaceDE w:val="0"/>
        <w:autoSpaceDN w:val="0"/>
        <w:adjustRightInd w:val="0"/>
        <w:jc w:val="both"/>
      </w:pPr>
      <w:bookmarkStart w:id="5" w:name="tree_69"/>
      <w:bookmarkEnd w:id="5"/>
      <w:r w:rsidRPr="004A0900">
        <w:t xml:space="preserve">organizează, coordonează, controlează şi conduce întreaga activitate a poliţiei locale; </w:t>
      </w:r>
    </w:p>
    <w:p w:rsidR="00EA1266" w:rsidRPr="004A0900" w:rsidRDefault="00EA1266" w:rsidP="00A21782">
      <w:pPr>
        <w:widowControl w:val="0"/>
        <w:numPr>
          <w:ilvl w:val="0"/>
          <w:numId w:val="15"/>
        </w:numPr>
        <w:autoSpaceDE w:val="0"/>
        <w:autoSpaceDN w:val="0"/>
        <w:adjustRightInd w:val="0"/>
        <w:jc w:val="both"/>
      </w:pPr>
      <w:r w:rsidRPr="004A0900">
        <w:t>este ordonator terţiar de credite;</w:t>
      </w:r>
    </w:p>
    <w:p w:rsidR="00EA1266" w:rsidRPr="004A0900" w:rsidRDefault="00EA1266" w:rsidP="00A21782">
      <w:pPr>
        <w:widowControl w:val="0"/>
        <w:numPr>
          <w:ilvl w:val="0"/>
          <w:numId w:val="15"/>
        </w:numPr>
        <w:autoSpaceDE w:val="0"/>
        <w:autoSpaceDN w:val="0"/>
        <w:adjustRightInd w:val="0"/>
        <w:jc w:val="both"/>
      </w:pPr>
      <w:r w:rsidRPr="004A0900">
        <w:t>elaborează şi fundamentează bugetul anual al instituţiei;</w:t>
      </w:r>
    </w:p>
    <w:p w:rsidR="00EA1266" w:rsidRPr="004A0900" w:rsidRDefault="00EA1266" w:rsidP="00A21782">
      <w:pPr>
        <w:widowControl w:val="0"/>
        <w:numPr>
          <w:ilvl w:val="0"/>
          <w:numId w:val="15"/>
        </w:numPr>
        <w:autoSpaceDE w:val="0"/>
        <w:autoSpaceDN w:val="0"/>
        <w:adjustRightInd w:val="0"/>
        <w:jc w:val="both"/>
      </w:pPr>
      <w:bookmarkStart w:id="6" w:name="tree_70"/>
      <w:bookmarkEnd w:id="6"/>
      <w:r w:rsidRPr="004A0900">
        <w:t xml:space="preserve">identifică şi dispune măsurile necesare pentru încadrarea cu personal corespunzător; </w:t>
      </w:r>
    </w:p>
    <w:p w:rsidR="00EA1266" w:rsidRPr="004A0900" w:rsidRDefault="00EA1266" w:rsidP="00A21782">
      <w:pPr>
        <w:widowControl w:val="0"/>
        <w:numPr>
          <w:ilvl w:val="0"/>
          <w:numId w:val="15"/>
        </w:numPr>
        <w:autoSpaceDE w:val="0"/>
        <w:autoSpaceDN w:val="0"/>
        <w:adjustRightInd w:val="0"/>
        <w:jc w:val="both"/>
      </w:pPr>
      <w:bookmarkStart w:id="7" w:name="tree_71"/>
      <w:bookmarkEnd w:id="7"/>
      <w:r w:rsidRPr="004A0900">
        <w:t>asigură cunoaşterea şi aplicarea întocmai de către întregul personal a prevederilor legale şi coordonează</w:t>
      </w:r>
      <w:bookmarkStart w:id="8" w:name="tree_72"/>
      <w:bookmarkEnd w:id="8"/>
      <w:r w:rsidRPr="004A0900">
        <w:t xml:space="preserve"> activitatea de pregătire profesională continuă a personalului din subordine; </w:t>
      </w:r>
    </w:p>
    <w:p w:rsidR="00EA1266" w:rsidRPr="004A0900" w:rsidRDefault="00EA1266" w:rsidP="00A21782">
      <w:pPr>
        <w:widowControl w:val="0"/>
        <w:numPr>
          <w:ilvl w:val="0"/>
          <w:numId w:val="15"/>
        </w:numPr>
        <w:autoSpaceDE w:val="0"/>
        <w:autoSpaceDN w:val="0"/>
        <w:adjustRightInd w:val="0"/>
        <w:jc w:val="both"/>
      </w:pPr>
      <w:bookmarkStart w:id="9" w:name="tree_73"/>
      <w:bookmarkEnd w:id="9"/>
      <w:r w:rsidRPr="004A0900">
        <w:t xml:space="preserve">aprobă planurile de pază întocmite pentru obiectivele din competenţă; </w:t>
      </w:r>
    </w:p>
    <w:p w:rsidR="00EA1266" w:rsidRPr="004A0900" w:rsidRDefault="00EA1266" w:rsidP="00A21782">
      <w:pPr>
        <w:widowControl w:val="0"/>
        <w:numPr>
          <w:ilvl w:val="0"/>
          <w:numId w:val="15"/>
        </w:numPr>
        <w:autoSpaceDE w:val="0"/>
        <w:autoSpaceDN w:val="0"/>
        <w:adjustRightInd w:val="0"/>
        <w:jc w:val="both"/>
      </w:pPr>
      <w:bookmarkStart w:id="10" w:name="tree_75"/>
      <w:bookmarkEnd w:id="10"/>
      <w:r w:rsidRPr="004A0900">
        <w:t xml:space="preserve">analizează trimestrial activitatea instituţiei şi indicatorii de performanţă stabiliţi de Comisia Locală de Ordine Publică; </w:t>
      </w:r>
    </w:p>
    <w:p w:rsidR="00EA1266" w:rsidRPr="004A0900" w:rsidRDefault="00EA1266" w:rsidP="00A21782">
      <w:pPr>
        <w:widowControl w:val="0"/>
        <w:numPr>
          <w:ilvl w:val="0"/>
          <w:numId w:val="15"/>
        </w:numPr>
        <w:autoSpaceDE w:val="0"/>
        <w:autoSpaceDN w:val="0"/>
        <w:adjustRightInd w:val="0"/>
        <w:jc w:val="both"/>
      </w:pPr>
      <w:bookmarkStart w:id="11" w:name="tree_76"/>
      <w:bookmarkEnd w:id="11"/>
      <w:r w:rsidRPr="004A0900">
        <w:t xml:space="preserve">asigură informarea operativă a Primarului Sectorului 1 despre evenimentele deosebite ce au avut loc în cadrul activităţii poliţiei locale; </w:t>
      </w:r>
    </w:p>
    <w:p w:rsidR="00EA1266" w:rsidRPr="004A0900" w:rsidRDefault="00EA1266" w:rsidP="00A21782">
      <w:pPr>
        <w:widowControl w:val="0"/>
        <w:numPr>
          <w:ilvl w:val="0"/>
          <w:numId w:val="15"/>
        </w:numPr>
        <w:autoSpaceDE w:val="0"/>
        <w:autoSpaceDN w:val="0"/>
        <w:adjustRightInd w:val="0"/>
        <w:jc w:val="both"/>
      </w:pPr>
      <w:bookmarkStart w:id="12" w:name="tree_77"/>
      <w:bookmarkEnd w:id="12"/>
      <w:r w:rsidRPr="004A0900">
        <w:t xml:space="preserve">reprezintă poliţia locală în relaţiile cu alte instituţii ale statului, cu celelalte autorităţi ale administraţiei publice centrale şi locale şi colaborează cu organizaţii neguvernamentale, precum şi cu persoane fizice şi juridice pentru îndeplinirea atribuţiilor stabilite de lege; </w:t>
      </w:r>
    </w:p>
    <w:p w:rsidR="00EA1266" w:rsidRPr="004A0900" w:rsidRDefault="00EA1266" w:rsidP="00A21782">
      <w:pPr>
        <w:widowControl w:val="0"/>
        <w:numPr>
          <w:ilvl w:val="0"/>
          <w:numId w:val="15"/>
        </w:numPr>
        <w:autoSpaceDE w:val="0"/>
        <w:autoSpaceDN w:val="0"/>
        <w:adjustRightInd w:val="0"/>
        <w:jc w:val="both"/>
      </w:pPr>
      <w:bookmarkStart w:id="13" w:name="tree_78"/>
      <w:bookmarkEnd w:id="13"/>
      <w:r w:rsidRPr="004A0900">
        <w:t xml:space="preserve">propune acordarea de recompense şi aplicarea de sancţiuni în condiţiile legii; </w:t>
      </w:r>
    </w:p>
    <w:p w:rsidR="00EA1266" w:rsidRPr="004A0900" w:rsidRDefault="00EA1266" w:rsidP="00A21782">
      <w:pPr>
        <w:widowControl w:val="0"/>
        <w:numPr>
          <w:ilvl w:val="0"/>
          <w:numId w:val="15"/>
        </w:numPr>
        <w:autoSpaceDE w:val="0"/>
        <w:autoSpaceDN w:val="0"/>
        <w:adjustRightInd w:val="0"/>
        <w:jc w:val="both"/>
      </w:pPr>
      <w:bookmarkStart w:id="14" w:name="tree_79"/>
      <w:bookmarkEnd w:id="14"/>
      <w:r w:rsidRPr="004A0900">
        <w:t xml:space="preserve">propune Primarului Sectorului 1 adoptarea de măsuri pentru eficientizarea activităţii; </w:t>
      </w:r>
    </w:p>
    <w:p w:rsidR="00EA1266" w:rsidRPr="004A0900" w:rsidRDefault="00EA1266" w:rsidP="00A21782">
      <w:pPr>
        <w:widowControl w:val="0"/>
        <w:numPr>
          <w:ilvl w:val="0"/>
          <w:numId w:val="15"/>
        </w:numPr>
        <w:autoSpaceDE w:val="0"/>
        <w:autoSpaceDN w:val="0"/>
        <w:adjustRightInd w:val="0"/>
        <w:jc w:val="both"/>
      </w:pPr>
      <w:bookmarkStart w:id="15" w:name="tree_80"/>
      <w:bookmarkEnd w:id="15"/>
      <w:r w:rsidRPr="004A0900">
        <w:t xml:space="preserve">coordonează activitatea de soluţionare a cererilor, a sesizărilor şi a reclamaţiilor cetăţenilor, în conformitate cu prevederile legale; </w:t>
      </w:r>
    </w:p>
    <w:p w:rsidR="00EA1266" w:rsidRPr="004A0900" w:rsidRDefault="00EA1266" w:rsidP="00A21782">
      <w:pPr>
        <w:widowControl w:val="0"/>
        <w:numPr>
          <w:ilvl w:val="0"/>
          <w:numId w:val="15"/>
        </w:numPr>
        <w:autoSpaceDE w:val="0"/>
        <w:autoSpaceDN w:val="0"/>
        <w:adjustRightInd w:val="0"/>
        <w:jc w:val="both"/>
      </w:pPr>
      <w:bookmarkStart w:id="16" w:name="tree_81"/>
      <w:bookmarkEnd w:id="16"/>
      <w:r w:rsidRPr="004A0900">
        <w:t xml:space="preserve">participă la audienţele cu cetăţenii; </w:t>
      </w:r>
    </w:p>
    <w:p w:rsidR="00EA1266" w:rsidRPr="004A0900" w:rsidRDefault="00EA1266" w:rsidP="00A21782">
      <w:pPr>
        <w:widowControl w:val="0"/>
        <w:numPr>
          <w:ilvl w:val="0"/>
          <w:numId w:val="15"/>
        </w:numPr>
        <w:autoSpaceDE w:val="0"/>
        <w:autoSpaceDN w:val="0"/>
        <w:adjustRightInd w:val="0"/>
        <w:jc w:val="both"/>
      </w:pPr>
      <w:bookmarkStart w:id="17" w:name="tree_82"/>
      <w:bookmarkEnd w:id="17"/>
      <w:r w:rsidRPr="004A0900">
        <w:t xml:space="preserve">aprobă aprecierile de serviciu ale personalului, potrivit competenţei; </w:t>
      </w:r>
    </w:p>
    <w:p w:rsidR="00EA1266" w:rsidRPr="004A0900" w:rsidRDefault="00EA1266" w:rsidP="00A21782">
      <w:pPr>
        <w:widowControl w:val="0"/>
        <w:numPr>
          <w:ilvl w:val="0"/>
          <w:numId w:val="15"/>
        </w:numPr>
        <w:autoSpaceDE w:val="0"/>
        <w:autoSpaceDN w:val="0"/>
        <w:adjustRightInd w:val="0"/>
        <w:jc w:val="both"/>
      </w:pPr>
      <w:bookmarkStart w:id="18" w:name="tree_83"/>
      <w:bookmarkEnd w:id="18"/>
      <w:r w:rsidRPr="004A0900">
        <w:t xml:space="preserve">coordonează activitatea de evidenţă, aprovizionare, de repartizare, de întreţinere şi de păstrare, în condiţii de siguranţă, a armamentului şi a muniţiei din dotare; </w:t>
      </w:r>
    </w:p>
    <w:p w:rsidR="00EA1266" w:rsidRPr="004A0900" w:rsidRDefault="00EA1266" w:rsidP="00A21782">
      <w:pPr>
        <w:widowControl w:val="0"/>
        <w:numPr>
          <w:ilvl w:val="0"/>
          <w:numId w:val="15"/>
        </w:numPr>
        <w:autoSpaceDE w:val="0"/>
        <w:autoSpaceDN w:val="0"/>
        <w:adjustRightInd w:val="0"/>
        <w:jc w:val="both"/>
      </w:pPr>
      <w:bookmarkStart w:id="19" w:name="tree_84"/>
      <w:bookmarkEnd w:id="19"/>
      <w:r w:rsidRPr="004A0900">
        <w:t xml:space="preserve">coordonează activitatea de echipare a personalului cu uniforme şi însemnele distinctive de ierarhizare; </w:t>
      </w:r>
    </w:p>
    <w:p w:rsidR="00EA1266" w:rsidRPr="004A0900" w:rsidRDefault="00EA1266" w:rsidP="00A21782">
      <w:pPr>
        <w:widowControl w:val="0"/>
        <w:numPr>
          <w:ilvl w:val="0"/>
          <w:numId w:val="15"/>
        </w:numPr>
        <w:autoSpaceDE w:val="0"/>
        <w:autoSpaceDN w:val="0"/>
        <w:adjustRightInd w:val="0"/>
        <w:jc w:val="both"/>
      </w:pPr>
      <w:bookmarkStart w:id="20" w:name="tree_87"/>
      <w:bookmarkEnd w:id="20"/>
      <w:r w:rsidRPr="004A0900">
        <w:t>dispune controale tematice şi inopinate asupra modului în care sunt îndeplinite atribuţiile de serviciu de către personalul instituţiei;</w:t>
      </w:r>
    </w:p>
    <w:p w:rsidR="00EA1266" w:rsidRPr="004A0900" w:rsidRDefault="00EA1266" w:rsidP="00A21782">
      <w:pPr>
        <w:widowControl w:val="0"/>
        <w:numPr>
          <w:ilvl w:val="0"/>
          <w:numId w:val="15"/>
        </w:numPr>
        <w:autoSpaceDE w:val="0"/>
        <w:autoSpaceDN w:val="0"/>
        <w:adjustRightInd w:val="0"/>
        <w:jc w:val="both"/>
      </w:pPr>
      <w:r w:rsidRPr="004A0900">
        <w:t>organizează sistemul de alarmare a personalului în cazuri deosebite, precum şi în orice situaţii în care se impune acest lucru;</w:t>
      </w:r>
    </w:p>
    <w:p w:rsidR="00EA1266" w:rsidRPr="004A0900" w:rsidRDefault="00EA1266" w:rsidP="00A21782">
      <w:pPr>
        <w:widowControl w:val="0"/>
        <w:numPr>
          <w:ilvl w:val="0"/>
          <w:numId w:val="15"/>
        </w:numPr>
        <w:autoSpaceDE w:val="0"/>
        <w:autoSpaceDN w:val="0"/>
        <w:adjustRightInd w:val="0"/>
        <w:jc w:val="both"/>
      </w:pPr>
      <w:bookmarkStart w:id="21" w:name="tree_90"/>
      <w:bookmarkEnd w:id="21"/>
      <w:r w:rsidRPr="004A0900">
        <w:t xml:space="preserve">coordonează activităţile de protecţie a muncii, de prevenire şi stingere a incendiilor; </w:t>
      </w:r>
    </w:p>
    <w:p w:rsidR="00EA1266" w:rsidRPr="004A0900" w:rsidRDefault="00EA1266" w:rsidP="00A21782">
      <w:pPr>
        <w:widowControl w:val="0"/>
        <w:numPr>
          <w:ilvl w:val="0"/>
          <w:numId w:val="15"/>
        </w:numPr>
        <w:autoSpaceDE w:val="0"/>
        <w:autoSpaceDN w:val="0"/>
        <w:adjustRightInd w:val="0"/>
        <w:jc w:val="both"/>
      </w:pPr>
      <w:bookmarkStart w:id="22" w:name="tree_92"/>
      <w:bookmarkEnd w:id="22"/>
      <w:r w:rsidRPr="004A0900">
        <w:t xml:space="preserve">emite decizii cu caracter obligatoriu pentru întreg personalul din subordine; </w:t>
      </w:r>
    </w:p>
    <w:p w:rsidR="00EA1266" w:rsidRPr="004A0900" w:rsidRDefault="00EA1266" w:rsidP="00A21782">
      <w:pPr>
        <w:widowControl w:val="0"/>
        <w:numPr>
          <w:ilvl w:val="0"/>
          <w:numId w:val="15"/>
        </w:numPr>
        <w:autoSpaceDE w:val="0"/>
        <w:autoSpaceDN w:val="0"/>
        <w:adjustRightInd w:val="0"/>
        <w:jc w:val="both"/>
      </w:pPr>
      <w:r w:rsidRPr="004A0900">
        <w:t>poate delega în scris Directorii Generali Adjuncţi, Directorii Executivi, Şefii de Servicii şi/sau Şefii de Birouri atribuţii ce îi revin, conform specificului activităţii;</w:t>
      </w:r>
    </w:p>
    <w:p w:rsidR="00EA1266" w:rsidRPr="004A0900" w:rsidRDefault="00EA1266" w:rsidP="00A21782">
      <w:pPr>
        <w:widowControl w:val="0"/>
        <w:numPr>
          <w:ilvl w:val="0"/>
          <w:numId w:val="15"/>
        </w:numPr>
        <w:autoSpaceDE w:val="0"/>
        <w:autoSpaceDN w:val="0"/>
        <w:adjustRightInd w:val="0"/>
        <w:jc w:val="both"/>
      </w:pPr>
      <w:r w:rsidRPr="004A0900">
        <w:t>reprezintă instituţia în relaţiile cu terţii;</w:t>
      </w:r>
    </w:p>
    <w:p w:rsidR="00EA1266" w:rsidRPr="004A0900" w:rsidRDefault="00EA1266" w:rsidP="00A21782">
      <w:pPr>
        <w:widowControl w:val="0"/>
        <w:numPr>
          <w:ilvl w:val="0"/>
          <w:numId w:val="15"/>
        </w:numPr>
        <w:autoSpaceDE w:val="0"/>
        <w:autoSpaceDN w:val="0"/>
        <w:adjustRightInd w:val="0"/>
        <w:jc w:val="both"/>
      </w:pPr>
      <w:r w:rsidRPr="004A0900">
        <w:t>răspunde de legalitatea întregii activităţi desfăşurate de Poliţia Locală Sector 1;</w:t>
      </w:r>
    </w:p>
    <w:p w:rsidR="00EA1266" w:rsidRPr="004A0900" w:rsidRDefault="00EA1266" w:rsidP="00A21782">
      <w:pPr>
        <w:widowControl w:val="0"/>
        <w:numPr>
          <w:ilvl w:val="0"/>
          <w:numId w:val="15"/>
        </w:numPr>
        <w:autoSpaceDE w:val="0"/>
        <w:autoSpaceDN w:val="0"/>
        <w:adjustRightInd w:val="0"/>
        <w:jc w:val="both"/>
      </w:pPr>
      <w:r w:rsidRPr="004A0900">
        <w:t xml:space="preserve">prelucrează date cu caracter personal în condiţiile Legii nr. 677/2001, </w:t>
      </w:r>
      <w:r w:rsidRPr="004A0900">
        <w:rPr>
          <w:iCs/>
        </w:rPr>
        <w:t>pentru protecţia persoanelor cu privire la prelucrarea datelor cu caracter personal şi libera circulaţie a acestor date</w:t>
      </w:r>
      <w:r w:rsidRPr="004A0900">
        <w:t>, are acces la date şi informaţii cu caracter confidenţial necesare desfăşurării activităţii;</w:t>
      </w:r>
    </w:p>
    <w:p w:rsidR="00EA1266" w:rsidRPr="004A0900" w:rsidRDefault="00EA1266" w:rsidP="00A21782">
      <w:pPr>
        <w:widowControl w:val="0"/>
        <w:numPr>
          <w:ilvl w:val="0"/>
          <w:numId w:val="15"/>
        </w:numPr>
        <w:autoSpaceDE w:val="0"/>
        <w:autoSpaceDN w:val="0"/>
        <w:adjustRightInd w:val="0"/>
        <w:jc w:val="both"/>
      </w:pPr>
      <w:r w:rsidRPr="004A0900">
        <w:t>îndeplineşte orice alte sarcini legale dispuse de Primarul Sectorului 1, în legătură cu domeniul de activitate;</w:t>
      </w:r>
    </w:p>
    <w:p w:rsidR="00EA1266" w:rsidRPr="004A0900" w:rsidRDefault="00EA1266" w:rsidP="00A21782">
      <w:pPr>
        <w:widowControl w:val="0"/>
        <w:numPr>
          <w:ilvl w:val="0"/>
          <w:numId w:val="15"/>
        </w:numPr>
        <w:autoSpaceDE w:val="0"/>
        <w:autoSpaceDN w:val="0"/>
        <w:adjustRightInd w:val="0"/>
        <w:jc w:val="both"/>
      </w:pPr>
      <w:r w:rsidRPr="004A0900">
        <w:t>îndeplineşte orice alte atribuţii stabilite prin lege.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w:t>
      </w:r>
    </w:p>
    <w:p w:rsidR="00EA1266" w:rsidRPr="004A0900" w:rsidRDefault="00EA1266" w:rsidP="001D11C7">
      <w:pPr>
        <w:widowControl w:val="0"/>
        <w:autoSpaceDE w:val="0"/>
        <w:autoSpaceDN w:val="0"/>
        <w:adjustRightInd w:val="0"/>
        <w:ind w:firstLine="360"/>
        <w:jc w:val="both"/>
      </w:pPr>
      <w:r w:rsidRPr="004A0900">
        <w:rPr>
          <w:b/>
          <w:bCs/>
        </w:rPr>
        <w:t xml:space="preserve">Directorul General Adjunct al Direcţiei Generale </w:t>
      </w:r>
      <w:r w:rsidRPr="004A0900">
        <w:t xml:space="preserve">îşi îndeplineşte atribuţiile în mod nemijlocit sub autoritatea şi controlul Directorului General, se subordonează nemijlocit acestuia şi direct Primarului Sectorului 1 şi aduce la îndeplinire deciziile şi dispoziţiile legale ale acestora având următoarele atribuţii: </w:t>
      </w:r>
    </w:p>
    <w:p w:rsidR="00EA1266" w:rsidRPr="004A0900" w:rsidRDefault="00EA1266" w:rsidP="00A21782">
      <w:pPr>
        <w:widowControl w:val="0"/>
        <w:numPr>
          <w:ilvl w:val="0"/>
          <w:numId w:val="15"/>
        </w:numPr>
        <w:autoSpaceDE w:val="0"/>
        <w:autoSpaceDN w:val="0"/>
        <w:adjustRightInd w:val="0"/>
        <w:jc w:val="both"/>
      </w:pPr>
      <w:r w:rsidRPr="004A0900">
        <w:t>conduce, coordonează, îndrumă, organizează şi răspunde de întreaga activitate din domeniul de competenţă;</w:t>
      </w:r>
    </w:p>
    <w:p w:rsidR="00EA1266" w:rsidRPr="004A0900" w:rsidRDefault="00EA1266" w:rsidP="00A21782">
      <w:pPr>
        <w:widowControl w:val="0"/>
        <w:numPr>
          <w:ilvl w:val="0"/>
          <w:numId w:val="15"/>
        </w:numPr>
        <w:autoSpaceDE w:val="0"/>
        <w:autoSpaceDN w:val="0"/>
        <w:adjustRightInd w:val="0"/>
        <w:jc w:val="both"/>
      </w:pPr>
      <w:r w:rsidRPr="004A0900">
        <w:t>aprobă metodele, tehnicile, programele şi acţiunile serviciilor, birourilor şi compartimentelor aflate în subordine, stabilind totodată atribuţii şi sarcini scadente, raportate la timpul şi resursele de care dispun;</w:t>
      </w:r>
    </w:p>
    <w:p w:rsidR="00EA1266" w:rsidRPr="004A0900" w:rsidRDefault="00EA1266" w:rsidP="00A21782">
      <w:pPr>
        <w:widowControl w:val="0"/>
        <w:numPr>
          <w:ilvl w:val="0"/>
          <w:numId w:val="15"/>
        </w:numPr>
        <w:autoSpaceDE w:val="0"/>
        <w:autoSpaceDN w:val="0"/>
        <w:adjustRightInd w:val="0"/>
        <w:jc w:val="both"/>
      </w:pPr>
      <w:r w:rsidRPr="004A0900">
        <w:t>asigură şi organizează modalităţile de preluare a datelor şi informaţiilor, precum şi circulaţia acestora în cadrul structurilor conduse şi în afara lor;</w:t>
      </w:r>
    </w:p>
    <w:p w:rsidR="00EA1266" w:rsidRPr="004A0900" w:rsidRDefault="00EA1266" w:rsidP="00A21782">
      <w:pPr>
        <w:widowControl w:val="0"/>
        <w:numPr>
          <w:ilvl w:val="0"/>
          <w:numId w:val="15"/>
        </w:numPr>
        <w:autoSpaceDE w:val="0"/>
        <w:autoSpaceDN w:val="0"/>
        <w:adjustRightInd w:val="0"/>
        <w:jc w:val="both"/>
      </w:pPr>
      <w:r w:rsidRPr="004A0900">
        <w:t>face propuneri şi participă la concursurile organizate pentru ocuparea posturilor vacante din subordine;</w:t>
      </w:r>
    </w:p>
    <w:p w:rsidR="00EA1266" w:rsidRPr="004A0900" w:rsidRDefault="00EA1266" w:rsidP="00A21782">
      <w:pPr>
        <w:widowControl w:val="0"/>
        <w:numPr>
          <w:ilvl w:val="0"/>
          <w:numId w:val="15"/>
        </w:numPr>
        <w:autoSpaceDE w:val="0"/>
        <w:autoSpaceDN w:val="0"/>
        <w:adjustRightInd w:val="0"/>
        <w:jc w:val="both"/>
      </w:pPr>
      <w:r w:rsidRPr="004A0900">
        <w:t>stabileşte atribuţii specifice în fişele de post pentru personalul aflat în subordine, potrivit funcţiei şi pregătirii profesionale;</w:t>
      </w:r>
    </w:p>
    <w:p w:rsidR="00EA1266" w:rsidRPr="004A0900" w:rsidRDefault="00EA1266" w:rsidP="00A21782">
      <w:pPr>
        <w:widowControl w:val="0"/>
        <w:numPr>
          <w:ilvl w:val="0"/>
          <w:numId w:val="15"/>
        </w:numPr>
        <w:autoSpaceDE w:val="0"/>
        <w:autoSpaceDN w:val="0"/>
        <w:adjustRightInd w:val="0"/>
        <w:jc w:val="both"/>
      </w:pPr>
      <w:r w:rsidRPr="004A0900">
        <w:t>organizează activitatea în cadrul structurilor aflate în subordine, luând măsuri care să asigure realizarea la timp şi în bune condiţii a sarcinilor şi lucrărilor date în responsabilitat;</w:t>
      </w:r>
    </w:p>
    <w:p w:rsidR="00EA1266" w:rsidRPr="004A0900" w:rsidRDefault="00EA1266" w:rsidP="00A21782">
      <w:pPr>
        <w:widowControl w:val="0"/>
        <w:numPr>
          <w:ilvl w:val="0"/>
          <w:numId w:val="15"/>
        </w:numPr>
        <w:autoSpaceDE w:val="0"/>
        <w:autoSpaceDN w:val="0"/>
        <w:adjustRightInd w:val="0"/>
        <w:jc w:val="both"/>
      </w:pPr>
      <w:r w:rsidRPr="004A0900">
        <w:t>ia măsurile prevăzute de lege în cazul săvârşirii de către angajaţi a unor abateri de la obligaţiile de serviciu şi disciplina în muncă;</w:t>
      </w:r>
    </w:p>
    <w:p w:rsidR="00EA1266" w:rsidRPr="004A0900" w:rsidRDefault="00EA1266" w:rsidP="00A21782">
      <w:pPr>
        <w:widowControl w:val="0"/>
        <w:numPr>
          <w:ilvl w:val="0"/>
          <w:numId w:val="15"/>
        </w:numPr>
        <w:autoSpaceDE w:val="0"/>
        <w:autoSpaceDN w:val="0"/>
        <w:adjustRightInd w:val="0"/>
        <w:jc w:val="both"/>
      </w:pPr>
      <w:r w:rsidRPr="004A0900">
        <w:t>răspunde de soluţionarea, în limitele competenţelor stabilite, de rezolvare a cererilor şi petiţiilor cetăţenilor;</w:t>
      </w:r>
    </w:p>
    <w:p w:rsidR="00EA1266" w:rsidRPr="004A0900" w:rsidRDefault="00EA1266" w:rsidP="00A21782">
      <w:pPr>
        <w:widowControl w:val="0"/>
        <w:numPr>
          <w:ilvl w:val="0"/>
          <w:numId w:val="15"/>
        </w:numPr>
        <w:autoSpaceDE w:val="0"/>
        <w:autoSpaceDN w:val="0"/>
        <w:adjustRightInd w:val="0"/>
        <w:jc w:val="both"/>
      </w:pPr>
      <w:r w:rsidRPr="004A0900">
        <w:t>coordonează activitatea de perfecţionare şi formare profesională a angajaţilor;</w:t>
      </w:r>
    </w:p>
    <w:p w:rsidR="00EA1266" w:rsidRPr="004A0900" w:rsidRDefault="00EA1266" w:rsidP="00A21782">
      <w:pPr>
        <w:widowControl w:val="0"/>
        <w:numPr>
          <w:ilvl w:val="0"/>
          <w:numId w:val="15"/>
        </w:numPr>
        <w:autoSpaceDE w:val="0"/>
        <w:autoSpaceDN w:val="0"/>
        <w:adjustRightInd w:val="0"/>
        <w:jc w:val="both"/>
      </w:pPr>
      <w:r w:rsidRPr="004A0900">
        <w:t>răspunde, în condiţiile legii, pentru modul în care îşi exercită atribuţiile de serviciu şi pentru legalitatea dispoziţiilor date personalului din subordine;</w:t>
      </w:r>
    </w:p>
    <w:p w:rsidR="00EA1266" w:rsidRPr="004A0900" w:rsidRDefault="00EA1266" w:rsidP="00A21782">
      <w:pPr>
        <w:widowControl w:val="0"/>
        <w:numPr>
          <w:ilvl w:val="0"/>
          <w:numId w:val="15"/>
        </w:numPr>
        <w:autoSpaceDE w:val="0"/>
        <w:autoSpaceDN w:val="0"/>
        <w:adjustRightInd w:val="0"/>
        <w:jc w:val="both"/>
      </w:pPr>
      <w:r w:rsidRPr="004A0900">
        <w:t>păstrează confidenţialitatea informaţiilor gestionate;</w:t>
      </w:r>
    </w:p>
    <w:p w:rsidR="00EA1266" w:rsidRPr="004A0900" w:rsidRDefault="00EA1266" w:rsidP="00A21782">
      <w:pPr>
        <w:widowControl w:val="0"/>
        <w:numPr>
          <w:ilvl w:val="0"/>
          <w:numId w:val="15"/>
        </w:numPr>
        <w:autoSpaceDE w:val="0"/>
        <w:autoSpaceDN w:val="0"/>
        <w:adjustRightInd w:val="0"/>
        <w:jc w:val="both"/>
      </w:pPr>
      <w:r w:rsidRPr="004A0900">
        <w:t>propune măsuri de îmbunătăţire ori completare a legislaţiei în domeniu, inclusiv adoptarea unor Hotărâri ale Consiliului Local;</w:t>
      </w:r>
    </w:p>
    <w:p w:rsidR="00EA1266" w:rsidRPr="004A0900" w:rsidRDefault="00EA1266" w:rsidP="00A21782">
      <w:pPr>
        <w:widowControl w:val="0"/>
        <w:numPr>
          <w:ilvl w:val="0"/>
          <w:numId w:val="15"/>
        </w:numPr>
        <w:autoSpaceDE w:val="0"/>
        <w:autoSpaceDN w:val="0"/>
        <w:adjustRightInd w:val="0"/>
        <w:jc w:val="both"/>
      </w:pPr>
      <w:r w:rsidRPr="004A0900">
        <w:t>dispune verificarea şi luarea măsurilor legale, la sesizările cetăţenilor sau colectivităţilor locale, privind cazurile din domeniul de competenţă;</w:t>
      </w:r>
    </w:p>
    <w:p w:rsidR="00EA1266" w:rsidRPr="004A0900" w:rsidRDefault="00EA1266" w:rsidP="00A21782">
      <w:pPr>
        <w:widowControl w:val="0"/>
        <w:numPr>
          <w:ilvl w:val="0"/>
          <w:numId w:val="15"/>
        </w:numPr>
        <w:autoSpaceDE w:val="0"/>
        <w:autoSpaceDN w:val="0"/>
        <w:adjustRightInd w:val="0"/>
        <w:jc w:val="both"/>
      </w:pPr>
      <w:r w:rsidRPr="004A0900">
        <w:t>are atribuţii generale şi competenţe pe toate domeniile prevăzute de Legea poliţiei locale nr. 155/2010, cu excepţia limitărilor de competenţă stipulate prin legi speciale;</w:t>
      </w:r>
    </w:p>
    <w:p w:rsidR="00EA1266" w:rsidRPr="004A0900" w:rsidRDefault="00EA1266" w:rsidP="00A21782">
      <w:pPr>
        <w:widowControl w:val="0"/>
        <w:numPr>
          <w:ilvl w:val="0"/>
          <w:numId w:val="15"/>
        </w:numPr>
        <w:autoSpaceDE w:val="0"/>
        <w:autoSpaceDN w:val="0"/>
        <w:adjustRightInd w:val="0"/>
        <w:jc w:val="both"/>
      </w:pPr>
      <w:r w:rsidRPr="004A0900">
        <w:t>coordonează, îndrumă metodologic, monitorizează implementarea sistemului de control intern/managerial în domeniul de competenţă;</w:t>
      </w:r>
    </w:p>
    <w:p w:rsidR="00EA1266" w:rsidRPr="004A0900" w:rsidRDefault="00EA1266" w:rsidP="00A21782">
      <w:pPr>
        <w:widowControl w:val="0"/>
        <w:numPr>
          <w:ilvl w:val="0"/>
          <w:numId w:val="15"/>
        </w:numPr>
        <w:autoSpaceDE w:val="0"/>
        <w:autoSpaceDN w:val="0"/>
        <w:adjustRightInd w:val="0"/>
        <w:jc w:val="both"/>
      </w:pPr>
      <w:r w:rsidRPr="004A0900">
        <w:t>respectă legislaţia de Protecţia Muncii în vigoare, execută instructajul periodic de protecţia muncii salariaţiilor din subordine;</w:t>
      </w:r>
    </w:p>
    <w:p w:rsidR="00EA1266" w:rsidRPr="004A0900" w:rsidRDefault="00EA1266" w:rsidP="00A21782">
      <w:pPr>
        <w:widowControl w:val="0"/>
        <w:numPr>
          <w:ilvl w:val="0"/>
          <w:numId w:val="15"/>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Pr="004A0900" w:rsidRDefault="00EA1266" w:rsidP="00A21782">
      <w:pPr>
        <w:widowControl w:val="0"/>
        <w:numPr>
          <w:ilvl w:val="0"/>
          <w:numId w:val="15"/>
        </w:numPr>
        <w:autoSpaceDE w:val="0"/>
        <w:autoSpaceDN w:val="0"/>
        <w:adjustRightInd w:val="0"/>
        <w:jc w:val="both"/>
      </w:pPr>
      <w:r w:rsidRPr="004A0900">
        <w:t>analizează zilnic, săptămânal, lunar şi trimestrial activitatea desfăşurată de poliţia locală, de subordonaţi, identifică riscurile şi disfuncţionalităţile, stabileşte măsuri în vederea prevenirii şi contracarării acestora;</w:t>
      </w:r>
    </w:p>
    <w:p w:rsidR="00EA1266" w:rsidRPr="004A0900" w:rsidRDefault="00EA1266" w:rsidP="00A21782">
      <w:pPr>
        <w:widowControl w:val="0"/>
        <w:numPr>
          <w:ilvl w:val="0"/>
          <w:numId w:val="15"/>
        </w:numPr>
        <w:autoSpaceDE w:val="0"/>
        <w:autoSpaceDN w:val="0"/>
        <w:adjustRightInd w:val="0"/>
        <w:jc w:val="both"/>
      </w:pPr>
      <w:r w:rsidRPr="004A0900">
        <w:t>informează deîndată directorul general cu privire la evenimentele din sfera de competenţă;</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6</w:t>
      </w:r>
    </w:p>
    <w:p w:rsidR="00EA1266" w:rsidRPr="004A0900" w:rsidRDefault="00EA1266" w:rsidP="001D11C7">
      <w:pPr>
        <w:widowControl w:val="0"/>
        <w:autoSpaceDE w:val="0"/>
        <w:autoSpaceDN w:val="0"/>
        <w:adjustRightInd w:val="0"/>
        <w:ind w:firstLine="360"/>
        <w:jc w:val="both"/>
      </w:pPr>
      <w:r w:rsidRPr="004A0900">
        <w:rPr>
          <w:b/>
          <w:bCs/>
        </w:rPr>
        <w:t>Directorul Executiv al Direcţiei Inspecţie</w:t>
      </w:r>
      <w:r w:rsidRPr="004A0900">
        <w:t xml:space="preserve"> îşi îndeplineşte atribuţiile în mod nemijlocit sub autoritatea şi controlul </w:t>
      </w:r>
      <w:r w:rsidRPr="004A0900">
        <w:rPr>
          <w:b/>
          <w:bCs/>
        </w:rPr>
        <w:t>Directorului General Adjunct</w:t>
      </w:r>
      <w:r w:rsidRPr="004A0900">
        <w:t xml:space="preserve">, se subordonează nemijlocit acestuia şi direct Primarului Sectorului 1 şi aduce la îndeplinire deciziile şi dispoziţiile legale ale acestora având următoarele atribuţii: </w:t>
      </w:r>
    </w:p>
    <w:p w:rsidR="00EA1266" w:rsidRPr="004A0900" w:rsidRDefault="00EA1266" w:rsidP="00A21782">
      <w:pPr>
        <w:widowControl w:val="0"/>
        <w:numPr>
          <w:ilvl w:val="0"/>
          <w:numId w:val="18"/>
        </w:numPr>
        <w:autoSpaceDE w:val="0"/>
        <w:autoSpaceDN w:val="0"/>
        <w:adjustRightInd w:val="0"/>
        <w:jc w:val="both"/>
      </w:pPr>
      <w:r w:rsidRPr="004A0900">
        <w:t>organizează, coordonează, îndrumă şi răspunde de întreaga activitate a Direcţiei Inspecţie;</w:t>
      </w:r>
    </w:p>
    <w:p w:rsidR="00EA1266" w:rsidRPr="004A0900" w:rsidRDefault="00EA1266" w:rsidP="00A21782">
      <w:pPr>
        <w:widowControl w:val="0"/>
        <w:numPr>
          <w:ilvl w:val="0"/>
          <w:numId w:val="18"/>
        </w:numPr>
        <w:autoSpaceDE w:val="0"/>
        <w:autoSpaceDN w:val="0"/>
        <w:adjustRightInd w:val="0"/>
        <w:jc w:val="both"/>
      </w:pPr>
      <w:r w:rsidRPr="004A0900">
        <w:t>informează zilnic pe Directorul General Adjunct cu privire la activitatea desfăşurată de Direcţia Inspecţie;</w:t>
      </w:r>
    </w:p>
    <w:p w:rsidR="00EA1266" w:rsidRPr="004A0900" w:rsidRDefault="00EA1266" w:rsidP="00A21782">
      <w:pPr>
        <w:widowControl w:val="0"/>
        <w:numPr>
          <w:ilvl w:val="0"/>
          <w:numId w:val="18"/>
        </w:numPr>
        <w:autoSpaceDE w:val="0"/>
        <w:autoSpaceDN w:val="0"/>
        <w:adjustRightInd w:val="0"/>
        <w:jc w:val="both"/>
      </w:pPr>
      <w:r w:rsidRPr="004A0900">
        <w:t>întocmeşte planul de muncă zilnic, lunar şi trimestrial al Direcţiei Inspecţie şi îl prezintă spre aprobare Directorului General</w:t>
      </w:r>
      <w:r w:rsidRPr="004A0900">
        <w:rPr>
          <w:b/>
          <w:bCs/>
        </w:rPr>
        <w:t xml:space="preserve"> </w:t>
      </w:r>
      <w:r w:rsidRPr="004A0900">
        <w:t>Adjunct;</w:t>
      </w:r>
    </w:p>
    <w:p w:rsidR="00EA1266" w:rsidRPr="004A0900" w:rsidRDefault="00EA1266" w:rsidP="00A21782">
      <w:pPr>
        <w:widowControl w:val="0"/>
        <w:numPr>
          <w:ilvl w:val="0"/>
          <w:numId w:val="18"/>
        </w:numPr>
        <w:autoSpaceDE w:val="0"/>
        <w:autoSpaceDN w:val="0"/>
        <w:adjustRightInd w:val="0"/>
        <w:jc w:val="both"/>
      </w:pPr>
      <w:r w:rsidRPr="004A0900">
        <w:t>întocmeşte bilanţul trimestrial de analiză a activităţii desfăşurate de Direcţia Inspecţie;</w:t>
      </w:r>
    </w:p>
    <w:p w:rsidR="00EA1266" w:rsidRPr="004A0900" w:rsidRDefault="00EA1266" w:rsidP="00A21782">
      <w:pPr>
        <w:widowControl w:val="0"/>
        <w:numPr>
          <w:ilvl w:val="0"/>
          <w:numId w:val="18"/>
        </w:numPr>
        <w:autoSpaceDE w:val="0"/>
        <w:autoSpaceDN w:val="0"/>
        <w:adjustRightInd w:val="0"/>
        <w:jc w:val="both"/>
      </w:pPr>
      <w:r w:rsidRPr="004A0900">
        <w:t>asigură cunoaşterea şi aplicarea întocmai de subordonaţi a prevederilor legale ce reglementează activitatea Direcţiei;</w:t>
      </w:r>
    </w:p>
    <w:p w:rsidR="00EA1266" w:rsidRPr="004A0900" w:rsidRDefault="00EA1266" w:rsidP="00A21782">
      <w:pPr>
        <w:widowControl w:val="0"/>
        <w:numPr>
          <w:ilvl w:val="0"/>
          <w:numId w:val="18"/>
        </w:numPr>
        <w:autoSpaceDE w:val="0"/>
        <w:autoSpaceDN w:val="0"/>
        <w:adjustRightInd w:val="0"/>
        <w:jc w:val="both"/>
      </w:pPr>
      <w:r w:rsidRPr="004A0900">
        <w:t>asigură pregătirea de specialitate a personalului din subordine, în conformitate cu tematica anuală aprobată de Directorul General;</w:t>
      </w:r>
    </w:p>
    <w:p w:rsidR="00EA1266" w:rsidRPr="004A0900" w:rsidRDefault="00EA1266" w:rsidP="00A21782">
      <w:pPr>
        <w:widowControl w:val="0"/>
        <w:numPr>
          <w:ilvl w:val="0"/>
          <w:numId w:val="18"/>
        </w:numPr>
        <w:autoSpaceDE w:val="0"/>
        <w:autoSpaceDN w:val="0"/>
        <w:adjustRightInd w:val="0"/>
        <w:jc w:val="both"/>
      </w:pPr>
      <w:r w:rsidRPr="004A0900">
        <w:t>stabileşte măsurile referitoare la utilizarea eficientă a tehnicii şi autovehiculelor aflate în dotarea Direcţiei şi răspunde de modul de îndeplinire a acestora;</w:t>
      </w:r>
    </w:p>
    <w:p w:rsidR="00EA1266" w:rsidRPr="004A0900" w:rsidRDefault="00EA1266" w:rsidP="00A21782">
      <w:pPr>
        <w:widowControl w:val="0"/>
        <w:numPr>
          <w:ilvl w:val="0"/>
          <w:numId w:val="18"/>
        </w:numPr>
        <w:autoSpaceDE w:val="0"/>
        <w:autoSpaceDN w:val="0"/>
        <w:adjustRightInd w:val="0"/>
        <w:jc w:val="both"/>
      </w:pPr>
      <w:r w:rsidRPr="004A0900">
        <w:t>gestionează şi asigură circulaţia şi operarea documentelor Direcţiei, inclusiv arhivarea acestora;</w:t>
      </w:r>
    </w:p>
    <w:p w:rsidR="00EA1266" w:rsidRPr="004A0900" w:rsidRDefault="00EA1266" w:rsidP="00A21782">
      <w:pPr>
        <w:widowControl w:val="0"/>
        <w:numPr>
          <w:ilvl w:val="0"/>
          <w:numId w:val="18"/>
        </w:numPr>
        <w:autoSpaceDE w:val="0"/>
        <w:autoSpaceDN w:val="0"/>
        <w:adjustRightInd w:val="0"/>
        <w:jc w:val="both"/>
      </w:pPr>
      <w:r w:rsidRPr="004A0900">
        <w:t>asigură repartizarea către subordonaţi a lucrărilor rezoluţionate către Direcţie de către Directorul General;</w:t>
      </w:r>
    </w:p>
    <w:p w:rsidR="00EA1266" w:rsidRPr="004A0900" w:rsidRDefault="00EA1266" w:rsidP="00A21782">
      <w:pPr>
        <w:widowControl w:val="0"/>
        <w:numPr>
          <w:ilvl w:val="0"/>
          <w:numId w:val="18"/>
        </w:numPr>
        <w:autoSpaceDE w:val="0"/>
        <w:autoSpaceDN w:val="0"/>
        <w:adjustRightInd w:val="0"/>
        <w:jc w:val="both"/>
      </w:pPr>
      <w:r w:rsidRPr="004A0900">
        <w:t>analizează săptămânal şi lunar activitatea personalului din subordine;</w:t>
      </w:r>
    </w:p>
    <w:p w:rsidR="00EA1266" w:rsidRPr="004A0900" w:rsidRDefault="00EA1266" w:rsidP="00A21782">
      <w:pPr>
        <w:widowControl w:val="0"/>
        <w:numPr>
          <w:ilvl w:val="0"/>
          <w:numId w:val="18"/>
        </w:numPr>
        <w:autoSpaceDE w:val="0"/>
        <w:autoSpaceDN w:val="0"/>
        <w:adjustRightInd w:val="0"/>
        <w:jc w:val="both"/>
      </w:pPr>
      <w:r w:rsidRPr="004A0900">
        <w:t>informează de îndată pe Directorul General Adjunct despre toate evenimentele survenite în activitatea Direcţiei şi ţine evidenţa acestora;</w:t>
      </w:r>
    </w:p>
    <w:p w:rsidR="00EA1266" w:rsidRPr="004A0900" w:rsidRDefault="00EA1266" w:rsidP="00A21782">
      <w:pPr>
        <w:widowControl w:val="0"/>
        <w:numPr>
          <w:ilvl w:val="0"/>
          <w:numId w:val="18"/>
        </w:numPr>
        <w:autoSpaceDE w:val="0"/>
        <w:autoSpaceDN w:val="0"/>
        <w:adjustRightInd w:val="0"/>
        <w:jc w:val="both"/>
      </w:pPr>
      <w:r w:rsidRPr="004A0900">
        <w:t>asigură o încărcătură echitabilă cu sarcini profesionale pe fiecare subordonat;</w:t>
      </w:r>
    </w:p>
    <w:p w:rsidR="00EA1266" w:rsidRPr="004A0900" w:rsidRDefault="00EA1266" w:rsidP="00A21782">
      <w:pPr>
        <w:widowControl w:val="0"/>
        <w:numPr>
          <w:ilvl w:val="0"/>
          <w:numId w:val="18"/>
        </w:numPr>
        <w:autoSpaceDE w:val="0"/>
        <w:autoSpaceDN w:val="0"/>
        <w:adjustRightInd w:val="0"/>
        <w:jc w:val="both"/>
      </w:pPr>
      <w:r w:rsidRPr="004A0900">
        <w:t>urmăreşte modul de planificare şi executare a sarcinilor zilnice ale fiecărui angajat;</w:t>
      </w:r>
    </w:p>
    <w:p w:rsidR="00EA1266" w:rsidRPr="004A0900" w:rsidRDefault="00EA1266" w:rsidP="00A21782">
      <w:pPr>
        <w:widowControl w:val="0"/>
        <w:numPr>
          <w:ilvl w:val="0"/>
          <w:numId w:val="18"/>
        </w:numPr>
        <w:autoSpaceDE w:val="0"/>
        <w:autoSpaceDN w:val="0"/>
        <w:adjustRightInd w:val="0"/>
        <w:jc w:val="both"/>
      </w:pPr>
      <w:r w:rsidRPr="004A0900">
        <w:t>efectuează verificarea, prin sondaj, în teren, a corectitudinii îndeplinirii sarcinilor zilnice a subordonaţilor;</w:t>
      </w:r>
    </w:p>
    <w:p w:rsidR="00EA1266" w:rsidRPr="004A0900" w:rsidRDefault="00EA1266" w:rsidP="00A21782">
      <w:pPr>
        <w:widowControl w:val="0"/>
        <w:numPr>
          <w:ilvl w:val="0"/>
          <w:numId w:val="18"/>
        </w:numPr>
        <w:autoSpaceDE w:val="0"/>
        <w:autoSpaceDN w:val="0"/>
        <w:adjustRightInd w:val="0"/>
        <w:jc w:val="both"/>
      </w:pPr>
      <w:r w:rsidRPr="004A0900">
        <w:t>verifică şi vizează zilnic notele de constatare/procesele verbale de control întocmite de subordonaţi;</w:t>
      </w:r>
    </w:p>
    <w:p w:rsidR="00EA1266" w:rsidRPr="004A0900" w:rsidRDefault="00EA1266" w:rsidP="00A21782">
      <w:pPr>
        <w:widowControl w:val="0"/>
        <w:numPr>
          <w:ilvl w:val="0"/>
          <w:numId w:val="18"/>
        </w:numPr>
        <w:autoSpaceDE w:val="0"/>
        <w:autoSpaceDN w:val="0"/>
        <w:adjustRightInd w:val="0"/>
        <w:jc w:val="both"/>
      </w:pPr>
      <w:r w:rsidRPr="004A0900">
        <w:t>verifică şi semnează procesele verbale de constatare şi sancţionare contravenţional întocmite de subordonaţi;</w:t>
      </w:r>
    </w:p>
    <w:p w:rsidR="00EA1266" w:rsidRPr="004A0900" w:rsidRDefault="00EA1266" w:rsidP="00A21782">
      <w:pPr>
        <w:widowControl w:val="0"/>
        <w:numPr>
          <w:ilvl w:val="0"/>
          <w:numId w:val="18"/>
        </w:numPr>
        <w:autoSpaceDE w:val="0"/>
        <w:autoSpaceDN w:val="0"/>
        <w:adjustRightInd w:val="0"/>
        <w:jc w:val="both"/>
      </w:pPr>
      <w:r w:rsidRPr="004A0900">
        <w:t>stabileşte responsabilităţile concrete ale fiecărui subordonat şi competenţele pe acte normative specifice şi asigură eliberarea delegaţiilor de control aferente;</w:t>
      </w:r>
    </w:p>
    <w:p w:rsidR="00EA1266" w:rsidRPr="004A0900" w:rsidRDefault="00EA1266" w:rsidP="00A21782">
      <w:pPr>
        <w:widowControl w:val="0"/>
        <w:numPr>
          <w:ilvl w:val="0"/>
          <w:numId w:val="18"/>
        </w:numPr>
        <w:autoSpaceDE w:val="0"/>
        <w:autoSpaceDN w:val="0"/>
        <w:adjustRightInd w:val="0"/>
        <w:jc w:val="both"/>
      </w:pPr>
      <w:r w:rsidRPr="004A0900">
        <w:t>avizează fişele de post ale subordonaţilor întocmite de şefii de serviciu şi le supune spre aprobare Directorului General Adjunct;</w:t>
      </w:r>
    </w:p>
    <w:p w:rsidR="00EA1266" w:rsidRPr="004A0900" w:rsidRDefault="00EA1266" w:rsidP="00A21782">
      <w:pPr>
        <w:widowControl w:val="0"/>
        <w:numPr>
          <w:ilvl w:val="0"/>
          <w:numId w:val="18"/>
        </w:numPr>
        <w:autoSpaceDE w:val="0"/>
        <w:autoSpaceDN w:val="0"/>
        <w:adjustRightInd w:val="0"/>
        <w:jc w:val="both"/>
      </w:pPr>
      <w:r w:rsidRPr="004A0900">
        <w:t>semnează evaluările anuale ale subordonaţilor şi le supune spre consemnare de către Directorul General Adjunct pe cele de competenţa acestuia;</w:t>
      </w:r>
    </w:p>
    <w:p w:rsidR="00EA1266" w:rsidRPr="004A0900" w:rsidRDefault="00EA1266" w:rsidP="00A21782">
      <w:pPr>
        <w:widowControl w:val="0"/>
        <w:numPr>
          <w:ilvl w:val="0"/>
          <w:numId w:val="18"/>
        </w:numPr>
        <w:autoSpaceDE w:val="0"/>
        <w:autoSpaceDN w:val="0"/>
        <w:adjustRightInd w:val="0"/>
        <w:jc w:val="both"/>
      </w:pPr>
      <w:r w:rsidRPr="004A0900">
        <w:t>asigură o apreciere corectă şi imparţială a activităţii profesionale a fiecărui angajat;</w:t>
      </w:r>
    </w:p>
    <w:p w:rsidR="00EA1266" w:rsidRPr="004A0900" w:rsidRDefault="00EA1266" w:rsidP="00A21782">
      <w:pPr>
        <w:widowControl w:val="0"/>
        <w:numPr>
          <w:ilvl w:val="0"/>
          <w:numId w:val="18"/>
        </w:numPr>
        <w:autoSpaceDE w:val="0"/>
        <w:autoSpaceDN w:val="0"/>
        <w:adjustRightInd w:val="0"/>
        <w:jc w:val="both"/>
      </w:pPr>
      <w:r w:rsidRPr="004A0900">
        <w:t>desfăşoară activităţi pentru executarea corespunzătoare de către angajaţi a sarcinilor profesionale ce le revin, respectarea regulilor disciplinare stabilite şi asigurarea unei comportări civilizate şi propune aplicarea de recompense, sancţiuni disciplinare corespunzătoare;</w:t>
      </w:r>
    </w:p>
    <w:p w:rsidR="00EA1266" w:rsidRPr="004A0900" w:rsidRDefault="00EA1266" w:rsidP="00A21782">
      <w:pPr>
        <w:widowControl w:val="0"/>
        <w:numPr>
          <w:ilvl w:val="0"/>
          <w:numId w:val="18"/>
        </w:numPr>
        <w:autoSpaceDE w:val="0"/>
        <w:autoSpaceDN w:val="0"/>
        <w:adjustRightInd w:val="0"/>
        <w:jc w:val="both"/>
      </w:pPr>
      <w:r w:rsidRPr="004A0900">
        <w:t>verfifică şi semnează întreaga corespondenţă internă şi externă a Direcţiei;</w:t>
      </w:r>
    </w:p>
    <w:p w:rsidR="00EA1266" w:rsidRPr="004A0900" w:rsidRDefault="00EA1266" w:rsidP="00A21782">
      <w:pPr>
        <w:widowControl w:val="0"/>
        <w:numPr>
          <w:ilvl w:val="0"/>
          <w:numId w:val="18"/>
        </w:numPr>
        <w:autoSpaceDE w:val="0"/>
        <w:autoSpaceDN w:val="0"/>
        <w:adjustRightInd w:val="0"/>
        <w:jc w:val="both"/>
      </w:pPr>
      <w:r w:rsidRPr="004A0900">
        <w:t>întocmeşte zilnic notă cu principalele activităţi şi evenimente ale Direcţiei pe care o prezintă Directorului General</w:t>
      </w:r>
      <w:r w:rsidRPr="004A0900">
        <w:rPr>
          <w:b/>
          <w:bCs/>
        </w:rPr>
        <w:t xml:space="preserve"> </w:t>
      </w:r>
      <w:r w:rsidRPr="004A0900">
        <w:t xml:space="preserve">Adjunct; </w:t>
      </w:r>
    </w:p>
    <w:p w:rsidR="00EA1266" w:rsidRPr="004A0900" w:rsidRDefault="00EA1266" w:rsidP="00A21782">
      <w:pPr>
        <w:widowControl w:val="0"/>
        <w:numPr>
          <w:ilvl w:val="0"/>
          <w:numId w:val="18"/>
        </w:numPr>
        <w:autoSpaceDE w:val="0"/>
        <w:autoSpaceDN w:val="0"/>
        <w:adjustRightInd w:val="0"/>
        <w:jc w:val="both"/>
      </w:pPr>
      <w:r w:rsidRPr="004A0900">
        <w:t>asigură şi menţine colaborarea cu instituţiile de resort;</w:t>
      </w:r>
    </w:p>
    <w:p w:rsidR="00EA1266" w:rsidRPr="004A0900" w:rsidRDefault="00EA1266" w:rsidP="00A21782">
      <w:pPr>
        <w:widowControl w:val="0"/>
        <w:numPr>
          <w:ilvl w:val="0"/>
          <w:numId w:val="18"/>
        </w:numPr>
        <w:autoSpaceDE w:val="0"/>
        <w:autoSpaceDN w:val="0"/>
        <w:adjustRightInd w:val="0"/>
        <w:jc w:val="both"/>
      </w:pPr>
      <w:r w:rsidRPr="004A0900">
        <w:t>colaborează cu celelalte structuri din cadrul Poliţiei Locale Sector 1;</w:t>
      </w:r>
    </w:p>
    <w:p w:rsidR="00EA1266" w:rsidRPr="004A0900" w:rsidRDefault="00EA1266" w:rsidP="00A21782">
      <w:pPr>
        <w:widowControl w:val="0"/>
        <w:numPr>
          <w:ilvl w:val="0"/>
          <w:numId w:val="18"/>
        </w:numPr>
        <w:autoSpaceDE w:val="0"/>
        <w:autoSpaceDN w:val="0"/>
        <w:adjustRightInd w:val="0"/>
        <w:jc w:val="both"/>
      </w:pPr>
      <w:r w:rsidRPr="004A0900">
        <w:t>verifică în teritoriu modul de respectare a prevederilor actelor normative în vigoare în domeniile: construcţii, comercial, gospodărie comunală, mediu, afişajul stradal, lucrări edilitare şi dispune sancţionarea cazurilor de nerespectare a acestora;</w:t>
      </w:r>
    </w:p>
    <w:p w:rsidR="00EA1266" w:rsidRPr="004A0900" w:rsidRDefault="00EA1266" w:rsidP="00A21782">
      <w:pPr>
        <w:widowControl w:val="0"/>
        <w:numPr>
          <w:ilvl w:val="0"/>
          <w:numId w:val="18"/>
        </w:numPr>
        <w:autoSpaceDE w:val="0"/>
        <w:autoSpaceDN w:val="0"/>
        <w:adjustRightInd w:val="0"/>
        <w:jc w:val="both"/>
      </w:pPr>
      <w:r w:rsidRPr="004A0900">
        <w:t xml:space="preserve">participă la acţiuni concentrate alături de alte organe de control din cadrul autorităţilor locale şi centrale; </w:t>
      </w:r>
    </w:p>
    <w:p w:rsidR="00EA1266" w:rsidRPr="004A0900" w:rsidRDefault="00EA1266" w:rsidP="00A21782">
      <w:pPr>
        <w:widowControl w:val="0"/>
        <w:numPr>
          <w:ilvl w:val="0"/>
          <w:numId w:val="18"/>
        </w:numPr>
        <w:autoSpaceDE w:val="0"/>
        <w:autoSpaceDN w:val="0"/>
        <w:adjustRightInd w:val="0"/>
        <w:jc w:val="both"/>
      </w:pPr>
      <w:r w:rsidRPr="004A0900">
        <w:t xml:space="preserve">realizează, atunci când sunt solicitări în acest sens, activităţi privind protecţia civilă şi evidenţa militară; </w:t>
      </w:r>
    </w:p>
    <w:p w:rsidR="00EA1266" w:rsidRPr="004A0900" w:rsidRDefault="00EA1266" w:rsidP="00A21782">
      <w:pPr>
        <w:widowControl w:val="0"/>
        <w:numPr>
          <w:ilvl w:val="0"/>
          <w:numId w:val="18"/>
        </w:numPr>
        <w:autoSpaceDE w:val="0"/>
        <w:autoSpaceDN w:val="0"/>
        <w:adjustRightInd w:val="0"/>
        <w:jc w:val="both"/>
      </w:pPr>
      <w:r w:rsidRPr="004A0900">
        <w:t>păstrează confidenţialitatea şi secretul de serviciu;</w:t>
      </w:r>
    </w:p>
    <w:p w:rsidR="00EA1266" w:rsidRPr="004A0900" w:rsidRDefault="00EA1266" w:rsidP="00A21782">
      <w:pPr>
        <w:widowControl w:val="0"/>
        <w:numPr>
          <w:ilvl w:val="0"/>
          <w:numId w:val="18"/>
        </w:numPr>
        <w:autoSpaceDE w:val="0"/>
        <w:autoSpaceDN w:val="0"/>
        <w:adjustRightInd w:val="0"/>
        <w:jc w:val="both"/>
      </w:pPr>
      <w:r w:rsidRPr="004A0900">
        <w:t>coordonează, îndrumă metodologic şi monitorizează implementarea sistemelor de control intern/managerial;</w:t>
      </w:r>
    </w:p>
    <w:p w:rsidR="00EA1266" w:rsidRPr="004A0900" w:rsidRDefault="00EA1266" w:rsidP="00A21782">
      <w:pPr>
        <w:widowControl w:val="0"/>
        <w:numPr>
          <w:ilvl w:val="0"/>
          <w:numId w:val="18"/>
        </w:numPr>
        <w:autoSpaceDE w:val="0"/>
        <w:autoSpaceDN w:val="0"/>
        <w:adjustRightInd w:val="0"/>
        <w:jc w:val="both"/>
      </w:pPr>
      <w:r w:rsidRPr="004A0900">
        <w:t>îndeplineşte şi alte activităţi relevante pentru scopul acestui post care decurg din actele normative în vigoare, nou apărute, precum şi sarcinile de serviciu dispuse de conducerea Poliţiei Locale Sector 1, menite să concure la realizarea integrală a atribuţiilor instituţiei, la îmbunătăţirea activităţii acesteia, atât în timpul programului cât şi în afara acestuia;</w:t>
      </w:r>
    </w:p>
    <w:p w:rsidR="00EA1266" w:rsidRPr="004A0900" w:rsidRDefault="00EA1266" w:rsidP="00A21782">
      <w:pPr>
        <w:widowControl w:val="0"/>
        <w:numPr>
          <w:ilvl w:val="0"/>
          <w:numId w:val="18"/>
        </w:numPr>
        <w:autoSpaceDE w:val="0"/>
        <w:autoSpaceDN w:val="0"/>
        <w:adjustRightInd w:val="0"/>
        <w:jc w:val="both"/>
      </w:pPr>
      <w:r w:rsidRPr="004A0900">
        <w:t xml:space="preserve">îndeplineşte orice alte sarcini prevăzute de lege sau dispuse de Directorul General, Directorul General Adjunct şi de Primarul Sectorului 1, în legătură cu domeniul de activitate. </w:t>
      </w:r>
    </w:p>
    <w:p w:rsidR="00EA1266" w:rsidRPr="004A0900" w:rsidRDefault="00EA1266" w:rsidP="001D11C7">
      <w:pPr>
        <w:widowControl w:val="0"/>
        <w:autoSpaceDE w:val="0"/>
        <w:autoSpaceDN w:val="0"/>
        <w:adjustRightInd w:val="0"/>
        <w:jc w:val="both"/>
        <w:rPr>
          <w:b/>
          <w:bCs/>
          <w:lang w:val="en-U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7</w:t>
      </w:r>
    </w:p>
    <w:p w:rsidR="00EA1266" w:rsidRPr="004A0900" w:rsidRDefault="00EA1266" w:rsidP="001D11C7">
      <w:pPr>
        <w:widowControl w:val="0"/>
        <w:autoSpaceDE w:val="0"/>
        <w:autoSpaceDN w:val="0"/>
        <w:adjustRightInd w:val="0"/>
        <w:ind w:firstLine="360"/>
        <w:jc w:val="both"/>
      </w:pPr>
      <w:r w:rsidRPr="004A0900">
        <w:rPr>
          <w:b/>
          <w:bCs/>
        </w:rPr>
        <w:t xml:space="preserve">Directorul General Adjunct al Direcţiei Poliţiei Locale </w:t>
      </w:r>
      <w:r w:rsidRPr="004A0900">
        <w:t xml:space="preserve">îşi îndeplineşte atribuţiile în mod nemijlocit sub autoritatea şi controlul Directorului General, se subordonează nemijlocit acestuia şi direct Primarului Sectorului 1 şi aduce la îndeplinire deciziile şi dispoziţiile legale ale acestora având următoarele atribuţii: </w:t>
      </w:r>
    </w:p>
    <w:p w:rsidR="00EA1266" w:rsidRPr="004A0900" w:rsidRDefault="00EA1266" w:rsidP="00A21782">
      <w:pPr>
        <w:widowControl w:val="0"/>
        <w:numPr>
          <w:ilvl w:val="0"/>
          <w:numId w:val="15"/>
        </w:numPr>
        <w:autoSpaceDE w:val="0"/>
        <w:autoSpaceDN w:val="0"/>
        <w:adjustRightInd w:val="0"/>
        <w:jc w:val="both"/>
      </w:pPr>
      <w:r w:rsidRPr="004A0900">
        <w:t>organizează, coordonează, îndrumă, organizează şi răspunde de întreaga activitate din domeniul de competenţă;</w:t>
      </w:r>
    </w:p>
    <w:p w:rsidR="00EA1266" w:rsidRPr="004A0900" w:rsidRDefault="00EA1266" w:rsidP="00A21782">
      <w:pPr>
        <w:widowControl w:val="0"/>
        <w:numPr>
          <w:ilvl w:val="0"/>
          <w:numId w:val="15"/>
        </w:numPr>
        <w:autoSpaceDE w:val="0"/>
        <w:autoSpaceDN w:val="0"/>
        <w:adjustRightInd w:val="0"/>
        <w:jc w:val="both"/>
      </w:pPr>
      <w:r w:rsidRPr="004A0900">
        <w:t>aprobă metodele, tehnicile, programele şi acţiunile serviciilor, birourilor şi compartimentelor aflate în subordine, stabilind totodată atribuţii şi sarcini scadente, raportate la timpul şi resursele de care dispun;</w:t>
      </w:r>
    </w:p>
    <w:p w:rsidR="00EA1266" w:rsidRPr="004A0900" w:rsidRDefault="00EA1266" w:rsidP="00A21782">
      <w:pPr>
        <w:widowControl w:val="0"/>
        <w:numPr>
          <w:ilvl w:val="0"/>
          <w:numId w:val="15"/>
        </w:numPr>
        <w:autoSpaceDE w:val="0"/>
        <w:autoSpaceDN w:val="0"/>
        <w:adjustRightInd w:val="0"/>
        <w:jc w:val="both"/>
      </w:pPr>
      <w:r w:rsidRPr="004A0900">
        <w:t>asigură şi organizează modalităţile de preluare a datelor şi informaţiilor, precum şi circulaţia acestora în cadrul structurilor conduse şi în afara lor;</w:t>
      </w:r>
    </w:p>
    <w:p w:rsidR="00EA1266" w:rsidRPr="004A0900" w:rsidRDefault="00EA1266" w:rsidP="00A21782">
      <w:pPr>
        <w:widowControl w:val="0"/>
        <w:numPr>
          <w:ilvl w:val="0"/>
          <w:numId w:val="15"/>
        </w:numPr>
        <w:autoSpaceDE w:val="0"/>
        <w:autoSpaceDN w:val="0"/>
        <w:adjustRightInd w:val="0"/>
        <w:jc w:val="both"/>
      </w:pPr>
      <w:r w:rsidRPr="004A0900">
        <w:t>face propuneri şi participă la concursurile organizate pentru ocuparea posturilor vacante din subordine;</w:t>
      </w:r>
    </w:p>
    <w:p w:rsidR="00EA1266" w:rsidRPr="004A0900" w:rsidRDefault="00EA1266" w:rsidP="00A21782">
      <w:pPr>
        <w:widowControl w:val="0"/>
        <w:numPr>
          <w:ilvl w:val="0"/>
          <w:numId w:val="15"/>
        </w:numPr>
        <w:autoSpaceDE w:val="0"/>
        <w:autoSpaceDN w:val="0"/>
        <w:adjustRightInd w:val="0"/>
        <w:jc w:val="both"/>
      </w:pPr>
      <w:r w:rsidRPr="004A0900">
        <w:t>stabileşte atribuţii specifice în fişele de post pentru personalul aflat în subordine, potrivit funcţiei şi pregătirii profesionale;</w:t>
      </w:r>
    </w:p>
    <w:p w:rsidR="00EA1266" w:rsidRPr="004A0900" w:rsidRDefault="00EA1266" w:rsidP="00A21782">
      <w:pPr>
        <w:widowControl w:val="0"/>
        <w:numPr>
          <w:ilvl w:val="0"/>
          <w:numId w:val="15"/>
        </w:numPr>
        <w:autoSpaceDE w:val="0"/>
        <w:autoSpaceDN w:val="0"/>
        <w:adjustRightInd w:val="0"/>
        <w:jc w:val="both"/>
      </w:pPr>
      <w:r w:rsidRPr="004A0900">
        <w:t>organizează activitatea în cadrul structurilor aflate în subordine, luând măsuri care să asigure realizarea la timp şi în bune condiţii a sarcinilor şi lucrărilor date în responsabilitat;</w:t>
      </w:r>
    </w:p>
    <w:p w:rsidR="00EA1266" w:rsidRPr="004A0900" w:rsidRDefault="00EA1266" w:rsidP="00A21782">
      <w:pPr>
        <w:widowControl w:val="0"/>
        <w:numPr>
          <w:ilvl w:val="0"/>
          <w:numId w:val="15"/>
        </w:numPr>
        <w:autoSpaceDE w:val="0"/>
        <w:autoSpaceDN w:val="0"/>
        <w:adjustRightInd w:val="0"/>
        <w:jc w:val="both"/>
      </w:pPr>
      <w:r w:rsidRPr="004A0900">
        <w:t>ia măsurile prevăzute de lege în cazul săvârşirii de către angajaţi a unor abateri de la obligaţiile de serviciu şi disciplina în muncă;</w:t>
      </w:r>
    </w:p>
    <w:p w:rsidR="00EA1266" w:rsidRPr="004A0900" w:rsidRDefault="00EA1266" w:rsidP="00A21782">
      <w:pPr>
        <w:widowControl w:val="0"/>
        <w:numPr>
          <w:ilvl w:val="0"/>
          <w:numId w:val="15"/>
        </w:numPr>
        <w:autoSpaceDE w:val="0"/>
        <w:autoSpaceDN w:val="0"/>
        <w:adjustRightInd w:val="0"/>
        <w:jc w:val="both"/>
      </w:pPr>
      <w:r w:rsidRPr="004A0900">
        <w:t>răspunde de soluţionarea, în limitele competenţelor stabilite, de rezolvare a cererilor şi petiţiilor cetăţenilor;</w:t>
      </w:r>
    </w:p>
    <w:p w:rsidR="00EA1266" w:rsidRPr="004A0900" w:rsidRDefault="00EA1266" w:rsidP="00A21782">
      <w:pPr>
        <w:widowControl w:val="0"/>
        <w:numPr>
          <w:ilvl w:val="0"/>
          <w:numId w:val="15"/>
        </w:numPr>
        <w:autoSpaceDE w:val="0"/>
        <w:autoSpaceDN w:val="0"/>
        <w:adjustRightInd w:val="0"/>
        <w:jc w:val="both"/>
      </w:pPr>
      <w:r w:rsidRPr="004A0900">
        <w:t>coordonează activitatea de perfecţionare şi formare profesională a angajaţilor;</w:t>
      </w:r>
    </w:p>
    <w:p w:rsidR="00EA1266" w:rsidRPr="004A0900" w:rsidRDefault="00EA1266" w:rsidP="00A21782">
      <w:pPr>
        <w:widowControl w:val="0"/>
        <w:numPr>
          <w:ilvl w:val="0"/>
          <w:numId w:val="15"/>
        </w:numPr>
        <w:autoSpaceDE w:val="0"/>
        <w:autoSpaceDN w:val="0"/>
        <w:adjustRightInd w:val="0"/>
        <w:jc w:val="both"/>
      </w:pPr>
      <w:r w:rsidRPr="004A0900">
        <w:t>răspunde, în condiţiile legii, pentru modul în care îşi exercită atribuţiile de serviciu şi pentru legalitatea dispoziţiilor date personalului din subordine;</w:t>
      </w:r>
    </w:p>
    <w:p w:rsidR="00EA1266" w:rsidRPr="004A0900" w:rsidRDefault="00EA1266" w:rsidP="00A21782">
      <w:pPr>
        <w:widowControl w:val="0"/>
        <w:numPr>
          <w:ilvl w:val="0"/>
          <w:numId w:val="15"/>
        </w:numPr>
        <w:autoSpaceDE w:val="0"/>
        <w:autoSpaceDN w:val="0"/>
        <w:adjustRightInd w:val="0"/>
        <w:jc w:val="both"/>
      </w:pPr>
      <w:r w:rsidRPr="004A0900">
        <w:t>păstrează confidenţialitatea informaţiilor gestionate;</w:t>
      </w:r>
    </w:p>
    <w:p w:rsidR="00EA1266" w:rsidRPr="004A0900" w:rsidRDefault="00EA1266" w:rsidP="00A21782">
      <w:pPr>
        <w:widowControl w:val="0"/>
        <w:numPr>
          <w:ilvl w:val="0"/>
          <w:numId w:val="15"/>
        </w:numPr>
        <w:autoSpaceDE w:val="0"/>
        <w:autoSpaceDN w:val="0"/>
        <w:adjustRightInd w:val="0"/>
        <w:jc w:val="both"/>
      </w:pPr>
      <w:r w:rsidRPr="004A0900">
        <w:t>propune măsuri de îmbunătăţire ori completare a legislaţiei în domeniu, inclusiv adoptarea unor Hotărâri ale Consiliului Local;</w:t>
      </w:r>
    </w:p>
    <w:p w:rsidR="00EA1266" w:rsidRPr="004A0900" w:rsidRDefault="00EA1266" w:rsidP="00A21782">
      <w:pPr>
        <w:widowControl w:val="0"/>
        <w:numPr>
          <w:ilvl w:val="0"/>
          <w:numId w:val="15"/>
        </w:numPr>
        <w:autoSpaceDE w:val="0"/>
        <w:autoSpaceDN w:val="0"/>
        <w:adjustRightInd w:val="0"/>
        <w:jc w:val="both"/>
      </w:pPr>
      <w:r w:rsidRPr="004A0900">
        <w:t>dispune verificarea şi luarea măsurilor legale, la sesizările cetăţenilor sau colectivităţilor locale, privind cazurile din domeniul de competenţă;</w:t>
      </w:r>
    </w:p>
    <w:p w:rsidR="00EA1266" w:rsidRPr="004A0900" w:rsidRDefault="00EA1266" w:rsidP="00A21782">
      <w:pPr>
        <w:widowControl w:val="0"/>
        <w:numPr>
          <w:ilvl w:val="0"/>
          <w:numId w:val="15"/>
        </w:numPr>
        <w:autoSpaceDE w:val="0"/>
        <w:autoSpaceDN w:val="0"/>
        <w:adjustRightInd w:val="0"/>
        <w:jc w:val="both"/>
      </w:pPr>
      <w:r w:rsidRPr="004A0900">
        <w:t>are atribuţii generale şi competenţe pe toate domeniile prevăzute de Legea poliţiei locale nr. 155/2010, cu excepţia limitărilor de competenţă stipulate prin legi speciale;</w:t>
      </w:r>
    </w:p>
    <w:p w:rsidR="00EA1266" w:rsidRPr="004A0900" w:rsidRDefault="00EA1266" w:rsidP="00A21782">
      <w:pPr>
        <w:widowControl w:val="0"/>
        <w:numPr>
          <w:ilvl w:val="0"/>
          <w:numId w:val="15"/>
        </w:numPr>
        <w:autoSpaceDE w:val="0"/>
        <w:autoSpaceDN w:val="0"/>
        <w:adjustRightInd w:val="0"/>
        <w:jc w:val="both"/>
      </w:pPr>
      <w:r w:rsidRPr="004A0900">
        <w:t>coordonează, îndrumă metodologic, monitorizează implementarea sistemului de control intern/managerial în domeniul de competenţa;</w:t>
      </w:r>
    </w:p>
    <w:p w:rsidR="00EA1266" w:rsidRPr="004A0900" w:rsidRDefault="00EA1266" w:rsidP="00A21782">
      <w:pPr>
        <w:widowControl w:val="0"/>
        <w:numPr>
          <w:ilvl w:val="0"/>
          <w:numId w:val="15"/>
        </w:numPr>
        <w:autoSpaceDE w:val="0"/>
        <w:autoSpaceDN w:val="0"/>
        <w:adjustRightInd w:val="0"/>
        <w:jc w:val="both"/>
      </w:pPr>
      <w:r w:rsidRPr="004A0900">
        <w:t>respectă legislaţia de Protecţia Muncii în vigoare, execută instructajul periodic de protecţia muncii salariaţiilor din subordine;</w:t>
      </w:r>
    </w:p>
    <w:p w:rsidR="00EA1266" w:rsidRPr="004A0900" w:rsidRDefault="00EA1266" w:rsidP="00A21782">
      <w:pPr>
        <w:widowControl w:val="0"/>
        <w:numPr>
          <w:ilvl w:val="0"/>
          <w:numId w:val="15"/>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Pr="004A0900" w:rsidRDefault="00EA1266" w:rsidP="00A21782">
      <w:pPr>
        <w:widowControl w:val="0"/>
        <w:numPr>
          <w:ilvl w:val="0"/>
          <w:numId w:val="15"/>
        </w:numPr>
        <w:autoSpaceDE w:val="0"/>
        <w:autoSpaceDN w:val="0"/>
        <w:adjustRightInd w:val="0"/>
        <w:jc w:val="both"/>
      </w:pPr>
      <w:r w:rsidRPr="004A0900">
        <w:t xml:space="preserve">studiază şi propune unităţilor beneficiare de pază introducerea amenajărilor tehnice şi a sistemelor de alarmare împotriva efracţiei; </w:t>
      </w:r>
    </w:p>
    <w:p w:rsidR="00EA1266" w:rsidRPr="004A0900" w:rsidRDefault="00EA1266" w:rsidP="00A21782">
      <w:pPr>
        <w:widowControl w:val="0"/>
        <w:numPr>
          <w:ilvl w:val="0"/>
          <w:numId w:val="15"/>
        </w:numPr>
        <w:autoSpaceDE w:val="0"/>
        <w:autoSpaceDN w:val="0"/>
        <w:adjustRightInd w:val="0"/>
        <w:jc w:val="both"/>
      </w:pPr>
      <w:r w:rsidRPr="004A0900">
        <w:t xml:space="preserve">coordonează activitatea de aprovizionare şi menţinere în stare de funcţionare a aparaturii de pază şi alarmare, radiocomunicaţii şi a celorlalte amenajări destinate serviciului de pază şi ordine; </w:t>
      </w:r>
    </w:p>
    <w:p w:rsidR="00EA1266" w:rsidRPr="004A0900" w:rsidRDefault="00EA1266" w:rsidP="00A21782">
      <w:pPr>
        <w:widowControl w:val="0"/>
        <w:numPr>
          <w:ilvl w:val="0"/>
          <w:numId w:val="15"/>
        </w:numPr>
        <w:autoSpaceDE w:val="0"/>
        <w:autoSpaceDN w:val="0"/>
        <w:adjustRightInd w:val="0"/>
        <w:jc w:val="both"/>
      </w:pPr>
      <w:bookmarkStart w:id="23" w:name="tree_86"/>
      <w:bookmarkEnd w:id="23"/>
      <w:r w:rsidRPr="004A0900">
        <w:t xml:space="preserve">menţine legătura permanentă cu beneficiarii privind modul în care se desfăşoară activitatea de pază, semnalează neregulile referitoare la îndeplinirea obligaţiilor contractuale şi propune măsurile necesare pentru creşterea eficienţei pazei; </w:t>
      </w:r>
    </w:p>
    <w:p w:rsidR="00EA1266" w:rsidRPr="004A0900" w:rsidRDefault="00EA1266" w:rsidP="00A21782">
      <w:pPr>
        <w:widowControl w:val="0"/>
        <w:numPr>
          <w:ilvl w:val="0"/>
          <w:numId w:val="15"/>
        </w:numPr>
        <w:autoSpaceDE w:val="0"/>
        <w:autoSpaceDN w:val="0"/>
        <w:adjustRightInd w:val="0"/>
        <w:jc w:val="both"/>
      </w:pPr>
      <w:r w:rsidRPr="004A0900">
        <w:t>analizează zilnic, săptămânal, lunar şi trimestrial activitatea desfăşurată de poliţia locală, de subordonaţi, identifică riscurile şi disfuncţionalităţile, stabileşte măsuri în vederea prevenirii şi contracarării acestora;</w:t>
      </w:r>
    </w:p>
    <w:p w:rsidR="00EA1266" w:rsidRPr="004A0900" w:rsidRDefault="00EA1266" w:rsidP="00A21782">
      <w:pPr>
        <w:widowControl w:val="0"/>
        <w:numPr>
          <w:ilvl w:val="0"/>
          <w:numId w:val="15"/>
        </w:numPr>
        <w:autoSpaceDE w:val="0"/>
        <w:autoSpaceDN w:val="0"/>
        <w:adjustRightInd w:val="0"/>
        <w:jc w:val="both"/>
      </w:pPr>
      <w:r w:rsidRPr="004A0900">
        <w:t>informează deîndată directorul general cu privire la evenimentele din sfera de competenţă;</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8</w:t>
      </w:r>
    </w:p>
    <w:p w:rsidR="00EA1266" w:rsidRPr="004A0900" w:rsidRDefault="00EA1266" w:rsidP="001D11C7">
      <w:pPr>
        <w:widowControl w:val="0"/>
        <w:autoSpaceDE w:val="0"/>
        <w:autoSpaceDN w:val="0"/>
        <w:adjustRightInd w:val="0"/>
        <w:ind w:firstLine="720"/>
        <w:jc w:val="both"/>
      </w:pPr>
      <w:r w:rsidRPr="004A0900">
        <w:rPr>
          <w:b/>
          <w:bCs/>
        </w:rPr>
        <w:t>Directorul Executiv al Direcţiei Poliţie Locală</w:t>
      </w:r>
      <w:r w:rsidRPr="004A0900">
        <w:t xml:space="preserve"> îşi îndeplineşte atribuţiile în mod nemijlocit sub autoritatea şi controlul Directorului General</w:t>
      </w:r>
      <w:r w:rsidRPr="004A0900">
        <w:rPr>
          <w:b/>
          <w:bCs/>
        </w:rPr>
        <w:t xml:space="preserve"> Adjunct al Direcţiei Poliţiei Locale</w:t>
      </w:r>
      <w:r w:rsidRPr="004A0900">
        <w:t>, se subordonează nemijlocit acestuia şi direct Primarului Sectorului 1 şi aduce la îndeplinire deciziile şi dispoziţiile legale ale acestora având următoarele atribuţii:</w:t>
      </w:r>
    </w:p>
    <w:p w:rsidR="00EA1266" w:rsidRPr="004A0900" w:rsidRDefault="00EA1266" w:rsidP="00A21782">
      <w:pPr>
        <w:widowControl w:val="0"/>
        <w:numPr>
          <w:ilvl w:val="0"/>
          <w:numId w:val="10"/>
        </w:numPr>
        <w:autoSpaceDE w:val="0"/>
        <w:autoSpaceDN w:val="0"/>
        <w:adjustRightInd w:val="0"/>
        <w:jc w:val="both"/>
      </w:pPr>
      <w:r w:rsidRPr="004A0900">
        <w:t>conduce, coordonează, îndrumă, organizează şi răspunde de întreaga activitate a Direcţiei Poliţie Locală;</w:t>
      </w:r>
    </w:p>
    <w:p w:rsidR="00EA1266" w:rsidRPr="004A0900" w:rsidRDefault="00EA1266" w:rsidP="00A21782">
      <w:pPr>
        <w:widowControl w:val="0"/>
        <w:numPr>
          <w:ilvl w:val="0"/>
          <w:numId w:val="15"/>
        </w:numPr>
        <w:autoSpaceDE w:val="0"/>
        <w:autoSpaceDN w:val="0"/>
        <w:adjustRightInd w:val="0"/>
        <w:jc w:val="both"/>
      </w:pPr>
      <w:r w:rsidRPr="004A0900">
        <w:t>informează săptămânal pe Directorul General Adjunct cu privire la activitatea desfăşurată de Direcţia Poliţie Locală;</w:t>
      </w:r>
    </w:p>
    <w:p w:rsidR="00EA1266" w:rsidRPr="004A0900" w:rsidRDefault="00EA1266" w:rsidP="00A21782">
      <w:pPr>
        <w:widowControl w:val="0"/>
        <w:numPr>
          <w:ilvl w:val="0"/>
          <w:numId w:val="15"/>
        </w:numPr>
        <w:autoSpaceDE w:val="0"/>
        <w:autoSpaceDN w:val="0"/>
        <w:adjustRightInd w:val="0"/>
        <w:jc w:val="both"/>
      </w:pPr>
      <w:r w:rsidRPr="004A0900">
        <w:t>întocmeşte planul de muncă lunar al Direcţiei Poliţie Locală şi îl prezintă spre aprobare Directorului General Adjunct;</w:t>
      </w:r>
    </w:p>
    <w:p w:rsidR="00EA1266" w:rsidRPr="004A0900" w:rsidRDefault="00EA1266" w:rsidP="00A21782">
      <w:pPr>
        <w:widowControl w:val="0"/>
        <w:numPr>
          <w:ilvl w:val="0"/>
          <w:numId w:val="15"/>
        </w:numPr>
        <w:autoSpaceDE w:val="0"/>
        <w:autoSpaceDN w:val="0"/>
        <w:adjustRightInd w:val="0"/>
        <w:jc w:val="both"/>
      </w:pPr>
      <w:r w:rsidRPr="004A0900">
        <w:t>întocmeşte bilanţul trimestrial de analiză a activităţii desfăşurate de Direcţia Poliţie Locală;</w:t>
      </w:r>
    </w:p>
    <w:p w:rsidR="00EA1266" w:rsidRPr="004A0900" w:rsidRDefault="00EA1266" w:rsidP="00A21782">
      <w:pPr>
        <w:widowControl w:val="0"/>
        <w:numPr>
          <w:ilvl w:val="0"/>
          <w:numId w:val="15"/>
        </w:numPr>
        <w:autoSpaceDE w:val="0"/>
        <w:autoSpaceDN w:val="0"/>
        <w:adjustRightInd w:val="0"/>
        <w:jc w:val="both"/>
      </w:pPr>
      <w:r w:rsidRPr="004A0900">
        <w:t>asigură cunoaşterea şi aplicarea întocmai de subordonaţi a prevederilor legale ce reglementează activitatea Direcţiei;</w:t>
      </w:r>
    </w:p>
    <w:p w:rsidR="00EA1266" w:rsidRPr="004A0900" w:rsidRDefault="00EA1266" w:rsidP="00A21782">
      <w:pPr>
        <w:widowControl w:val="0"/>
        <w:numPr>
          <w:ilvl w:val="0"/>
          <w:numId w:val="15"/>
        </w:numPr>
        <w:autoSpaceDE w:val="0"/>
        <w:autoSpaceDN w:val="0"/>
        <w:adjustRightInd w:val="0"/>
        <w:jc w:val="both"/>
      </w:pPr>
      <w:r w:rsidRPr="004A0900">
        <w:t>asigură pregătirea de specialitate a personalului din subordine, în conformitate cu tematica anuală aprobată de Directorul General;</w:t>
      </w:r>
    </w:p>
    <w:p w:rsidR="00EA1266" w:rsidRPr="004A0900" w:rsidRDefault="00EA1266" w:rsidP="00A21782">
      <w:pPr>
        <w:widowControl w:val="0"/>
        <w:numPr>
          <w:ilvl w:val="0"/>
          <w:numId w:val="15"/>
        </w:numPr>
        <w:autoSpaceDE w:val="0"/>
        <w:autoSpaceDN w:val="0"/>
        <w:adjustRightInd w:val="0"/>
        <w:jc w:val="both"/>
      </w:pPr>
      <w:r w:rsidRPr="004A0900">
        <w:t>stabileşte măsurile referitoare la utilizarea tehnicii şi autovehiculelor aflate în dotarea Direcţiei Poliţie Locală şi răspunde de modul de îndeplinire a acestora;</w:t>
      </w:r>
    </w:p>
    <w:p w:rsidR="00EA1266" w:rsidRPr="004A0900" w:rsidRDefault="00EA1266" w:rsidP="00A21782">
      <w:pPr>
        <w:widowControl w:val="0"/>
        <w:numPr>
          <w:ilvl w:val="0"/>
          <w:numId w:val="15"/>
        </w:numPr>
        <w:autoSpaceDE w:val="0"/>
        <w:autoSpaceDN w:val="0"/>
        <w:adjustRightInd w:val="0"/>
        <w:jc w:val="both"/>
      </w:pPr>
      <w:r w:rsidRPr="004A0900">
        <w:t>gestionează şi asigură circulaţia şi operarea documentelor Direcţiei, inclusiv arhivarea acestora;</w:t>
      </w:r>
    </w:p>
    <w:p w:rsidR="00EA1266" w:rsidRPr="004A0900" w:rsidRDefault="00EA1266" w:rsidP="00A21782">
      <w:pPr>
        <w:widowControl w:val="0"/>
        <w:numPr>
          <w:ilvl w:val="0"/>
          <w:numId w:val="15"/>
        </w:numPr>
        <w:autoSpaceDE w:val="0"/>
        <w:autoSpaceDN w:val="0"/>
        <w:adjustRightInd w:val="0"/>
        <w:jc w:val="both"/>
      </w:pPr>
      <w:r w:rsidRPr="004A0900">
        <w:t>asigură repartizarea către subordonaţi a lucrărilor revoluţionate către Direcţie de către Directorul General Adjunct;</w:t>
      </w:r>
    </w:p>
    <w:p w:rsidR="00EA1266" w:rsidRPr="004A0900" w:rsidRDefault="00EA1266" w:rsidP="00A21782">
      <w:pPr>
        <w:widowControl w:val="0"/>
        <w:numPr>
          <w:ilvl w:val="0"/>
          <w:numId w:val="15"/>
        </w:numPr>
        <w:autoSpaceDE w:val="0"/>
        <w:autoSpaceDN w:val="0"/>
        <w:adjustRightInd w:val="0"/>
        <w:jc w:val="both"/>
      </w:pPr>
      <w:r w:rsidRPr="004A0900">
        <w:t>analizează zilnic, săptămânal, lunar şi trimestrial activitatea personalului din subordine;</w:t>
      </w:r>
    </w:p>
    <w:p w:rsidR="00EA1266" w:rsidRPr="004A0900" w:rsidRDefault="00EA1266" w:rsidP="00A21782">
      <w:pPr>
        <w:widowControl w:val="0"/>
        <w:numPr>
          <w:ilvl w:val="0"/>
          <w:numId w:val="15"/>
        </w:numPr>
        <w:autoSpaceDE w:val="0"/>
        <w:autoSpaceDN w:val="0"/>
        <w:adjustRightInd w:val="0"/>
        <w:jc w:val="both"/>
      </w:pPr>
      <w:r w:rsidRPr="004A0900">
        <w:t>informează de îndată pe Directorul General Adjunct despre toate evenimentele survenite în activitatea Direcţiei şi ţine evidenţa acestora;</w:t>
      </w:r>
    </w:p>
    <w:p w:rsidR="00EA1266" w:rsidRPr="004A0900" w:rsidRDefault="00EA1266" w:rsidP="00A21782">
      <w:pPr>
        <w:widowControl w:val="0"/>
        <w:numPr>
          <w:ilvl w:val="0"/>
          <w:numId w:val="15"/>
        </w:numPr>
        <w:autoSpaceDE w:val="0"/>
        <w:autoSpaceDN w:val="0"/>
        <w:adjustRightInd w:val="0"/>
        <w:jc w:val="both"/>
      </w:pPr>
      <w:r w:rsidRPr="004A0900">
        <w:t>asigură o încărcătură echitabilă cu sarcini profesionale pe fiecare subordonat;</w:t>
      </w:r>
    </w:p>
    <w:p w:rsidR="00EA1266" w:rsidRPr="004A0900" w:rsidRDefault="00EA1266" w:rsidP="00A21782">
      <w:pPr>
        <w:widowControl w:val="0"/>
        <w:numPr>
          <w:ilvl w:val="0"/>
          <w:numId w:val="15"/>
        </w:numPr>
        <w:autoSpaceDE w:val="0"/>
        <w:autoSpaceDN w:val="0"/>
        <w:adjustRightInd w:val="0"/>
        <w:jc w:val="both"/>
      </w:pPr>
      <w:r w:rsidRPr="004A0900">
        <w:t>urmăreşte modul de planificare şi executare a sarcinilor zilnice ale fiecărui angajat;</w:t>
      </w:r>
    </w:p>
    <w:p w:rsidR="00EA1266" w:rsidRPr="004A0900" w:rsidRDefault="00EA1266" w:rsidP="00A21782">
      <w:pPr>
        <w:widowControl w:val="0"/>
        <w:numPr>
          <w:ilvl w:val="0"/>
          <w:numId w:val="15"/>
        </w:numPr>
        <w:autoSpaceDE w:val="0"/>
        <w:autoSpaceDN w:val="0"/>
        <w:adjustRightInd w:val="0"/>
        <w:jc w:val="both"/>
      </w:pPr>
      <w:r w:rsidRPr="004A0900">
        <w:t>efectuează verificarea, prin sondaj în teren, a corectitudinii îndeplinirii sarcinilor zilnice a subordonaţilor;</w:t>
      </w:r>
    </w:p>
    <w:p w:rsidR="00EA1266" w:rsidRPr="004A0900" w:rsidRDefault="00EA1266" w:rsidP="00A21782">
      <w:pPr>
        <w:widowControl w:val="0"/>
        <w:numPr>
          <w:ilvl w:val="0"/>
          <w:numId w:val="15"/>
        </w:numPr>
        <w:autoSpaceDE w:val="0"/>
        <w:autoSpaceDN w:val="0"/>
        <w:adjustRightInd w:val="0"/>
        <w:jc w:val="both"/>
      </w:pPr>
      <w:r w:rsidRPr="004A0900">
        <w:t>verifică şi vizează zilnic notele de constatare/procesele verbale de contravenţie de subordonaţi;</w:t>
      </w:r>
    </w:p>
    <w:p w:rsidR="00EA1266" w:rsidRPr="004A0900" w:rsidRDefault="00EA1266" w:rsidP="00A21782">
      <w:pPr>
        <w:widowControl w:val="0"/>
        <w:numPr>
          <w:ilvl w:val="0"/>
          <w:numId w:val="15"/>
        </w:numPr>
        <w:autoSpaceDE w:val="0"/>
        <w:autoSpaceDN w:val="0"/>
        <w:adjustRightInd w:val="0"/>
        <w:jc w:val="both"/>
      </w:pPr>
      <w:r w:rsidRPr="004A0900">
        <w:t>verifică şi semnează procesele verbale de constatare şi sancţionare contravenţional întocmite de subordonaţi</w:t>
      </w:r>
    </w:p>
    <w:p w:rsidR="00EA1266" w:rsidRPr="004A0900" w:rsidRDefault="00EA1266" w:rsidP="00A21782">
      <w:pPr>
        <w:widowControl w:val="0"/>
        <w:numPr>
          <w:ilvl w:val="0"/>
          <w:numId w:val="15"/>
        </w:numPr>
        <w:autoSpaceDE w:val="0"/>
        <w:autoSpaceDN w:val="0"/>
        <w:adjustRightInd w:val="0"/>
        <w:jc w:val="both"/>
      </w:pPr>
      <w:r w:rsidRPr="004A0900">
        <w:t>stabileşte responsabilităţile concrete ale fiecărui subordonat şi competenţele pe acte normative specifice şi asigură eliberarea delegaţiilor de control aferente;</w:t>
      </w:r>
    </w:p>
    <w:p w:rsidR="00EA1266" w:rsidRPr="004A0900" w:rsidRDefault="00EA1266" w:rsidP="00A21782">
      <w:pPr>
        <w:widowControl w:val="0"/>
        <w:numPr>
          <w:ilvl w:val="0"/>
          <w:numId w:val="16"/>
        </w:numPr>
        <w:autoSpaceDE w:val="0"/>
        <w:autoSpaceDN w:val="0"/>
        <w:adjustRightInd w:val="0"/>
        <w:jc w:val="both"/>
      </w:pPr>
      <w:r w:rsidRPr="004A0900">
        <w:t>avizează fişele de post ale subordonaţilor întocmite de şefii de serviciu şi le supune spre aprobare Directorului General Adjunct;</w:t>
      </w:r>
    </w:p>
    <w:p w:rsidR="00EA1266" w:rsidRPr="004A0900" w:rsidRDefault="00EA1266" w:rsidP="00A21782">
      <w:pPr>
        <w:widowControl w:val="0"/>
        <w:numPr>
          <w:ilvl w:val="0"/>
          <w:numId w:val="16"/>
        </w:numPr>
        <w:autoSpaceDE w:val="0"/>
        <w:autoSpaceDN w:val="0"/>
        <w:adjustRightInd w:val="0"/>
        <w:jc w:val="both"/>
      </w:pPr>
      <w:r w:rsidRPr="004A0900">
        <w:t>semnează evaluările anuale ale subordonaţilor şi le supune spre consemnare de către Directorul General Adjunct pe cele de competenţa acestuia;</w:t>
      </w:r>
    </w:p>
    <w:p w:rsidR="00EA1266" w:rsidRPr="004A0900" w:rsidRDefault="00EA1266" w:rsidP="00A21782">
      <w:pPr>
        <w:widowControl w:val="0"/>
        <w:numPr>
          <w:ilvl w:val="0"/>
          <w:numId w:val="16"/>
        </w:numPr>
        <w:autoSpaceDE w:val="0"/>
        <w:autoSpaceDN w:val="0"/>
        <w:adjustRightInd w:val="0"/>
        <w:jc w:val="both"/>
      </w:pPr>
      <w:r w:rsidRPr="004A0900">
        <w:t>asigură o apreciere corectă şi imparţială a activităţii profesionale a fiecărui angajat;</w:t>
      </w:r>
    </w:p>
    <w:p w:rsidR="00EA1266" w:rsidRPr="004A0900" w:rsidRDefault="00EA1266" w:rsidP="00A21782">
      <w:pPr>
        <w:widowControl w:val="0"/>
        <w:numPr>
          <w:ilvl w:val="0"/>
          <w:numId w:val="16"/>
        </w:numPr>
        <w:autoSpaceDE w:val="0"/>
        <w:autoSpaceDN w:val="0"/>
        <w:adjustRightInd w:val="0"/>
        <w:jc w:val="both"/>
      </w:pPr>
      <w:r w:rsidRPr="004A0900">
        <w:t>desfăşoară activităţi pentru executarea corespunzătoare de către angajaţi a sarcinilor profesionale ce le revin, respectarea regulilor disciplinare stabilite şi asigurarea unei comportări civilizate şi propune aplicarea de recompense, sancţiuni disciplinare corespunzătoare;</w:t>
      </w:r>
    </w:p>
    <w:p w:rsidR="00EA1266" w:rsidRPr="004A0900" w:rsidRDefault="00EA1266" w:rsidP="00A21782">
      <w:pPr>
        <w:widowControl w:val="0"/>
        <w:numPr>
          <w:ilvl w:val="0"/>
          <w:numId w:val="16"/>
        </w:numPr>
        <w:autoSpaceDE w:val="0"/>
        <w:autoSpaceDN w:val="0"/>
        <w:adjustRightInd w:val="0"/>
        <w:jc w:val="both"/>
      </w:pPr>
      <w:r w:rsidRPr="004A0900">
        <w:t>verifică şi semnează întreaga corespondenţă internă şi externă a Direcţiei;</w:t>
      </w:r>
    </w:p>
    <w:p w:rsidR="00EA1266" w:rsidRPr="004A0900" w:rsidRDefault="00EA1266" w:rsidP="00A21782">
      <w:pPr>
        <w:widowControl w:val="0"/>
        <w:numPr>
          <w:ilvl w:val="0"/>
          <w:numId w:val="16"/>
        </w:numPr>
        <w:autoSpaceDE w:val="0"/>
        <w:autoSpaceDN w:val="0"/>
        <w:adjustRightInd w:val="0"/>
        <w:jc w:val="both"/>
      </w:pPr>
      <w:r w:rsidRPr="004A0900">
        <w:t xml:space="preserve">întocmeşte zilnic notă cu principalele evenimente ale Direcţiei pe care o prezintă Directorului General Adjunct; </w:t>
      </w:r>
    </w:p>
    <w:p w:rsidR="00EA1266" w:rsidRPr="004A0900" w:rsidRDefault="00EA1266" w:rsidP="00A21782">
      <w:pPr>
        <w:widowControl w:val="0"/>
        <w:numPr>
          <w:ilvl w:val="0"/>
          <w:numId w:val="16"/>
        </w:numPr>
        <w:autoSpaceDE w:val="0"/>
        <w:autoSpaceDN w:val="0"/>
        <w:adjustRightInd w:val="0"/>
        <w:jc w:val="both"/>
      </w:pPr>
      <w:r w:rsidRPr="004A0900">
        <w:t>asigură şi menţine colaborarea cu instituţiile de resort;</w:t>
      </w:r>
    </w:p>
    <w:p w:rsidR="00EA1266" w:rsidRPr="004A0900" w:rsidRDefault="00EA1266" w:rsidP="00A21782">
      <w:pPr>
        <w:widowControl w:val="0"/>
        <w:numPr>
          <w:ilvl w:val="0"/>
          <w:numId w:val="16"/>
        </w:numPr>
        <w:autoSpaceDE w:val="0"/>
        <w:autoSpaceDN w:val="0"/>
        <w:adjustRightInd w:val="0"/>
        <w:jc w:val="both"/>
      </w:pPr>
      <w:r w:rsidRPr="004A0900">
        <w:t>colaborează cu celelalte structuri din cadrul Poliţiei Locale Sector 1;</w:t>
      </w:r>
    </w:p>
    <w:p w:rsidR="00EA1266" w:rsidRPr="004A0900" w:rsidRDefault="00EA1266" w:rsidP="00A21782">
      <w:pPr>
        <w:widowControl w:val="0"/>
        <w:numPr>
          <w:ilvl w:val="0"/>
          <w:numId w:val="16"/>
        </w:numPr>
        <w:autoSpaceDE w:val="0"/>
        <w:autoSpaceDN w:val="0"/>
        <w:adjustRightInd w:val="0"/>
        <w:jc w:val="both"/>
      </w:pPr>
      <w:r w:rsidRPr="004A0900">
        <w:t>verifică în teritoriu modul de respectare a prevederilor actelor normative în vigoare în domeniile menţionate anterior şi dispune sancţionarea cazurilor de nerespectare a acestora;</w:t>
      </w:r>
    </w:p>
    <w:p w:rsidR="00EA1266" w:rsidRPr="004A0900" w:rsidRDefault="00EA1266" w:rsidP="00A21782">
      <w:pPr>
        <w:widowControl w:val="0"/>
        <w:numPr>
          <w:ilvl w:val="0"/>
          <w:numId w:val="16"/>
        </w:numPr>
        <w:autoSpaceDE w:val="0"/>
        <w:autoSpaceDN w:val="0"/>
        <w:adjustRightInd w:val="0"/>
        <w:jc w:val="both"/>
      </w:pPr>
      <w:r w:rsidRPr="004A0900">
        <w:t xml:space="preserve">participă la acţiuni concentrate alături de alte organe de control din cadrul autorităţilor locale şi centrale; </w:t>
      </w:r>
    </w:p>
    <w:p w:rsidR="00EA1266" w:rsidRPr="004A0900" w:rsidRDefault="00EA1266" w:rsidP="00A21782">
      <w:pPr>
        <w:widowControl w:val="0"/>
        <w:numPr>
          <w:ilvl w:val="0"/>
          <w:numId w:val="16"/>
        </w:numPr>
        <w:autoSpaceDE w:val="0"/>
        <w:autoSpaceDN w:val="0"/>
        <w:adjustRightInd w:val="0"/>
        <w:jc w:val="both"/>
      </w:pPr>
      <w:r w:rsidRPr="004A0900">
        <w:t xml:space="preserve">realizează, atunci când sunt solicitări în acest sens, activităţi privind protecţia civilă şi evidenţa militară; </w:t>
      </w:r>
    </w:p>
    <w:p w:rsidR="00EA1266" w:rsidRPr="004A0900" w:rsidRDefault="00EA1266" w:rsidP="00A21782">
      <w:pPr>
        <w:widowControl w:val="0"/>
        <w:numPr>
          <w:ilvl w:val="0"/>
          <w:numId w:val="16"/>
        </w:numPr>
        <w:autoSpaceDE w:val="0"/>
        <w:autoSpaceDN w:val="0"/>
        <w:adjustRightInd w:val="0"/>
        <w:jc w:val="both"/>
      </w:pPr>
      <w:r w:rsidRPr="004A0900">
        <w:t>păstrează confidenţialitatea şi secretul de serviciu;</w:t>
      </w:r>
    </w:p>
    <w:p w:rsidR="00EA1266" w:rsidRPr="004A0900" w:rsidRDefault="00EA1266" w:rsidP="00A21782">
      <w:pPr>
        <w:widowControl w:val="0"/>
        <w:numPr>
          <w:ilvl w:val="0"/>
          <w:numId w:val="16"/>
        </w:numPr>
        <w:autoSpaceDE w:val="0"/>
        <w:autoSpaceDN w:val="0"/>
        <w:adjustRightInd w:val="0"/>
        <w:jc w:val="both"/>
      </w:pPr>
      <w:r w:rsidRPr="004A0900">
        <w:t>documentare, informare şi specializare în domeniu;</w:t>
      </w:r>
    </w:p>
    <w:p w:rsidR="00EA1266" w:rsidRPr="004A0900" w:rsidRDefault="00EA1266" w:rsidP="00A21782">
      <w:pPr>
        <w:widowControl w:val="0"/>
        <w:numPr>
          <w:ilvl w:val="0"/>
          <w:numId w:val="16"/>
        </w:numPr>
        <w:autoSpaceDE w:val="0"/>
        <w:autoSpaceDN w:val="0"/>
        <w:adjustRightInd w:val="0"/>
        <w:jc w:val="both"/>
      </w:pPr>
      <w:r w:rsidRPr="004A0900">
        <w:t>coordonează, îndrumă metodologic şi monitorizează implementarea sistemelor de control intern/managerial;</w:t>
      </w:r>
    </w:p>
    <w:p w:rsidR="00EA1266" w:rsidRPr="004A0900" w:rsidRDefault="00EA1266" w:rsidP="00A21782">
      <w:pPr>
        <w:widowControl w:val="0"/>
        <w:numPr>
          <w:ilvl w:val="0"/>
          <w:numId w:val="16"/>
        </w:numPr>
        <w:autoSpaceDE w:val="0"/>
        <w:autoSpaceDN w:val="0"/>
        <w:adjustRightInd w:val="0"/>
        <w:jc w:val="both"/>
      </w:pPr>
      <w:r w:rsidRPr="004A0900">
        <w:t>îndeplineşte şi alte activităţi relevante pentru scopul acestui post care decurg din actele normative în vigoare, nou apărute, precum şi sarcinile de serviciu dispuse de conducerea Poliţiei Locale Sector 1, menite să concure la realizarea integrală a atribuţiilor instituţiei, la îmbunătăţirea activităţii acesteia, atât în timpul programului cât şi în afara acestuia;</w:t>
      </w:r>
    </w:p>
    <w:p w:rsidR="00EA1266" w:rsidRPr="004A0900" w:rsidRDefault="00EA1266" w:rsidP="001D11C7">
      <w:pPr>
        <w:widowControl w:val="0"/>
        <w:numPr>
          <w:ilvl w:val="0"/>
          <w:numId w:val="16"/>
        </w:numPr>
        <w:autoSpaceDE w:val="0"/>
        <w:autoSpaceDN w:val="0"/>
        <w:adjustRightInd w:val="0"/>
        <w:jc w:val="both"/>
      </w:pPr>
      <w:r w:rsidRPr="004A0900">
        <w:t xml:space="preserve">îndeplineşte orice alte sarcini prevăzute de lege sau dispuse de Directorul General, Directorul General Adjunct şi de Primarul Sectorului 1, în legătură cu domeniul de activitate. </w:t>
      </w:r>
      <w:bookmarkStart w:id="24" w:name="tree_212"/>
      <w:bookmarkEnd w:id="24"/>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ind w:left="3600" w:firstLine="720"/>
        <w:rPr>
          <w:b/>
          <w:bCs/>
        </w:rPr>
      </w:pPr>
      <w:r w:rsidRPr="004A0900">
        <w:rPr>
          <w:b/>
          <w:bCs/>
        </w:rPr>
        <w:t>Capitolul III</w:t>
      </w:r>
    </w:p>
    <w:p w:rsidR="00EA1266" w:rsidRPr="004A0900" w:rsidRDefault="00EA1266" w:rsidP="001D11C7">
      <w:pPr>
        <w:widowControl w:val="0"/>
        <w:autoSpaceDE w:val="0"/>
        <w:autoSpaceDN w:val="0"/>
        <w:adjustRightInd w:val="0"/>
        <w:jc w:val="center"/>
        <w:rPr>
          <w:b/>
          <w:bCs/>
        </w:rPr>
      </w:pPr>
      <w:r w:rsidRPr="004A0900">
        <w:rPr>
          <w:b/>
          <w:bCs/>
        </w:rPr>
        <w:t>Atribuţiile Compartimentelor subordonate Directorului General</w:t>
      </w:r>
    </w:p>
    <w:p w:rsidR="00EA1266" w:rsidRPr="004A0900" w:rsidRDefault="00EA1266" w:rsidP="001D11C7">
      <w:pPr>
        <w:widowControl w:val="0"/>
        <w:autoSpaceDE w:val="0"/>
        <w:autoSpaceDN w:val="0"/>
        <w:adjustRightInd w:val="0"/>
        <w:jc w:val="center"/>
        <w:rPr>
          <w:b/>
          <w:bCs/>
        </w:rPr>
      </w:pPr>
    </w:p>
    <w:p w:rsidR="00EA1266" w:rsidRPr="004A0900" w:rsidRDefault="00EA1266" w:rsidP="001D11C7">
      <w:pPr>
        <w:widowControl w:val="0"/>
        <w:autoSpaceDE w:val="0"/>
        <w:autoSpaceDN w:val="0"/>
        <w:adjustRightInd w:val="0"/>
        <w:ind w:left="360"/>
        <w:jc w:val="both"/>
        <w:rPr>
          <w:b/>
          <w:bCs/>
          <w:u w:val="single"/>
        </w:rPr>
      </w:pPr>
      <w:r w:rsidRPr="004A0900">
        <w:rPr>
          <w:b/>
          <w:bCs/>
          <w:u w:val="single"/>
        </w:rPr>
        <w:t>Articolul 9</w:t>
      </w:r>
    </w:p>
    <w:p w:rsidR="00EA1266" w:rsidRPr="004A0900" w:rsidRDefault="00EA1266" w:rsidP="001D11C7">
      <w:pPr>
        <w:widowControl w:val="0"/>
        <w:autoSpaceDE w:val="0"/>
        <w:autoSpaceDN w:val="0"/>
        <w:adjustRightInd w:val="0"/>
        <w:jc w:val="both"/>
        <w:rPr>
          <w:b/>
          <w:bCs/>
        </w:rPr>
      </w:pPr>
      <w:r>
        <w:rPr>
          <w:b/>
          <w:bCs/>
        </w:rPr>
        <w:t xml:space="preserve"> Serviciul</w:t>
      </w:r>
      <w:r w:rsidRPr="004A0900">
        <w:rPr>
          <w:b/>
          <w:bCs/>
        </w:rPr>
        <w:t xml:space="preserve"> Control Intern</w:t>
      </w:r>
      <w:r w:rsidRPr="004A0900">
        <w:rPr>
          <w:b/>
          <w:bCs/>
          <w:i/>
          <w:iCs/>
        </w:rPr>
        <w:t xml:space="preserve"> </w:t>
      </w:r>
      <w:r w:rsidRPr="004A0900">
        <w:rPr>
          <w:b/>
          <w:bCs/>
        </w:rPr>
        <w:t>cu:</w:t>
      </w:r>
    </w:p>
    <w:p w:rsidR="00EA1266" w:rsidRPr="004A0900" w:rsidRDefault="00EA1266" w:rsidP="00A21782">
      <w:pPr>
        <w:widowControl w:val="0"/>
        <w:numPr>
          <w:ilvl w:val="2"/>
          <w:numId w:val="24"/>
        </w:numPr>
        <w:autoSpaceDE w:val="0"/>
        <w:autoSpaceDN w:val="0"/>
        <w:adjustRightInd w:val="0"/>
        <w:jc w:val="both"/>
        <w:rPr>
          <w:b/>
          <w:bCs/>
          <w:i/>
          <w:iCs/>
        </w:rPr>
      </w:pPr>
      <w:r w:rsidRPr="004A0900">
        <w:rPr>
          <w:b/>
          <w:bCs/>
          <w:i/>
          <w:iCs/>
        </w:rPr>
        <w:t>Biroul Documentare</w:t>
      </w:r>
    </w:p>
    <w:p w:rsidR="00EA1266" w:rsidRPr="004A0900" w:rsidRDefault="00EA1266" w:rsidP="004A0900">
      <w:pPr>
        <w:widowControl w:val="0"/>
        <w:numPr>
          <w:ilvl w:val="2"/>
          <w:numId w:val="24"/>
        </w:numPr>
        <w:autoSpaceDE w:val="0"/>
        <w:autoSpaceDN w:val="0"/>
        <w:adjustRightInd w:val="0"/>
        <w:jc w:val="both"/>
        <w:rPr>
          <w:b/>
          <w:bCs/>
          <w:i/>
          <w:iCs/>
        </w:rPr>
      </w:pPr>
      <w:r w:rsidRPr="004A0900">
        <w:rPr>
          <w:b/>
          <w:bCs/>
          <w:i/>
          <w:iCs/>
        </w:rPr>
        <w:t>Biroul Conformitate</w:t>
      </w:r>
    </w:p>
    <w:p w:rsidR="00EA1266" w:rsidRPr="004A0900" w:rsidRDefault="00EA1266" w:rsidP="001D11C7">
      <w:pPr>
        <w:widowControl w:val="0"/>
        <w:autoSpaceDE w:val="0"/>
        <w:autoSpaceDN w:val="0"/>
        <w:adjustRightInd w:val="0"/>
        <w:jc w:val="both"/>
        <w:rPr>
          <w:b/>
          <w:bCs/>
        </w:rPr>
      </w:pPr>
      <w:r>
        <w:rPr>
          <w:b/>
          <w:bCs/>
        </w:rPr>
        <w:t>Serviciul</w:t>
      </w:r>
      <w:r w:rsidRPr="004A0900">
        <w:rPr>
          <w:b/>
          <w:bCs/>
        </w:rPr>
        <w:t xml:space="preserve"> Control Intern are următoarele atribuţii, competenţe şi responsabilităţi:</w:t>
      </w:r>
    </w:p>
    <w:p w:rsidR="00EA1266" w:rsidRPr="004A0900" w:rsidRDefault="00EA1266" w:rsidP="00A21782">
      <w:pPr>
        <w:widowControl w:val="0"/>
        <w:numPr>
          <w:ilvl w:val="0"/>
          <w:numId w:val="34"/>
        </w:numPr>
        <w:autoSpaceDE w:val="0"/>
        <w:autoSpaceDN w:val="0"/>
        <w:adjustRightInd w:val="0"/>
        <w:jc w:val="both"/>
      </w:pPr>
      <w:r w:rsidRPr="004A0900">
        <w:t>planifică anual activitatea de control intern astfel încât fiecare structură să fie controlată cel puţin o dată la doi ani;</w:t>
      </w:r>
    </w:p>
    <w:p w:rsidR="00EA1266" w:rsidRPr="004A0900" w:rsidRDefault="00EA1266" w:rsidP="00A21782">
      <w:pPr>
        <w:widowControl w:val="0"/>
        <w:numPr>
          <w:ilvl w:val="0"/>
          <w:numId w:val="34"/>
        </w:numPr>
        <w:autoSpaceDE w:val="0"/>
        <w:autoSpaceDN w:val="0"/>
        <w:adjustRightInd w:val="0"/>
        <w:jc w:val="both"/>
      </w:pPr>
      <w:r w:rsidRPr="004A0900">
        <w:t>efectuează independent sau împreună cu persoanele desemnate de conducere, controale planificate;</w:t>
      </w:r>
    </w:p>
    <w:p w:rsidR="00EA1266" w:rsidRPr="004A0900" w:rsidRDefault="00EA1266" w:rsidP="00A21782">
      <w:pPr>
        <w:widowControl w:val="0"/>
        <w:numPr>
          <w:ilvl w:val="0"/>
          <w:numId w:val="17"/>
        </w:numPr>
        <w:autoSpaceDE w:val="0"/>
        <w:autoSpaceDN w:val="0"/>
        <w:adjustRightInd w:val="0"/>
        <w:jc w:val="both"/>
      </w:pPr>
      <w:r w:rsidRPr="004A0900">
        <w:t>planifică şi realizează cu aprobarea conducerii, controale inoperante privind modul de realizare a sarcinilor şi misiunilor stabilite;</w:t>
      </w:r>
    </w:p>
    <w:p w:rsidR="00EA1266" w:rsidRPr="004A0900" w:rsidRDefault="00EA1266" w:rsidP="00A21782">
      <w:pPr>
        <w:widowControl w:val="0"/>
        <w:numPr>
          <w:ilvl w:val="0"/>
          <w:numId w:val="17"/>
        </w:numPr>
        <w:autoSpaceDE w:val="0"/>
        <w:autoSpaceDN w:val="0"/>
        <w:adjustRightInd w:val="0"/>
        <w:jc w:val="both"/>
      </w:pPr>
      <w:r w:rsidRPr="004A0900">
        <w:t>efectuează cercetări interne preliminare în cazurile de abateri disciplinare comise de personal, dispuse de Directorul General şi propun măsuri de sancţionare disciplinară, dacă situaţia o impune;</w:t>
      </w:r>
    </w:p>
    <w:p w:rsidR="00EA1266" w:rsidRPr="004A0900" w:rsidRDefault="00EA1266" w:rsidP="00A21782">
      <w:pPr>
        <w:widowControl w:val="0"/>
        <w:numPr>
          <w:ilvl w:val="0"/>
          <w:numId w:val="17"/>
        </w:numPr>
        <w:autoSpaceDE w:val="0"/>
        <w:autoSpaceDN w:val="0"/>
        <w:adjustRightInd w:val="0"/>
        <w:jc w:val="both"/>
      </w:pPr>
      <w:r w:rsidRPr="004A0900">
        <w:t>realizează verificări şi controale vizând corectitudinea şi legalitatea cheltuirii fondurilor publice alocate;</w:t>
      </w:r>
    </w:p>
    <w:p w:rsidR="00EA1266" w:rsidRPr="004A0900" w:rsidRDefault="00EA1266" w:rsidP="00A21782">
      <w:pPr>
        <w:widowControl w:val="0"/>
        <w:numPr>
          <w:ilvl w:val="0"/>
          <w:numId w:val="17"/>
        </w:numPr>
        <w:autoSpaceDE w:val="0"/>
        <w:autoSpaceDN w:val="0"/>
        <w:adjustRightInd w:val="0"/>
        <w:jc w:val="both"/>
      </w:pPr>
      <w:r w:rsidRPr="004A0900">
        <w:t>evaluează periodic riscurile asociate structurilor, programelor, proiectelor sau operaţiunilor specifice;</w:t>
      </w:r>
    </w:p>
    <w:p w:rsidR="00EA1266" w:rsidRPr="004A0900" w:rsidRDefault="00EA1266" w:rsidP="00A21782">
      <w:pPr>
        <w:widowControl w:val="0"/>
        <w:numPr>
          <w:ilvl w:val="0"/>
          <w:numId w:val="17"/>
        </w:numPr>
        <w:autoSpaceDE w:val="0"/>
        <w:autoSpaceDN w:val="0"/>
        <w:adjustRightInd w:val="0"/>
        <w:jc w:val="both"/>
      </w:pPr>
      <w:r w:rsidRPr="004A0900">
        <w:t>analizează aspectele rezultate din misiunile de audit public intern şi propune măsuri de sancţionare ori remediere adecvate;</w:t>
      </w:r>
    </w:p>
    <w:p w:rsidR="00EA1266" w:rsidRPr="004A0900" w:rsidRDefault="00EA1266" w:rsidP="00A21782">
      <w:pPr>
        <w:widowControl w:val="0"/>
        <w:numPr>
          <w:ilvl w:val="0"/>
          <w:numId w:val="17"/>
        </w:numPr>
        <w:autoSpaceDE w:val="0"/>
        <w:autoSpaceDN w:val="0"/>
        <w:adjustRightInd w:val="0"/>
        <w:jc w:val="both"/>
      </w:pPr>
      <w:r w:rsidRPr="004A0900">
        <w:t>urmăreşte modul de punere în aplicare a deciziilor emise în urma controalelor şi monitorizează măsurile de remediere propuse;</w:t>
      </w:r>
    </w:p>
    <w:p w:rsidR="00EA1266" w:rsidRPr="004A0900" w:rsidRDefault="00EA1266" w:rsidP="00A21782">
      <w:pPr>
        <w:widowControl w:val="0"/>
        <w:numPr>
          <w:ilvl w:val="0"/>
          <w:numId w:val="17"/>
        </w:numPr>
        <w:autoSpaceDE w:val="0"/>
        <w:autoSpaceDN w:val="0"/>
        <w:adjustRightInd w:val="0"/>
        <w:jc w:val="both"/>
      </w:pPr>
      <w:r w:rsidRPr="004A0900">
        <w:t xml:space="preserve"> propune şi sesizează organelor de urmărire penală în cazul constatării unor fapte sau abateri care întrunesc elementele constitutive ale unei infracţiuni.</w:t>
      </w:r>
    </w:p>
    <w:p w:rsidR="00EA1266" w:rsidRPr="004A0900" w:rsidRDefault="00EA1266" w:rsidP="00A21782">
      <w:pPr>
        <w:widowControl w:val="0"/>
        <w:numPr>
          <w:ilvl w:val="0"/>
          <w:numId w:val="17"/>
        </w:numPr>
        <w:autoSpaceDE w:val="0"/>
        <w:autoSpaceDN w:val="0"/>
        <w:adjustRightInd w:val="0"/>
        <w:jc w:val="both"/>
      </w:pPr>
      <w:r w:rsidRPr="004A0900">
        <w:t>asigurarea condiţiilor necesare îmbunătăţirii procesului de monitorizare şi evaluare a implementării normelor de conduită şi a efectelor procedurilor disciplinare în sistemul funcţiei publice conform Ordinului nr. 3753/2015, privind monitorizarea respectării normelor de conduită de către funcţionarii publici şi a implementării procedurilor disciplinare;</w:t>
      </w:r>
    </w:p>
    <w:p w:rsidR="00EA1266" w:rsidRPr="004A0900" w:rsidRDefault="00EA1266" w:rsidP="00A21782">
      <w:pPr>
        <w:widowControl w:val="0"/>
        <w:numPr>
          <w:ilvl w:val="0"/>
          <w:numId w:val="17"/>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17"/>
        </w:numPr>
        <w:autoSpaceDE w:val="0"/>
        <w:autoSpaceDN w:val="0"/>
        <w:adjustRightInd w:val="0"/>
        <w:jc w:val="both"/>
      </w:pPr>
      <w:r w:rsidRPr="004A0900">
        <w:t>transmite specificațiile tehnice;</w:t>
      </w:r>
    </w:p>
    <w:p w:rsidR="00EA1266" w:rsidRPr="004A0900" w:rsidRDefault="00EA1266" w:rsidP="00A21782">
      <w:pPr>
        <w:widowControl w:val="0"/>
        <w:numPr>
          <w:ilvl w:val="0"/>
          <w:numId w:val="17"/>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Pr="004A0900" w:rsidRDefault="00EA1266" w:rsidP="001D11C7">
      <w:pPr>
        <w:widowControl w:val="0"/>
        <w:autoSpaceDE w:val="0"/>
        <w:autoSpaceDN w:val="0"/>
        <w:adjustRightInd w:val="0"/>
        <w:jc w:val="center"/>
        <w:rPr>
          <w:b/>
          <w:bCs/>
          <w:lang w:val="en-U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10</w:t>
      </w:r>
    </w:p>
    <w:p w:rsidR="00EA1266" w:rsidRPr="004A0900" w:rsidRDefault="00EA1266" w:rsidP="001D11C7">
      <w:pPr>
        <w:widowControl w:val="0"/>
        <w:autoSpaceDE w:val="0"/>
        <w:autoSpaceDN w:val="0"/>
        <w:adjustRightInd w:val="0"/>
        <w:jc w:val="both"/>
        <w:rPr>
          <w:b/>
          <w:bCs/>
        </w:rPr>
      </w:pPr>
      <w:r w:rsidRPr="004A0900">
        <w:rPr>
          <w:b/>
          <w:bCs/>
        </w:rPr>
        <w:t>Biroul Documentare are următoarele atribuţii, competenţe şi responsabilităţi:</w:t>
      </w:r>
    </w:p>
    <w:p w:rsidR="00EA1266" w:rsidRPr="004A0900" w:rsidRDefault="00EA1266" w:rsidP="00A21782">
      <w:pPr>
        <w:widowControl w:val="0"/>
        <w:numPr>
          <w:ilvl w:val="0"/>
          <w:numId w:val="40"/>
        </w:numPr>
        <w:autoSpaceDE w:val="0"/>
        <w:autoSpaceDN w:val="0"/>
        <w:adjustRightInd w:val="0"/>
        <w:jc w:val="both"/>
      </w:pPr>
      <w:r w:rsidRPr="004A0900">
        <w:t>participă la activităţi de însoţire a reprezentanţilor Primăriei cu ocazia unor controale şi acţiuni;</w:t>
      </w:r>
    </w:p>
    <w:p w:rsidR="00EA1266" w:rsidRPr="004A0900" w:rsidRDefault="00EA1266" w:rsidP="00A21782">
      <w:pPr>
        <w:widowControl w:val="0"/>
        <w:numPr>
          <w:ilvl w:val="0"/>
          <w:numId w:val="40"/>
        </w:numPr>
        <w:autoSpaceDE w:val="0"/>
        <w:autoSpaceDN w:val="0"/>
        <w:adjustRightInd w:val="0"/>
        <w:jc w:val="both"/>
      </w:pPr>
      <w:r w:rsidRPr="004A0900">
        <w:t>participă la activităţi vizând evacuări, demolări şi construcţii ilegale, sau de ocupare ilegală a unor spaţii sau locuinţe;</w:t>
      </w:r>
    </w:p>
    <w:p w:rsidR="00EA1266" w:rsidRPr="004A0900" w:rsidRDefault="00EA1266" w:rsidP="00A21782">
      <w:pPr>
        <w:widowControl w:val="0"/>
        <w:numPr>
          <w:ilvl w:val="0"/>
          <w:numId w:val="40"/>
        </w:numPr>
        <w:autoSpaceDE w:val="0"/>
        <w:autoSpaceDN w:val="0"/>
        <w:adjustRightInd w:val="0"/>
        <w:jc w:val="both"/>
      </w:pPr>
      <w:r w:rsidRPr="004A0900">
        <w:t>împreună cu Poliţia şi Jandarmeria desfăşoară acţiuni de restabilire a ordinii publice, când situaţia impune;</w:t>
      </w:r>
    </w:p>
    <w:p w:rsidR="00EA1266" w:rsidRPr="004A0900" w:rsidRDefault="00EA1266" w:rsidP="00A21782">
      <w:pPr>
        <w:widowControl w:val="0"/>
        <w:numPr>
          <w:ilvl w:val="0"/>
          <w:numId w:val="40"/>
        </w:numPr>
        <w:autoSpaceDE w:val="0"/>
        <w:autoSpaceDN w:val="0"/>
        <w:adjustRightInd w:val="0"/>
        <w:jc w:val="both"/>
      </w:pPr>
      <w:r w:rsidRPr="004A0900">
        <w:t>participă la acţiuni de salvare, evacuare şi menţinere a ordinii publice cu ocazia unor calamităţi naturale, incendii, explozii etc.</w:t>
      </w:r>
    </w:p>
    <w:p w:rsidR="00EA1266" w:rsidRPr="004A0900" w:rsidRDefault="00EA1266" w:rsidP="00A21782">
      <w:pPr>
        <w:widowControl w:val="0"/>
        <w:numPr>
          <w:ilvl w:val="0"/>
          <w:numId w:val="40"/>
        </w:numPr>
        <w:autoSpaceDE w:val="0"/>
        <w:autoSpaceDN w:val="0"/>
        <w:adjustRightInd w:val="0"/>
        <w:jc w:val="both"/>
      </w:pPr>
      <w:r w:rsidRPr="004A0900">
        <w:t>îşi desfăşoară întreaga activitate sub conducerea şi îndrumarea directă a Directorului General al Poliţiei Locale.</w:t>
      </w:r>
    </w:p>
    <w:p w:rsidR="00EA1266" w:rsidRPr="004A0900" w:rsidRDefault="00EA1266" w:rsidP="00A21782">
      <w:pPr>
        <w:widowControl w:val="0"/>
        <w:numPr>
          <w:ilvl w:val="0"/>
          <w:numId w:val="22"/>
        </w:numPr>
        <w:autoSpaceDE w:val="0"/>
        <w:autoSpaceDN w:val="0"/>
        <w:adjustRightInd w:val="0"/>
        <w:jc w:val="both"/>
      </w:pPr>
      <w:r w:rsidRPr="004A0900">
        <w:t>culege şi valorifică datele şi informaţiile de interes operativ cu privire la persoane fizice sau juridice, care pregătesc, comit sau au comis fapte contravenţionale sau penale;</w:t>
      </w:r>
    </w:p>
    <w:p w:rsidR="00EA1266" w:rsidRPr="004A0900" w:rsidRDefault="00EA1266" w:rsidP="00A21782">
      <w:pPr>
        <w:widowControl w:val="0"/>
        <w:numPr>
          <w:ilvl w:val="0"/>
          <w:numId w:val="22"/>
        </w:numPr>
        <w:autoSpaceDE w:val="0"/>
        <w:autoSpaceDN w:val="0"/>
        <w:adjustRightInd w:val="0"/>
        <w:jc w:val="both"/>
      </w:pPr>
      <w:r w:rsidRPr="004A0900">
        <w:t>documentează prin mijloace tehnice aflate în dotare aspectele de încălcare a normelor legale;</w:t>
      </w:r>
    </w:p>
    <w:p w:rsidR="00EA1266" w:rsidRPr="004A0900" w:rsidRDefault="00EA1266" w:rsidP="00A21782">
      <w:pPr>
        <w:widowControl w:val="0"/>
        <w:numPr>
          <w:ilvl w:val="0"/>
          <w:numId w:val="22"/>
        </w:numPr>
        <w:autoSpaceDE w:val="0"/>
        <w:autoSpaceDN w:val="0"/>
        <w:adjustRightInd w:val="0"/>
        <w:jc w:val="both"/>
      </w:pPr>
      <w:r w:rsidRPr="004A0900">
        <w:t>contribuie împreună cu celelalte structuri ale Poliţiei Locale la prinderea şi depistarea persoanelor urmărite sau dispărute;</w:t>
      </w:r>
    </w:p>
    <w:p w:rsidR="00EA1266" w:rsidRPr="004A0900" w:rsidRDefault="00EA1266" w:rsidP="00A21782">
      <w:pPr>
        <w:widowControl w:val="0"/>
        <w:numPr>
          <w:ilvl w:val="0"/>
          <w:numId w:val="22"/>
        </w:numPr>
        <w:autoSpaceDE w:val="0"/>
        <w:autoSpaceDN w:val="0"/>
        <w:adjustRightInd w:val="0"/>
        <w:jc w:val="both"/>
      </w:pPr>
      <w:r w:rsidRPr="004A0900">
        <w:t>constată contravenţii şi aplică sancţiuni contravenţionale; întocmesc procese verbale de constatare a unor infracţiuni;</w:t>
      </w:r>
    </w:p>
    <w:p w:rsidR="00EA1266" w:rsidRPr="004A0900" w:rsidRDefault="00EA1266" w:rsidP="00A21782">
      <w:pPr>
        <w:widowControl w:val="0"/>
        <w:numPr>
          <w:ilvl w:val="0"/>
          <w:numId w:val="22"/>
        </w:numPr>
        <w:autoSpaceDE w:val="0"/>
        <w:autoSpaceDN w:val="0"/>
        <w:adjustRightInd w:val="0"/>
        <w:jc w:val="both"/>
      </w:pPr>
      <w:r w:rsidRPr="004A0900">
        <w:t>execută alte sarcini specifice dispuse de conducere;</w:t>
      </w:r>
    </w:p>
    <w:p w:rsidR="00EA1266" w:rsidRPr="004A0900" w:rsidRDefault="00EA1266" w:rsidP="00A21782">
      <w:pPr>
        <w:widowControl w:val="0"/>
        <w:numPr>
          <w:ilvl w:val="0"/>
          <w:numId w:val="22"/>
        </w:numPr>
        <w:autoSpaceDE w:val="0"/>
        <w:autoSpaceDN w:val="0"/>
        <w:adjustRightInd w:val="0"/>
        <w:jc w:val="both"/>
      </w:pPr>
      <w:r w:rsidRPr="004A0900">
        <w:t>participă la documentarea şi fundamentarea elementelor necesare desfăşurării misiunilor operative şi a altor activităţi specifice dispuse de conducere;</w:t>
      </w:r>
    </w:p>
    <w:p w:rsidR="00EA1266" w:rsidRPr="004A0900" w:rsidRDefault="00EA1266" w:rsidP="00A21782">
      <w:pPr>
        <w:widowControl w:val="0"/>
        <w:numPr>
          <w:ilvl w:val="0"/>
          <w:numId w:val="22"/>
        </w:numPr>
        <w:autoSpaceDE w:val="0"/>
        <w:autoSpaceDN w:val="0"/>
        <w:adjustRightInd w:val="0"/>
        <w:jc w:val="both"/>
      </w:pPr>
      <w:r w:rsidRPr="004A0900">
        <w:t>realizează baza de date specifică; video, audio şi foto necesare perfecţionării activităţii;</w:t>
      </w:r>
    </w:p>
    <w:p w:rsidR="00EA1266" w:rsidRPr="004A0900" w:rsidRDefault="00EA1266" w:rsidP="00A21782">
      <w:pPr>
        <w:widowControl w:val="0"/>
        <w:numPr>
          <w:ilvl w:val="0"/>
          <w:numId w:val="22"/>
        </w:numPr>
        <w:autoSpaceDE w:val="0"/>
        <w:autoSpaceDN w:val="0"/>
        <w:adjustRightInd w:val="0"/>
        <w:jc w:val="both"/>
      </w:pPr>
      <w:r w:rsidRPr="004A0900">
        <w:t>acţionează în colaborare cu celelalte structuri de ordine publică din cadrul Poliţiei Locale Sector 1, în vederea depistării persoanelor care comit fapte antisociale şi penale;</w:t>
      </w:r>
    </w:p>
    <w:p w:rsidR="00EA1266" w:rsidRPr="004A0900" w:rsidRDefault="00EA1266" w:rsidP="00A21782">
      <w:pPr>
        <w:widowControl w:val="0"/>
        <w:numPr>
          <w:ilvl w:val="0"/>
          <w:numId w:val="22"/>
        </w:numPr>
        <w:autoSpaceDE w:val="0"/>
        <w:autoSpaceDN w:val="0"/>
        <w:adjustRightInd w:val="0"/>
        <w:jc w:val="both"/>
      </w:pPr>
      <w:r w:rsidRPr="004A0900">
        <w:t>participă împreună cu angajaţii din alte structuri ale Poliţiei Locale Sector 1 la executarea unor acţiuni şi controale specifice;</w:t>
      </w:r>
    </w:p>
    <w:p w:rsidR="00EA1266" w:rsidRPr="004A0900" w:rsidRDefault="00EA1266" w:rsidP="00A21782">
      <w:pPr>
        <w:widowControl w:val="0"/>
        <w:numPr>
          <w:ilvl w:val="0"/>
          <w:numId w:val="22"/>
        </w:numPr>
        <w:autoSpaceDE w:val="0"/>
        <w:autoSpaceDN w:val="0"/>
        <w:adjustRightInd w:val="0"/>
        <w:jc w:val="both"/>
      </w:pPr>
      <w:r w:rsidRPr="004A0900">
        <w:t>îşi însuşesc şi respectă prevederile legislaţiei în domeniul securităţii şi sănătăţii în muncă şi iau măsuri de aplicare a acestora;</w:t>
      </w:r>
    </w:p>
    <w:p w:rsidR="00EA1266" w:rsidRPr="004A0900" w:rsidRDefault="00EA1266" w:rsidP="00A21782">
      <w:pPr>
        <w:widowControl w:val="0"/>
        <w:numPr>
          <w:ilvl w:val="0"/>
          <w:numId w:val="22"/>
        </w:numPr>
        <w:autoSpaceDE w:val="0"/>
        <w:autoSpaceDN w:val="0"/>
        <w:adjustRightInd w:val="0"/>
        <w:jc w:val="both"/>
      </w:pPr>
      <w:r w:rsidRPr="004A0900">
        <w:t>colaborează cu poliţiştii locali de proximitate din cadrul Poliţiei Locale Sector 1 în vederea soluţionării cu celeritate a sesizărilor sau a petiţiilor cetăţenilor;</w:t>
      </w:r>
    </w:p>
    <w:p w:rsidR="00EA1266" w:rsidRPr="004A0900" w:rsidRDefault="00EA1266" w:rsidP="00A21782">
      <w:pPr>
        <w:widowControl w:val="0"/>
        <w:numPr>
          <w:ilvl w:val="0"/>
          <w:numId w:val="22"/>
        </w:numPr>
        <w:autoSpaceDE w:val="0"/>
        <w:autoSpaceDN w:val="0"/>
        <w:adjustRightInd w:val="0"/>
        <w:jc w:val="both"/>
      </w:pPr>
      <w:r w:rsidRPr="004A0900">
        <w:t>participă la şedinţele de tragere organizate la nivelul Poliţiei Locale Sector 1;</w:t>
      </w:r>
    </w:p>
    <w:p w:rsidR="00EA1266" w:rsidRPr="004A0900" w:rsidRDefault="00EA1266" w:rsidP="00A21782">
      <w:pPr>
        <w:widowControl w:val="0"/>
        <w:numPr>
          <w:ilvl w:val="0"/>
          <w:numId w:val="22"/>
        </w:numPr>
        <w:shd w:val="clear" w:color="auto" w:fill="FFFFFF"/>
        <w:autoSpaceDE w:val="0"/>
        <w:autoSpaceDN w:val="0"/>
        <w:adjustRightInd w:val="0"/>
        <w:jc w:val="both"/>
      </w:pPr>
      <w:r w:rsidRPr="004A0900">
        <w:t>acţionează, in condiţiile art.6 lit. k din Lg 155/2010, pentru depistarea persoanelor si a bunurilor urmărite in temeiul legii.</w:t>
      </w:r>
    </w:p>
    <w:p w:rsidR="00EA1266" w:rsidRPr="004A0900" w:rsidRDefault="00EA1266" w:rsidP="00A21782">
      <w:pPr>
        <w:widowControl w:val="0"/>
        <w:numPr>
          <w:ilvl w:val="0"/>
          <w:numId w:val="22"/>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11</w:t>
      </w:r>
    </w:p>
    <w:p w:rsidR="00EA1266" w:rsidRPr="004A0900" w:rsidRDefault="00EA1266" w:rsidP="001D11C7">
      <w:pPr>
        <w:widowControl w:val="0"/>
        <w:autoSpaceDE w:val="0"/>
        <w:autoSpaceDN w:val="0"/>
        <w:adjustRightInd w:val="0"/>
        <w:ind w:firstLine="720"/>
        <w:jc w:val="both"/>
        <w:rPr>
          <w:b/>
          <w:bCs/>
        </w:rPr>
      </w:pPr>
      <w:r w:rsidRPr="004A0900">
        <w:rPr>
          <w:b/>
          <w:bCs/>
        </w:rPr>
        <w:t>Biroul Conformitate are următoarele atribuţii, competenţe şi responsabilităţi:</w:t>
      </w:r>
    </w:p>
    <w:p w:rsidR="00EA1266" w:rsidRPr="004A0900" w:rsidRDefault="00EA1266" w:rsidP="00A21782">
      <w:pPr>
        <w:widowControl w:val="0"/>
        <w:numPr>
          <w:ilvl w:val="0"/>
          <w:numId w:val="22"/>
        </w:numPr>
        <w:autoSpaceDE w:val="0"/>
        <w:autoSpaceDN w:val="0"/>
        <w:adjustRightInd w:val="0"/>
        <w:jc w:val="both"/>
      </w:pPr>
      <w:r w:rsidRPr="004A0900">
        <w:t>derulează activităţi corespunzătoare de control pentru fiecare proces, concepute pentru a reduce riscurile in instituţie;</w:t>
      </w:r>
    </w:p>
    <w:p w:rsidR="00EA1266" w:rsidRPr="004A0900" w:rsidRDefault="00EA1266" w:rsidP="00A21782">
      <w:pPr>
        <w:widowControl w:val="0"/>
        <w:numPr>
          <w:ilvl w:val="0"/>
          <w:numId w:val="22"/>
        </w:numPr>
        <w:autoSpaceDE w:val="0"/>
        <w:autoSpaceDN w:val="0"/>
        <w:adjustRightInd w:val="0"/>
        <w:jc w:val="both"/>
      </w:pPr>
      <w:r w:rsidRPr="004A0900">
        <w:t>stabileşte şi supune spre aprobarea conducerii planul anual de control şi conformitate;</w:t>
      </w:r>
    </w:p>
    <w:p w:rsidR="00EA1266" w:rsidRPr="004A0900" w:rsidRDefault="00EA1266" w:rsidP="00A21782">
      <w:pPr>
        <w:widowControl w:val="0"/>
        <w:numPr>
          <w:ilvl w:val="0"/>
          <w:numId w:val="22"/>
        </w:numPr>
        <w:autoSpaceDE w:val="0"/>
        <w:autoSpaceDN w:val="0"/>
        <w:adjustRightInd w:val="0"/>
        <w:jc w:val="both"/>
      </w:pPr>
      <w:r w:rsidRPr="004A0900">
        <w:t>întocmeşte si transmite trimestrial către conducere, raportul informativ privind activitatea de control şi neconformităţile identificate;</w:t>
      </w:r>
    </w:p>
    <w:p w:rsidR="00EA1266" w:rsidRPr="004A0900" w:rsidRDefault="00EA1266" w:rsidP="00A21782">
      <w:pPr>
        <w:widowControl w:val="0"/>
        <w:numPr>
          <w:ilvl w:val="0"/>
          <w:numId w:val="22"/>
        </w:numPr>
        <w:autoSpaceDE w:val="0"/>
        <w:autoSpaceDN w:val="0"/>
        <w:adjustRightInd w:val="0"/>
        <w:jc w:val="both"/>
      </w:pPr>
      <w:r w:rsidRPr="004A0900">
        <w:t>implementează, verifică si actualizează la nivel local, politici si proceduri de conformitate ale instituţiei in concordanţă cu cerinţele legislative locale aplicabile;</w:t>
      </w:r>
    </w:p>
    <w:p w:rsidR="00EA1266" w:rsidRPr="004A0900" w:rsidRDefault="00EA1266" w:rsidP="00A21782">
      <w:pPr>
        <w:widowControl w:val="0"/>
        <w:numPr>
          <w:ilvl w:val="0"/>
          <w:numId w:val="22"/>
        </w:numPr>
        <w:autoSpaceDE w:val="0"/>
        <w:autoSpaceDN w:val="0"/>
        <w:adjustRightInd w:val="0"/>
        <w:jc w:val="both"/>
        <w:rPr>
          <w:shd w:val="clear" w:color="auto" w:fill="FFFFFF"/>
        </w:rPr>
      </w:pPr>
      <w:r w:rsidRPr="004A0900">
        <w:rPr>
          <w:shd w:val="clear" w:color="auto" w:fill="FFFFFF"/>
        </w:rPr>
        <w:t>verifică si raportează asupra aspectelor privind conformitatea cu procedurile interne si cu cerinţele auditorilor interni, respectiv monitorizarea implementării recomandărilor de audit, identificarea împreună cu părţile responsabile a acţiunilor de remediere şi a dovezilor necesare pentru a susţine statutul de remediat al deficienţelor;</w:t>
      </w:r>
    </w:p>
    <w:p w:rsidR="00EA1266" w:rsidRPr="004A0900" w:rsidRDefault="00EA1266" w:rsidP="00A21782">
      <w:pPr>
        <w:widowControl w:val="0"/>
        <w:numPr>
          <w:ilvl w:val="0"/>
          <w:numId w:val="22"/>
        </w:numPr>
        <w:autoSpaceDE w:val="0"/>
        <w:autoSpaceDN w:val="0"/>
        <w:adjustRightInd w:val="0"/>
        <w:jc w:val="both"/>
        <w:rPr>
          <w:shd w:val="clear" w:color="auto" w:fill="FFFFFF"/>
        </w:rPr>
      </w:pPr>
      <w:r w:rsidRPr="004A0900">
        <w:rPr>
          <w:shd w:val="clear" w:color="auto" w:fill="FFFFFF"/>
        </w:rPr>
        <w:t>urmăresc desfăşurarea procesului de identificare, evaluare si raportare a riscurilor constând în: discuţii cu şefii de departamente, centralizarea riscurilor identificate, evaluarea completitudinii si corectitudinii rapoartelor, prezentarea top managementului a riscurilor relevante şi transmiterea raportului consolidat si aprobat de riscuri către directorul general;</w:t>
      </w:r>
    </w:p>
    <w:p w:rsidR="00EA1266" w:rsidRPr="004A0900" w:rsidRDefault="00EA1266" w:rsidP="00A21782">
      <w:pPr>
        <w:widowControl w:val="0"/>
        <w:numPr>
          <w:ilvl w:val="0"/>
          <w:numId w:val="22"/>
        </w:numPr>
        <w:autoSpaceDE w:val="0"/>
        <w:autoSpaceDN w:val="0"/>
        <w:adjustRightInd w:val="0"/>
        <w:jc w:val="both"/>
        <w:rPr>
          <w:shd w:val="clear" w:color="auto" w:fill="FFFFFF"/>
        </w:rPr>
      </w:pPr>
      <w:r w:rsidRPr="004A0900">
        <w:rPr>
          <w:shd w:val="clear" w:color="auto" w:fill="FFFFFF"/>
        </w:rPr>
        <w:t>monitorizează prin sondaj termenele de răspuns la reclamaţiile petenţilor;</w:t>
      </w:r>
    </w:p>
    <w:p w:rsidR="00EA1266" w:rsidRPr="004A0900" w:rsidRDefault="00EA1266" w:rsidP="00A21782">
      <w:pPr>
        <w:widowControl w:val="0"/>
        <w:numPr>
          <w:ilvl w:val="0"/>
          <w:numId w:val="22"/>
        </w:numPr>
        <w:autoSpaceDE w:val="0"/>
        <w:autoSpaceDN w:val="0"/>
        <w:adjustRightInd w:val="0"/>
        <w:jc w:val="both"/>
        <w:rPr>
          <w:shd w:val="clear" w:color="auto" w:fill="FFFFFF"/>
        </w:rPr>
      </w:pPr>
      <w:r w:rsidRPr="004A0900">
        <w:rPr>
          <w:shd w:val="clear" w:color="auto" w:fill="FFFFFF"/>
        </w:rPr>
        <w:t>efectuează controale prin sondaj (la faţa locului si/sau la distanţa) pentru prevenirea/remedierea deficienţelor constatate;</w:t>
      </w:r>
    </w:p>
    <w:p w:rsidR="00EA1266" w:rsidRPr="004A0900" w:rsidRDefault="00EA1266" w:rsidP="00A21782">
      <w:pPr>
        <w:widowControl w:val="0"/>
        <w:numPr>
          <w:ilvl w:val="0"/>
          <w:numId w:val="22"/>
        </w:numPr>
        <w:autoSpaceDE w:val="0"/>
        <w:autoSpaceDN w:val="0"/>
        <w:adjustRightInd w:val="0"/>
        <w:jc w:val="both"/>
        <w:rPr>
          <w:shd w:val="clear" w:color="auto" w:fill="FFFFFF"/>
        </w:rPr>
      </w:pPr>
      <w:r w:rsidRPr="004A0900">
        <w:rPr>
          <w:shd w:val="clear" w:color="auto" w:fill="FFFFFF"/>
        </w:rPr>
        <w:t>elaborează rapoartele de control urmare controalelor efectuate pe linie de conformitate generală;</w:t>
      </w:r>
    </w:p>
    <w:p w:rsidR="00EA1266" w:rsidRPr="004A0900" w:rsidRDefault="00EA1266" w:rsidP="00A21782">
      <w:pPr>
        <w:widowControl w:val="0"/>
        <w:numPr>
          <w:ilvl w:val="0"/>
          <w:numId w:val="22"/>
        </w:numPr>
        <w:autoSpaceDE w:val="0"/>
        <w:autoSpaceDN w:val="0"/>
        <w:adjustRightInd w:val="0"/>
        <w:jc w:val="both"/>
        <w:rPr>
          <w:shd w:val="clear" w:color="auto" w:fill="FFFFFF"/>
        </w:rPr>
      </w:pPr>
      <w:r w:rsidRPr="004A0900">
        <w:rPr>
          <w:shd w:val="clear" w:color="auto" w:fill="FFFFFF"/>
        </w:rPr>
        <w:t>realizează activitatea de urmărire a implementării acţiunilor corective asumate prin rapoartele de control pe linie de conformitate, de către entităţile responsabile;</w:t>
      </w:r>
    </w:p>
    <w:p w:rsidR="00EA1266" w:rsidRPr="004A0900" w:rsidRDefault="00EA1266" w:rsidP="00A21782">
      <w:pPr>
        <w:widowControl w:val="0"/>
        <w:numPr>
          <w:ilvl w:val="0"/>
          <w:numId w:val="22"/>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12</w:t>
      </w:r>
    </w:p>
    <w:p w:rsidR="00EA1266" w:rsidRPr="004A0900" w:rsidRDefault="00EA1266" w:rsidP="008E6879">
      <w:pPr>
        <w:widowControl w:val="0"/>
        <w:autoSpaceDE w:val="0"/>
        <w:autoSpaceDN w:val="0"/>
        <w:adjustRightInd w:val="0"/>
        <w:ind w:firstLine="360"/>
        <w:jc w:val="both"/>
        <w:rPr>
          <w:b/>
          <w:bCs/>
        </w:rPr>
      </w:pPr>
      <w:r w:rsidRPr="004A0900">
        <w:rPr>
          <w:b/>
          <w:bCs/>
        </w:rPr>
        <w:t>Biroul Analiza Informaţiei, Sociologie are următoarele atribuţii, competenţe şi responsabilităţi:</w:t>
      </w:r>
    </w:p>
    <w:p w:rsidR="00EA1266" w:rsidRPr="004A0900" w:rsidRDefault="00EA1266" w:rsidP="00300F16">
      <w:pPr>
        <w:widowControl w:val="0"/>
        <w:numPr>
          <w:ilvl w:val="0"/>
          <w:numId w:val="12"/>
        </w:numPr>
        <w:autoSpaceDE w:val="0"/>
        <w:autoSpaceDN w:val="0"/>
        <w:adjustRightInd w:val="0"/>
        <w:jc w:val="both"/>
      </w:pPr>
      <w:r w:rsidRPr="004A0900">
        <w:t>elaborează şi supune aprobării conducerii Poliţiei Locale proiecte de dispoziţii ce vizează reglementarea unitară a activităţilor în domeniul colectării, prelucrării, stocării, verificării şi valorificării informaţiilor de natură criminală şi al analizării acestora şi face propuneri pentru îmbunătăţirea legislaţiei precum şi a dispoziţiilor, instrucţiunilor, regulamentelor şi metodologiilor în domeniu;</w:t>
      </w:r>
    </w:p>
    <w:p w:rsidR="00EA1266" w:rsidRPr="004A0900" w:rsidRDefault="00EA1266" w:rsidP="00300F16">
      <w:pPr>
        <w:widowControl w:val="0"/>
        <w:numPr>
          <w:ilvl w:val="0"/>
          <w:numId w:val="12"/>
        </w:numPr>
        <w:autoSpaceDE w:val="0"/>
        <w:autoSpaceDN w:val="0"/>
        <w:adjustRightInd w:val="0"/>
        <w:jc w:val="both"/>
      </w:pPr>
      <w:r w:rsidRPr="004A0900">
        <w:rPr>
          <w:lang w:val="en-US"/>
        </w:rPr>
        <w:t>c</w:t>
      </w:r>
      <w:r w:rsidRPr="004A0900">
        <w:t>olectează, prelucrează, stochează, analizează şi valorifică informaţiile la nivelul Poliţiei Locale Sector 1;</w:t>
      </w:r>
    </w:p>
    <w:p w:rsidR="00EA1266" w:rsidRPr="004A0900" w:rsidRDefault="00EA1266" w:rsidP="00300F16">
      <w:pPr>
        <w:widowControl w:val="0"/>
        <w:numPr>
          <w:ilvl w:val="0"/>
          <w:numId w:val="12"/>
        </w:numPr>
        <w:autoSpaceDE w:val="0"/>
        <w:autoSpaceDN w:val="0"/>
        <w:adjustRightInd w:val="0"/>
      </w:pPr>
      <w:r w:rsidRPr="004A0900">
        <w:rPr>
          <w:lang w:val="en-US"/>
        </w:rPr>
        <w:t>e</w:t>
      </w:r>
      <w:r w:rsidRPr="004A0900">
        <w:t>laborează procedurile de lucru pe linia analizei informaţiilor;</w:t>
      </w:r>
    </w:p>
    <w:p w:rsidR="00EA1266" w:rsidRPr="004A0900" w:rsidRDefault="00EA1266" w:rsidP="00300F16">
      <w:pPr>
        <w:widowControl w:val="0"/>
        <w:numPr>
          <w:ilvl w:val="0"/>
          <w:numId w:val="12"/>
        </w:numPr>
        <w:autoSpaceDE w:val="0"/>
        <w:autoSpaceDN w:val="0"/>
        <w:adjustRightInd w:val="0"/>
        <w:jc w:val="both"/>
      </w:pPr>
      <w:r w:rsidRPr="004A0900">
        <w:t xml:space="preserve"> prelucrează urmare a datele obţinute ca monitorizării evenimentelor, în vederea întocmirii unor reprezentări grafice şi a interpretării acestora, conform legii;</w:t>
      </w:r>
    </w:p>
    <w:p w:rsidR="00EA1266" w:rsidRPr="004A0900" w:rsidRDefault="00EA1266" w:rsidP="00300F16">
      <w:pPr>
        <w:widowControl w:val="0"/>
        <w:numPr>
          <w:ilvl w:val="0"/>
          <w:numId w:val="12"/>
        </w:numPr>
        <w:autoSpaceDE w:val="0"/>
        <w:autoSpaceDN w:val="0"/>
        <w:adjustRightInd w:val="0"/>
      </w:pPr>
      <w:r w:rsidRPr="004A0900">
        <w:t>realizează analizele tactice lunare privind principalele genuri de infracţiuni precum şi în legătură cu infracţiunile stabilite ca priorităţi pentru anul în curs de către echipa managerială a unităţii de poliţie locale;</w:t>
      </w:r>
    </w:p>
    <w:p w:rsidR="00EA1266" w:rsidRPr="004A0900" w:rsidRDefault="00EA1266" w:rsidP="00300F16">
      <w:pPr>
        <w:widowControl w:val="0"/>
        <w:numPr>
          <w:ilvl w:val="0"/>
          <w:numId w:val="12"/>
        </w:numPr>
        <w:autoSpaceDE w:val="0"/>
        <w:autoSpaceDN w:val="0"/>
        <w:adjustRightInd w:val="0"/>
      </w:pPr>
      <w:r w:rsidRPr="004A0900">
        <w:t>identifică "punctele fierbinţi" din aria de competenţă a unităţii de poliţie locală şi recomandă măsuri privind organizarea de acţiuni în aceste zone;</w:t>
      </w:r>
    </w:p>
    <w:p w:rsidR="00EA1266" w:rsidRPr="004A0900" w:rsidRDefault="00EA1266" w:rsidP="00300F16">
      <w:pPr>
        <w:widowControl w:val="0"/>
        <w:numPr>
          <w:ilvl w:val="0"/>
          <w:numId w:val="12"/>
        </w:numPr>
        <w:autoSpaceDE w:val="0"/>
        <w:autoSpaceDN w:val="0"/>
        <w:adjustRightInd w:val="0"/>
        <w:jc w:val="both"/>
      </w:pPr>
      <w:r w:rsidRPr="004A0900">
        <w:t>identifică riscurile emergente pe termen scurt şi mediu şi efectuează analize asupra acestora şi informează factorii de conducere;</w:t>
      </w:r>
    </w:p>
    <w:p w:rsidR="00EA1266" w:rsidRPr="004A0900" w:rsidRDefault="00EA1266" w:rsidP="00300F16">
      <w:pPr>
        <w:widowControl w:val="0"/>
        <w:numPr>
          <w:ilvl w:val="0"/>
          <w:numId w:val="12"/>
        </w:numPr>
        <w:autoSpaceDE w:val="0"/>
        <w:autoSpaceDN w:val="0"/>
        <w:adjustRightInd w:val="0"/>
      </w:pPr>
      <w:r w:rsidRPr="004A0900">
        <w:t>introduce şi prelucrează în format electronic datele conţinute în rapoartele lucrătorilor operativi;</w:t>
      </w:r>
    </w:p>
    <w:p w:rsidR="00EA1266" w:rsidRPr="004A0900" w:rsidRDefault="00EA1266" w:rsidP="00300F16">
      <w:pPr>
        <w:widowControl w:val="0"/>
        <w:numPr>
          <w:ilvl w:val="0"/>
          <w:numId w:val="12"/>
        </w:numPr>
        <w:autoSpaceDE w:val="0"/>
        <w:autoSpaceDN w:val="0"/>
        <w:adjustRightInd w:val="0"/>
        <w:jc w:val="both"/>
      </w:pPr>
      <w:r w:rsidRPr="004A0900">
        <w:t>introduce într-un format structurat a datele provenind din activitatea structurilor din componenţa poliţiei locale;</w:t>
      </w:r>
    </w:p>
    <w:p w:rsidR="00EA1266" w:rsidRPr="004A0900" w:rsidRDefault="00EA1266" w:rsidP="00300F16">
      <w:pPr>
        <w:widowControl w:val="0"/>
        <w:numPr>
          <w:ilvl w:val="0"/>
          <w:numId w:val="12"/>
        </w:numPr>
        <w:autoSpaceDE w:val="0"/>
        <w:autoSpaceDN w:val="0"/>
        <w:adjustRightInd w:val="0"/>
        <w:jc w:val="both"/>
      </w:pPr>
      <w:r w:rsidRPr="004A0900">
        <w:t>realizează o politică unitară de management a datelor şi informaţiilor din activitatea informativă a Poliţiei Locale Sector 1;</w:t>
      </w:r>
    </w:p>
    <w:p w:rsidR="00EA1266" w:rsidRPr="004A0900" w:rsidRDefault="00EA1266" w:rsidP="00300F16">
      <w:pPr>
        <w:widowControl w:val="0"/>
        <w:numPr>
          <w:ilvl w:val="0"/>
          <w:numId w:val="12"/>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300F16">
      <w:pPr>
        <w:widowControl w:val="0"/>
        <w:numPr>
          <w:ilvl w:val="0"/>
          <w:numId w:val="12"/>
        </w:numPr>
        <w:autoSpaceDE w:val="0"/>
        <w:autoSpaceDN w:val="0"/>
        <w:adjustRightInd w:val="0"/>
      </w:pPr>
      <w:r w:rsidRPr="004A0900">
        <w:t>transmite specificațiile tehnice;</w:t>
      </w:r>
    </w:p>
    <w:p w:rsidR="00EA1266" w:rsidRPr="004A0900" w:rsidRDefault="00EA1266" w:rsidP="00300F16">
      <w:pPr>
        <w:widowControl w:val="0"/>
        <w:numPr>
          <w:ilvl w:val="0"/>
          <w:numId w:val="12"/>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Pr="004A0900" w:rsidRDefault="00EA1266" w:rsidP="001D11C7">
      <w:pPr>
        <w:widowControl w:val="0"/>
        <w:autoSpaceDE w:val="0"/>
        <w:autoSpaceDN w:val="0"/>
        <w:adjustRightInd w:val="0"/>
        <w:spacing w:line="270" w:lineRule="atLeast"/>
        <w:rPr>
          <w:u w:val="single"/>
        </w:rPr>
      </w:pPr>
      <w:r w:rsidRPr="004A0900">
        <w:rPr>
          <w:u w:val="single"/>
        </w:rPr>
        <w:t xml:space="preserve"> Atribuţii in domeniul sociologiei:</w:t>
      </w:r>
    </w:p>
    <w:p w:rsidR="00EA1266" w:rsidRPr="004A0900" w:rsidRDefault="00EA1266" w:rsidP="00D97733">
      <w:pPr>
        <w:widowControl w:val="0"/>
        <w:tabs>
          <w:tab w:val="left" w:pos="1170"/>
          <w:tab w:val="left" w:pos="10620"/>
        </w:tabs>
        <w:autoSpaceDE w:val="0"/>
        <w:autoSpaceDN w:val="0"/>
        <w:adjustRightInd w:val="0"/>
        <w:jc w:val="both"/>
      </w:pPr>
      <w:r w:rsidRPr="004A0900">
        <w:t xml:space="preserve">- </w:t>
      </w:r>
      <w:r w:rsidRPr="004A0900">
        <w:rPr>
          <w:lang w:val="en-US"/>
        </w:rPr>
        <w:t xml:space="preserve"> e</w:t>
      </w:r>
      <w:r w:rsidRPr="004A0900">
        <w:t>fectuează sondaje de opinie în rândul salariaţilor proprii sau cetăţenilor din Sectorul 1, formulând</w:t>
      </w:r>
      <w:r w:rsidRPr="004A0900">
        <w:rPr>
          <w:lang w:val="en-US"/>
        </w:rPr>
        <w:t xml:space="preserve">  </w:t>
      </w:r>
      <w:r w:rsidRPr="004A0900">
        <w:t>concluzii şi modalităţi de soluţionare a aspectelor negative sesizate de respondenţi;</w:t>
      </w:r>
    </w:p>
    <w:p w:rsidR="00EA1266" w:rsidRPr="004A0900" w:rsidRDefault="00EA1266" w:rsidP="001D11C7">
      <w:pPr>
        <w:widowControl w:val="0"/>
        <w:autoSpaceDE w:val="0"/>
        <w:autoSpaceDN w:val="0"/>
        <w:adjustRightInd w:val="0"/>
      </w:pPr>
      <w:r w:rsidRPr="004A0900">
        <w:t xml:space="preserve">- </w:t>
      </w:r>
      <w:r w:rsidRPr="004A0900">
        <w:rPr>
          <w:lang w:val="en-US"/>
        </w:rPr>
        <w:t xml:space="preserve"> e</w:t>
      </w:r>
      <w:r w:rsidRPr="004A0900">
        <w:t>laborează norme, procedee şi metode specifice de rezolvare a situaţiilor conflictuale.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13</w:t>
      </w:r>
    </w:p>
    <w:p w:rsidR="00EA1266" w:rsidRPr="004A0900" w:rsidRDefault="00EA1266" w:rsidP="001D11C7">
      <w:pPr>
        <w:widowControl w:val="0"/>
        <w:autoSpaceDE w:val="0"/>
        <w:autoSpaceDN w:val="0"/>
        <w:adjustRightInd w:val="0"/>
        <w:jc w:val="both"/>
        <w:rPr>
          <w:b/>
          <w:bCs/>
        </w:rPr>
      </w:pPr>
      <w:r w:rsidRPr="004A0900">
        <w:rPr>
          <w:b/>
          <w:bCs/>
        </w:rPr>
        <w:tab/>
        <w:t xml:space="preserve">Compartimentul Audit Intern are următoarele atribuţii, competenţe şi responsabilităţi: </w:t>
      </w:r>
    </w:p>
    <w:p w:rsidR="00EA1266" w:rsidRPr="004A0900" w:rsidRDefault="00EA1266" w:rsidP="00D97733">
      <w:pPr>
        <w:widowControl w:val="0"/>
        <w:autoSpaceDE w:val="0"/>
        <w:autoSpaceDN w:val="0"/>
        <w:adjustRightInd w:val="0"/>
        <w:ind w:left="360"/>
        <w:jc w:val="both"/>
        <w:rPr>
          <w:lang w:val="en-US"/>
        </w:rPr>
      </w:pPr>
      <w:r w:rsidRPr="004A0900">
        <w:t xml:space="preserve">- </w:t>
      </w:r>
      <w:r w:rsidRPr="004A0900">
        <w:rPr>
          <w:lang w:val="en-US"/>
        </w:rPr>
        <w:t>m</w:t>
      </w:r>
      <w:r w:rsidRPr="004A0900">
        <w:t>isiunile de audit public intern se desfăşoară la acesta entitate în conformitate cu Normele specifice privind exercitarea activităţii de audit intern elaborate de Biroul de audit intern din cadrul Sectorului 1 din Municipiul Bucureşti (Primăria) şi nu elaborează Norme specifice proprii</w:t>
      </w:r>
      <w:r w:rsidRPr="004A0900">
        <w:rPr>
          <w:lang w:val="en-US"/>
        </w:rPr>
        <w:t>;</w:t>
      </w:r>
    </w:p>
    <w:p w:rsidR="00EA1266" w:rsidRPr="004A0900" w:rsidRDefault="00EA1266" w:rsidP="00D97733">
      <w:pPr>
        <w:widowControl w:val="0"/>
        <w:autoSpaceDE w:val="0"/>
        <w:autoSpaceDN w:val="0"/>
        <w:adjustRightInd w:val="0"/>
        <w:ind w:left="360"/>
        <w:jc w:val="both"/>
        <w:rPr>
          <w:lang w:val="en-US"/>
        </w:rPr>
      </w:pPr>
      <w:r w:rsidRPr="004A0900">
        <w:t>-</w:t>
      </w:r>
      <w:r w:rsidRPr="004A0900">
        <w:rPr>
          <w:lang w:val="en-US"/>
        </w:rPr>
        <w:t xml:space="preserve"> </w:t>
      </w:r>
      <w:r w:rsidRPr="004A0900">
        <w:t> </w:t>
      </w:r>
      <w:r w:rsidRPr="004A0900">
        <w:rPr>
          <w:lang w:val="en-US"/>
        </w:rPr>
        <w:t>e</w:t>
      </w:r>
      <w:r w:rsidRPr="004A0900">
        <w:t>laborează proiectul planului multianual de audit public intern şi, pe baza acestuia, proiectul planului anual de audit public intern</w:t>
      </w:r>
      <w:r w:rsidRPr="004A0900">
        <w:rPr>
          <w:lang w:val="en-US"/>
        </w:rPr>
        <w:t>;</w:t>
      </w:r>
    </w:p>
    <w:p w:rsidR="00EA1266" w:rsidRPr="004A0900" w:rsidRDefault="00EA1266" w:rsidP="00D97733">
      <w:pPr>
        <w:widowControl w:val="0"/>
        <w:autoSpaceDE w:val="0"/>
        <w:autoSpaceDN w:val="0"/>
        <w:adjustRightInd w:val="0"/>
        <w:ind w:left="360"/>
        <w:jc w:val="both"/>
        <w:rPr>
          <w:lang w:val="en-US"/>
        </w:rPr>
      </w:pPr>
      <w:r w:rsidRPr="004A0900">
        <w:t>- </w:t>
      </w:r>
      <w:r w:rsidRPr="004A0900">
        <w:rPr>
          <w:lang w:val="en-US"/>
        </w:rPr>
        <w:t xml:space="preserve"> e</w:t>
      </w:r>
      <w:r w:rsidRPr="004A0900">
        <w:t>fectuează activităţi de audit public intern pentru a evalua dacă sistemele de management financiar şi control ale entităţii publice sunt transparente şi sunt conforme cu normele de legalitate, regularitate, economicitate, eficienţă şi eficacitate</w:t>
      </w:r>
      <w:r w:rsidRPr="004A0900">
        <w:rPr>
          <w:lang w:val="en-US"/>
        </w:rPr>
        <w:t>;</w:t>
      </w:r>
    </w:p>
    <w:p w:rsidR="00EA1266" w:rsidRPr="004A0900" w:rsidRDefault="00EA1266" w:rsidP="00D97733">
      <w:pPr>
        <w:widowControl w:val="0"/>
        <w:autoSpaceDE w:val="0"/>
        <w:autoSpaceDN w:val="0"/>
        <w:adjustRightInd w:val="0"/>
        <w:ind w:left="360"/>
        <w:jc w:val="both"/>
      </w:pPr>
      <w:r w:rsidRPr="004A0900">
        <w:t xml:space="preserve">- </w:t>
      </w:r>
      <w:r w:rsidRPr="004A0900">
        <w:rPr>
          <w:lang w:val="en-US"/>
        </w:rPr>
        <w:t xml:space="preserve"> a</w:t>
      </w:r>
      <w:r w:rsidRPr="004A0900">
        <w:t>uditul public intern se exercită asupra tuturor activităţilor desfăşurate în entitate, cu privire la formarea şi utilizarea fondurilor publice, precum şi la administrarea patrimoniului public</w:t>
      </w:r>
      <w:r w:rsidRPr="004A0900">
        <w:rPr>
          <w:lang w:val="en-US"/>
        </w:rPr>
        <w:t>;</w:t>
      </w:r>
    </w:p>
    <w:p w:rsidR="00EA1266" w:rsidRPr="004A0900" w:rsidRDefault="00EA1266" w:rsidP="00D97733">
      <w:pPr>
        <w:widowControl w:val="0"/>
        <w:autoSpaceDE w:val="0"/>
        <w:autoSpaceDN w:val="0"/>
        <w:adjustRightInd w:val="0"/>
        <w:ind w:left="540" w:hanging="180"/>
        <w:jc w:val="both"/>
      </w:pPr>
      <w:r w:rsidRPr="004A0900">
        <w:t xml:space="preserve">- </w:t>
      </w:r>
      <w:r w:rsidRPr="004A0900">
        <w:rPr>
          <w:lang w:val="en-US"/>
        </w:rPr>
        <w:t xml:space="preserve"> c</w:t>
      </w:r>
      <w:r w:rsidRPr="004A0900">
        <w:t>ompartimentul de audit public intern auditează, cel puţin o dată la 3 ani, fără a se limita la acestea, următoarele:</w:t>
      </w:r>
    </w:p>
    <w:p w:rsidR="00EA1266" w:rsidRPr="004A0900" w:rsidRDefault="00EA1266" w:rsidP="00A21782">
      <w:pPr>
        <w:pStyle w:val="ListParagraph"/>
        <w:widowControl w:val="0"/>
        <w:numPr>
          <w:ilvl w:val="0"/>
          <w:numId w:val="45"/>
        </w:numPr>
        <w:autoSpaceDE w:val="0"/>
        <w:autoSpaceDN w:val="0"/>
        <w:adjustRightInd w:val="0"/>
        <w:jc w:val="both"/>
      </w:pPr>
      <w:r w:rsidRPr="004A0900">
        <w:t>activităţile financiare sau cu implicaţii financiare desfăşurate de entitatea publică din momentul constituirii angajamentelor până la utilizarea fondurilor de către beneficiarii finali, inclusiv a fondurilor provenite din finanţare externă;</w:t>
      </w:r>
    </w:p>
    <w:p w:rsidR="00EA1266" w:rsidRPr="004A0900" w:rsidRDefault="00EA1266" w:rsidP="00A21782">
      <w:pPr>
        <w:pStyle w:val="ListParagraph"/>
        <w:widowControl w:val="0"/>
        <w:numPr>
          <w:ilvl w:val="0"/>
          <w:numId w:val="45"/>
        </w:numPr>
        <w:autoSpaceDE w:val="0"/>
        <w:autoSpaceDN w:val="0"/>
        <w:adjustRightInd w:val="0"/>
        <w:jc w:val="both"/>
      </w:pPr>
      <w:r w:rsidRPr="004A0900">
        <w:t>plăţile asumate prin angajamente bugetare şi legale, inclusiv din fondurile comunitare;</w:t>
      </w:r>
    </w:p>
    <w:p w:rsidR="00EA1266" w:rsidRPr="004A0900" w:rsidRDefault="00EA1266" w:rsidP="00A21782">
      <w:pPr>
        <w:pStyle w:val="ListParagraph"/>
        <w:widowControl w:val="0"/>
        <w:numPr>
          <w:ilvl w:val="0"/>
          <w:numId w:val="45"/>
        </w:numPr>
        <w:autoSpaceDE w:val="0"/>
        <w:autoSpaceDN w:val="0"/>
        <w:adjustRightInd w:val="0"/>
        <w:jc w:val="both"/>
      </w:pPr>
      <w:r w:rsidRPr="004A0900">
        <w:t>administrarea patrimoniului, precum şi vânzarea, gajarea, concesionarea sau închirierea de bunuri din domeniul privat al statului sau al unităţilor administrativ-teritoriale;</w:t>
      </w:r>
    </w:p>
    <w:p w:rsidR="00EA1266" w:rsidRPr="004A0900" w:rsidRDefault="00EA1266" w:rsidP="00A21782">
      <w:pPr>
        <w:pStyle w:val="ListParagraph"/>
        <w:widowControl w:val="0"/>
        <w:numPr>
          <w:ilvl w:val="0"/>
          <w:numId w:val="45"/>
        </w:numPr>
        <w:autoSpaceDE w:val="0"/>
        <w:autoSpaceDN w:val="0"/>
        <w:adjustRightInd w:val="0"/>
        <w:jc w:val="both"/>
      </w:pPr>
      <w:r w:rsidRPr="004A0900">
        <w:t>concesionarea sau închirierea de bunuri din domeniul public al statului sau al unităţilor administrativ-teritoriale;</w:t>
      </w:r>
    </w:p>
    <w:p w:rsidR="00EA1266" w:rsidRPr="004A0900" w:rsidRDefault="00EA1266" w:rsidP="00A21782">
      <w:pPr>
        <w:pStyle w:val="ListParagraph"/>
        <w:widowControl w:val="0"/>
        <w:numPr>
          <w:ilvl w:val="0"/>
          <w:numId w:val="45"/>
        </w:numPr>
        <w:autoSpaceDE w:val="0"/>
        <w:autoSpaceDN w:val="0"/>
        <w:adjustRightInd w:val="0"/>
        <w:jc w:val="both"/>
      </w:pPr>
      <w:r w:rsidRPr="004A0900">
        <w:t>constituirea veniturilor publice, respectiv modul de autorizare şi stabilire a titlurilor de creanţă, precum şi a facilităţilor acordate la încasarea acestora;</w:t>
      </w:r>
    </w:p>
    <w:p w:rsidR="00EA1266" w:rsidRPr="004A0900" w:rsidRDefault="00EA1266" w:rsidP="00A21782">
      <w:pPr>
        <w:pStyle w:val="ListParagraph"/>
        <w:widowControl w:val="0"/>
        <w:numPr>
          <w:ilvl w:val="0"/>
          <w:numId w:val="45"/>
        </w:numPr>
        <w:autoSpaceDE w:val="0"/>
        <w:autoSpaceDN w:val="0"/>
        <w:adjustRightInd w:val="0"/>
        <w:jc w:val="both"/>
      </w:pPr>
      <w:r w:rsidRPr="004A0900">
        <w:t>alocarea creditelor bugetare;</w:t>
      </w:r>
    </w:p>
    <w:p w:rsidR="00EA1266" w:rsidRPr="004A0900" w:rsidRDefault="00EA1266" w:rsidP="00A21782">
      <w:pPr>
        <w:pStyle w:val="ListParagraph"/>
        <w:widowControl w:val="0"/>
        <w:numPr>
          <w:ilvl w:val="0"/>
          <w:numId w:val="45"/>
        </w:numPr>
        <w:autoSpaceDE w:val="0"/>
        <w:autoSpaceDN w:val="0"/>
        <w:adjustRightInd w:val="0"/>
        <w:jc w:val="both"/>
      </w:pPr>
      <w:r w:rsidRPr="004A0900">
        <w:t>sistemul contabil şi fiabilitatea acestuia;</w:t>
      </w:r>
    </w:p>
    <w:p w:rsidR="00EA1266" w:rsidRPr="004A0900" w:rsidRDefault="00EA1266" w:rsidP="00A21782">
      <w:pPr>
        <w:pStyle w:val="ListParagraph"/>
        <w:widowControl w:val="0"/>
        <w:numPr>
          <w:ilvl w:val="0"/>
          <w:numId w:val="45"/>
        </w:numPr>
        <w:autoSpaceDE w:val="0"/>
        <w:autoSpaceDN w:val="0"/>
        <w:adjustRightInd w:val="0"/>
        <w:jc w:val="both"/>
      </w:pPr>
      <w:r w:rsidRPr="004A0900">
        <w:t>sistemul de luare a deciziilor;</w:t>
      </w:r>
    </w:p>
    <w:p w:rsidR="00EA1266" w:rsidRPr="004A0900" w:rsidRDefault="00EA1266" w:rsidP="00A21782">
      <w:pPr>
        <w:pStyle w:val="ListParagraph"/>
        <w:widowControl w:val="0"/>
        <w:numPr>
          <w:ilvl w:val="0"/>
          <w:numId w:val="45"/>
        </w:numPr>
        <w:autoSpaceDE w:val="0"/>
        <w:autoSpaceDN w:val="0"/>
        <w:adjustRightInd w:val="0"/>
        <w:jc w:val="both"/>
      </w:pPr>
      <w:r w:rsidRPr="004A0900">
        <w:t>sistemele de conducere şi control, precum şi riscurile asociate unor astfel de sisteme;</w:t>
      </w:r>
    </w:p>
    <w:p w:rsidR="00EA1266" w:rsidRPr="004A0900" w:rsidRDefault="00EA1266" w:rsidP="00A21782">
      <w:pPr>
        <w:pStyle w:val="ListParagraph"/>
        <w:widowControl w:val="0"/>
        <w:numPr>
          <w:ilvl w:val="0"/>
          <w:numId w:val="45"/>
        </w:numPr>
        <w:autoSpaceDE w:val="0"/>
        <w:autoSpaceDN w:val="0"/>
        <w:adjustRightInd w:val="0"/>
        <w:jc w:val="both"/>
      </w:pPr>
      <w:r w:rsidRPr="004A0900">
        <w:t>sistemele informatice.</w:t>
      </w:r>
    </w:p>
    <w:p w:rsidR="00EA1266" w:rsidRPr="004A0900" w:rsidRDefault="00EA1266" w:rsidP="00D97733">
      <w:pPr>
        <w:widowControl w:val="0"/>
        <w:autoSpaceDE w:val="0"/>
        <w:autoSpaceDN w:val="0"/>
        <w:adjustRightInd w:val="0"/>
        <w:ind w:left="360"/>
        <w:jc w:val="both"/>
      </w:pPr>
      <w:r w:rsidRPr="004A0900">
        <w:t xml:space="preserve">- </w:t>
      </w:r>
      <w:r w:rsidRPr="004A0900">
        <w:rPr>
          <w:lang w:val="en-US"/>
        </w:rPr>
        <w:t xml:space="preserve"> m</w:t>
      </w:r>
      <w:r w:rsidRPr="004A0900">
        <w:t>isiunile dispuse de Biroul de audit public intern din cadrul Sectorului 1 al Municipiului Bucureşti (Primăria) se cuprind în planul anual de audit public intern al compartimentului de audit public intern, se realizează în bune condiţii şi se raportează în termenele fixate.</w:t>
      </w:r>
    </w:p>
    <w:p w:rsidR="00EA1266" w:rsidRPr="004A0900" w:rsidRDefault="00EA1266" w:rsidP="00D97733">
      <w:pPr>
        <w:widowControl w:val="0"/>
        <w:autoSpaceDE w:val="0"/>
        <w:autoSpaceDN w:val="0"/>
        <w:adjustRightInd w:val="0"/>
        <w:ind w:left="360"/>
        <w:jc w:val="both"/>
      </w:pPr>
      <w:r w:rsidRPr="004A0900">
        <w:t>-</w:t>
      </w:r>
      <w:r w:rsidRPr="004A0900">
        <w:rPr>
          <w:lang w:val="en-US"/>
        </w:rPr>
        <w:t xml:space="preserve"> </w:t>
      </w:r>
      <w:r w:rsidRPr="004A0900">
        <w:t xml:space="preserve"> </w:t>
      </w:r>
      <w:r w:rsidRPr="004A0900">
        <w:rPr>
          <w:lang w:val="en-US"/>
        </w:rPr>
        <w:t>c</w:t>
      </w:r>
      <w:r w:rsidRPr="004A0900">
        <w:t>ompartimentul de audit public intern transmite Biroului de audit public intern din cadrul Sectorului 1 al Municipiului Bucureşti (Primăria) sinteze ale recomandărilor neînsuşite de către conducătorul entităţii publice şi consecinţele neimplementării acestora, însoţite de documentaţia relevanta. Aceste raportare se transmit trimestrial, în maximum 5 zile calendaristice de la încheierea trimestrului. În situaţia în care nu există cazuri de implementări neînsuşite, aceasta informare nu se transmite.</w:t>
      </w:r>
    </w:p>
    <w:p w:rsidR="00EA1266" w:rsidRPr="004A0900" w:rsidRDefault="00EA1266" w:rsidP="00D97733">
      <w:pPr>
        <w:widowControl w:val="0"/>
        <w:autoSpaceDE w:val="0"/>
        <w:autoSpaceDN w:val="0"/>
        <w:adjustRightInd w:val="0"/>
        <w:ind w:left="360"/>
        <w:jc w:val="both"/>
      </w:pPr>
      <w:r w:rsidRPr="004A0900">
        <w:t xml:space="preserve">- </w:t>
      </w:r>
      <w:r w:rsidRPr="004A0900">
        <w:tab/>
      </w:r>
      <w:r w:rsidRPr="004A0900">
        <w:rPr>
          <w:lang w:val="en-US"/>
        </w:rPr>
        <w:t>e</w:t>
      </w:r>
      <w:r w:rsidRPr="004A0900">
        <w:t>laborează raportul anual al activităţii de audit public intern care prezintă modul de realizare a obiectivelor compartimentului de audit public intern.</w:t>
      </w:r>
    </w:p>
    <w:p w:rsidR="00EA1266" w:rsidRPr="004A0900" w:rsidRDefault="00EA1266" w:rsidP="00510940">
      <w:pPr>
        <w:widowControl w:val="0"/>
        <w:autoSpaceDE w:val="0"/>
        <w:autoSpaceDN w:val="0"/>
        <w:adjustRightInd w:val="0"/>
        <w:ind w:left="360"/>
        <w:jc w:val="both"/>
      </w:pPr>
      <w:r w:rsidRPr="004A0900">
        <w:t xml:space="preserve">- </w:t>
      </w:r>
      <w:r w:rsidRPr="004A0900">
        <w:tab/>
      </w:r>
      <w:r w:rsidRPr="004A0900">
        <w:rPr>
          <w:lang w:val="en-US"/>
        </w:rPr>
        <w:t>r</w:t>
      </w:r>
      <w:r w:rsidRPr="004A0900">
        <w:t>aportul anual al activităţii de audit public intern cuprinde următoarele informaţii minimale: constatări, recomandări şi concluzii rezultate din activitatea de audit public intern, progresele înregistrate prin implementarea recomandărilor, iregularităţi sau posibile prejudicii constatate în timpul misiunilor de audit public intern, precum şi informaţii referitoare la pregătirea profesională.</w:t>
      </w:r>
    </w:p>
    <w:p w:rsidR="00EA1266" w:rsidRPr="004A0900" w:rsidRDefault="00EA1266" w:rsidP="004A0900">
      <w:pPr>
        <w:widowControl w:val="0"/>
        <w:autoSpaceDE w:val="0"/>
        <w:autoSpaceDN w:val="0"/>
        <w:adjustRightInd w:val="0"/>
        <w:ind w:left="360" w:hanging="180"/>
        <w:jc w:val="both"/>
      </w:pPr>
      <w:r w:rsidRPr="004A0900">
        <w:t xml:space="preserve">- </w:t>
      </w:r>
      <w:r w:rsidRPr="004A0900">
        <w:tab/>
      </w:r>
      <w:r w:rsidRPr="004A0900">
        <w:rPr>
          <w:lang w:val="en-US"/>
        </w:rPr>
        <w:t>c</w:t>
      </w:r>
      <w:r w:rsidRPr="004A0900">
        <w:t>ompartimentul de audit public intern transmite raportul anual privind activitatea de audit intern către Biroul de audit public intern din cadrul Sectorului 1 al Municipiului Bucureşti (Primăria) până în data de 15 ianuarie al anului următor.</w:t>
      </w:r>
    </w:p>
    <w:p w:rsidR="00EA1266" w:rsidRPr="004A0900" w:rsidRDefault="00EA1266" w:rsidP="004A0900">
      <w:pPr>
        <w:widowControl w:val="0"/>
        <w:autoSpaceDE w:val="0"/>
        <w:autoSpaceDN w:val="0"/>
        <w:adjustRightInd w:val="0"/>
        <w:ind w:left="360" w:hanging="180"/>
        <w:jc w:val="both"/>
      </w:pPr>
      <w:r w:rsidRPr="004A0900">
        <w:t xml:space="preserve">- </w:t>
      </w:r>
      <w:r w:rsidRPr="004A0900">
        <w:tab/>
        <w:t>raportează imediat conducătorului entităţii publice şi structurii de control intern abilitate iregularităţile sau posibilele prejudicii identificate în realizarea misiunilor de audit public intern.</w:t>
      </w:r>
    </w:p>
    <w:p w:rsidR="00EA1266" w:rsidRPr="004A0900" w:rsidRDefault="00EA1266" w:rsidP="004A0900">
      <w:pPr>
        <w:widowControl w:val="0"/>
        <w:autoSpaceDE w:val="0"/>
        <w:autoSpaceDN w:val="0"/>
        <w:adjustRightInd w:val="0"/>
        <w:ind w:left="180"/>
        <w:jc w:val="both"/>
      </w:pPr>
      <w:r>
        <w:t xml:space="preserve">- </w:t>
      </w:r>
      <w:r w:rsidRPr="004A0900">
        <w:t>iregularităţile sau posibilele prejudicii constatate de auditorii interni sunt raportate conducătorului entităţii publice şi structurii de control abilitate, în termen de 3 zile lucrătoare de la constatare.</w:t>
      </w:r>
    </w:p>
    <w:p w:rsidR="00EA1266" w:rsidRPr="004A0900" w:rsidRDefault="00EA1266" w:rsidP="004A0900">
      <w:pPr>
        <w:widowControl w:val="0"/>
        <w:autoSpaceDE w:val="0"/>
        <w:autoSpaceDN w:val="0"/>
        <w:adjustRightInd w:val="0"/>
        <w:ind w:left="360" w:hanging="180"/>
        <w:jc w:val="both"/>
      </w:pPr>
      <w:r w:rsidRPr="004A0900">
        <w:t xml:space="preserve">- </w:t>
      </w:r>
      <w:r w:rsidRPr="004A0900">
        <w:tab/>
        <w:t>auditorul intern propune, după caz, suspendarea misiunii de audit public intern în cazul identificării unor iregularităţi sau posibile prejudicii, cu acordul conducătorului entităţii publice care a aprobat misiunea, dacă din analiza preliminară a verificărilor efectuate se estimează că prin continuarea acesteia nu se ating obiectivele de audit intern (limitarea accesului, informaţii insuficiente ş.a.).</w:t>
      </w:r>
    </w:p>
    <w:p w:rsidR="00EA1266" w:rsidRPr="004A0900" w:rsidRDefault="00EA1266" w:rsidP="004A0900">
      <w:pPr>
        <w:widowControl w:val="0"/>
        <w:autoSpaceDE w:val="0"/>
        <w:autoSpaceDN w:val="0"/>
        <w:adjustRightInd w:val="0"/>
        <w:ind w:left="360" w:hanging="180"/>
        <w:jc w:val="both"/>
      </w:pPr>
      <w:r w:rsidRPr="004A0900">
        <w:t xml:space="preserve">- </w:t>
      </w:r>
      <w:r w:rsidRPr="004A0900">
        <w:tab/>
        <w:t>cazurile de iregularităţi sau posibile prejudicii identificate se cuprind în raportările periodice şi anuale.</w:t>
      </w:r>
    </w:p>
    <w:p w:rsidR="00EA1266" w:rsidRPr="004A0900" w:rsidRDefault="00EA1266" w:rsidP="004A0900">
      <w:pPr>
        <w:widowControl w:val="0"/>
        <w:autoSpaceDE w:val="0"/>
        <w:autoSpaceDN w:val="0"/>
        <w:adjustRightInd w:val="0"/>
        <w:ind w:left="360" w:hanging="180"/>
      </w:pPr>
      <w:r w:rsidRPr="004A0900">
        <w:t xml:space="preserve">- </w:t>
      </w:r>
      <w:r w:rsidRPr="004A0900">
        <w:tab/>
        <w:t xml:space="preserve">implementarea Standardelor de Control Intern Managerial conform O.S.G.G. 400/2015. </w:t>
      </w:r>
    </w:p>
    <w:p w:rsidR="00EA1266" w:rsidRPr="004A0900" w:rsidRDefault="00EA1266" w:rsidP="004A0900">
      <w:pPr>
        <w:widowControl w:val="0"/>
        <w:autoSpaceDE w:val="0"/>
        <w:autoSpaceDN w:val="0"/>
        <w:adjustRightInd w:val="0"/>
        <w:ind w:left="270" w:hanging="90"/>
        <w:jc w:val="both"/>
      </w:pPr>
      <w:r w:rsidRPr="004A0900">
        <w:t>-  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4A0900">
      <w:pPr>
        <w:widowControl w:val="0"/>
        <w:autoSpaceDE w:val="0"/>
        <w:autoSpaceDN w:val="0"/>
        <w:adjustRightInd w:val="0"/>
        <w:ind w:left="180"/>
        <w:jc w:val="both"/>
      </w:pPr>
      <w:r w:rsidRPr="004A0900">
        <w:t>-    transmite specificațiile tehnice;</w:t>
      </w:r>
    </w:p>
    <w:p w:rsidR="00EA1266" w:rsidRPr="004A0900" w:rsidRDefault="00EA1266" w:rsidP="004A0900">
      <w:pPr>
        <w:widowControl w:val="0"/>
        <w:autoSpaceDE w:val="0"/>
        <w:autoSpaceDN w:val="0"/>
        <w:adjustRightInd w:val="0"/>
        <w:ind w:left="360" w:hanging="180"/>
        <w:jc w:val="both"/>
      </w:pPr>
      <w:r w:rsidRPr="004A0900">
        <w:t>-  îndeplineşte orice alte sarcini prevăzute de lege sau dispuse de Directorul General, în legătură cu domeniul de activitate.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14</w:t>
      </w:r>
    </w:p>
    <w:p w:rsidR="00EA1266" w:rsidRPr="004A0900" w:rsidRDefault="00EA1266" w:rsidP="00F444DE">
      <w:pPr>
        <w:widowControl w:val="0"/>
        <w:autoSpaceDE w:val="0"/>
        <w:autoSpaceDN w:val="0"/>
        <w:adjustRightInd w:val="0"/>
        <w:jc w:val="both"/>
        <w:rPr>
          <w:b/>
          <w:bCs/>
        </w:rPr>
      </w:pPr>
      <w:r w:rsidRPr="004A0900">
        <w:rPr>
          <w:b/>
          <w:bCs/>
        </w:rPr>
        <w:t xml:space="preserve">Compartimentul Control Financiar Preventiv are următoarele atribuţii, competenţe şi responsabilităţi: </w:t>
      </w:r>
    </w:p>
    <w:p w:rsidR="00EA1266" w:rsidRPr="004A0900" w:rsidRDefault="00EA1266" w:rsidP="00F444DE">
      <w:pPr>
        <w:widowControl w:val="0"/>
        <w:autoSpaceDE w:val="0"/>
        <w:autoSpaceDN w:val="0"/>
        <w:adjustRightInd w:val="0"/>
        <w:jc w:val="both"/>
      </w:pPr>
    </w:p>
    <w:p w:rsidR="00EA1266" w:rsidRPr="004A0900" w:rsidRDefault="00EA1266" w:rsidP="00F444DE">
      <w:pPr>
        <w:widowControl w:val="0"/>
        <w:numPr>
          <w:ilvl w:val="0"/>
          <w:numId w:val="25"/>
        </w:numPr>
        <w:tabs>
          <w:tab w:val="left" w:pos="720"/>
        </w:tabs>
        <w:autoSpaceDE w:val="0"/>
        <w:autoSpaceDN w:val="0"/>
        <w:adjustRightInd w:val="0"/>
        <w:jc w:val="both"/>
      </w:pPr>
      <w:r w:rsidRPr="004A0900">
        <w:t>efectuează controlul financiar preventiv propriu;</w:t>
      </w:r>
    </w:p>
    <w:p w:rsidR="00EA1266" w:rsidRPr="004A0900" w:rsidRDefault="00EA1266" w:rsidP="00F444DE">
      <w:pPr>
        <w:widowControl w:val="0"/>
        <w:numPr>
          <w:ilvl w:val="0"/>
          <w:numId w:val="25"/>
        </w:numPr>
        <w:tabs>
          <w:tab w:val="left" w:pos="720"/>
        </w:tabs>
        <w:autoSpaceDE w:val="0"/>
        <w:autoSpaceDN w:val="0"/>
        <w:adjustRightInd w:val="0"/>
        <w:jc w:val="both"/>
      </w:pPr>
      <w:r w:rsidRPr="004A0900">
        <w:t xml:space="preserve">acordă viza controlului financiar preventiv; </w:t>
      </w:r>
    </w:p>
    <w:p w:rsidR="00EA1266" w:rsidRPr="004A0900" w:rsidRDefault="00EA1266" w:rsidP="00F444DE">
      <w:pPr>
        <w:widowControl w:val="0"/>
        <w:tabs>
          <w:tab w:val="left" w:pos="720"/>
        </w:tabs>
        <w:autoSpaceDE w:val="0"/>
        <w:autoSpaceDN w:val="0"/>
        <w:adjustRightInd w:val="0"/>
        <w:jc w:val="both"/>
      </w:pPr>
    </w:p>
    <w:p w:rsidR="00EA1266" w:rsidRPr="004A0900" w:rsidRDefault="00EA1266" w:rsidP="00F444DE">
      <w:pPr>
        <w:widowControl w:val="0"/>
        <w:autoSpaceDE w:val="0"/>
        <w:autoSpaceDN w:val="0"/>
        <w:adjustRightInd w:val="0"/>
        <w:spacing w:after="195"/>
        <w:ind w:left="360"/>
      </w:pPr>
      <w:r w:rsidRPr="004A0900">
        <w:t>Operaţiuni supuse controlului financiar preventiv:</w:t>
      </w:r>
    </w:p>
    <w:p w:rsidR="00EA1266" w:rsidRPr="004A0900" w:rsidRDefault="00EA1266" w:rsidP="00F444DE">
      <w:pPr>
        <w:widowControl w:val="0"/>
        <w:autoSpaceDE w:val="0"/>
        <w:autoSpaceDN w:val="0"/>
        <w:adjustRightInd w:val="0"/>
      </w:pPr>
      <w:r w:rsidRPr="004A0900">
        <w:t>1. Cerere pentru deschiderea de credite bugetare</w:t>
      </w:r>
    </w:p>
    <w:p w:rsidR="00EA1266" w:rsidRPr="004A0900" w:rsidRDefault="00EA1266" w:rsidP="00F444DE">
      <w:pPr>
        <w:widowControl w:val="0"/>
        <w:autoSpaceDE w:val="0"/>
        <w:autoSpaceDN w:val="0"/>
        <w:adjustRightInd w:val="0"/>
        <w:ind w:left="450" w:hanging="360"/>
        <w:jc w:val="both"/>
      </w:pPr>
      <w:r w:rsidRPr="004A0900">
        <w:t>Verifică:</w:t>
      </w:r>
      <w:r w:rsidRPr="004A0900">
        <w:br/>
        <w:t>- încadrarea creditelor bugetare solicitate în prevederile bugetului ordonatorului de credite, repartizate pe trimestre şi luni, după caz şi detaliate conform clasificaţiei bugetare, precum şi existenţa temeiului legal al sumelor care se solicită pentru deschiderea de credite bugetare;</w:t>
      </w:r>
      <w:r w:rsidRPr="004A0900">
        <w:br/>
        <w:t>- dacă sumele solicitate sunt stabilite şi în funcţie de creditele deschise, neutilizate;</w:t>
      </w:r>
      <w:r w:rsidRPr="004A0900">
        <w:br/>
        <w:t>-  dacă cererea pentru deschiderea de credite se încadrează în limitele de cheltuieli aprobate de Guvern sau în limita diminuată conform Legii nr. 69/2010;</w:t>
      </w:r>
      <w:r w:rsidRPr="004A0900">
        <w:br/>
        <w:t>- existenţa justificărilor, inclusiv cu privire la ordonatorii principali, secundari şi terţiari, dacă este cazul, prin care ordonatorul principal probează că nu va înregistra, în sold, sume neutilizate la finele perioadei pentru care se solicită deschiderea de credite bugetare;</w:t>
      </w:r>
      <w:r w:rsidRPr="004A0900">
        <w:br/>
        <w:t>-  existenţa semnăturii conducătorului compartimentului de specialitate.</w:t>
      </w:r>
    </w:p>
    <w:p w:rsidR="00EA1266" w:rsidRPr="004A0900" w:rsidRDefault="00EA1266" w:rsidP="00F444DE">
      <w:pPr>
        <w:widowControl w:val="0"/>
        <w:autoSpaceDE w:val="0"/>
        <w:autoSpaceDN w:val="0"/>
        <w:adjustRightInd w:val="0"/>
        <w:ind w:left="720"/>
        <w:jc w:val="both"/>
      </w:pPr>
    </w:p>
    <w:p w:rsidR="00EA1266" w:rsidRPr="004A0900" w:rsidRDefault="00EA1266" w:rsidP="00F444DE">
      <w:pPr>
        <w:widowControl w:val="0"/>
        <w:autoSpaceDE w:val="0"/>
        <w:autoSpaceDN w:val="0"/>
        <w:adjustRightInd w:val="0"/>
      </w:pPr>
      <w:r w:rsidRPr="004A0900">
        <w:t>2. Document pentru modificarea repartizării pe trimestre a creditelor bugetare</w:t>
      </w:r>
    </w:p>
    <w:p w:rsidR="00EA1266" w:rsidRPr="004A0900" w:rsidRDefault="00EA1266" w:rsidP="00F444DE">
      <w:pPr>
        <w:widowControl w:val="0"/>
        <w:autoSpaceDE w:val="0"/>
        <w:autoSpaceDN w:val="0"/>
        <w:adjustRightInd w:val="0"/>
      </w:pPr>
      <w:r w:rsidRPr="004A0900">
        <w:t>Se verifică:</w:t>
      </w:r>
      <w:r w:rsidRPr="004A0900">
        <w:br/>
        <w:t>-  dacă modificarea este în competenţa de aprobare a Ministerului Finanţelor Publice sau a ordonatorilor principali/secundari, după caz;</w:t>
      </w:r>
      <w:r w:rsidRPr="004A0900">
        <w:br/>
        <w:t>-  dacă sumele propuse sunt prevăzute în bugetul anual aprobat şi dacă se respectă Legea nr. 69/2010, când este cazul;</w:t>
      </w:r>
      <w:r w:rsidRPr="004A0900">
        <w:br/>
        <w:t>-  concordanţa propunerii de modificare cu obligaţiile ce decurg din acţiuni şi sarcini noi sau reprogramate;</w:t>
      </w:r>
      <w:r w:rsidRPr="004A0900">
        <w:br/>
        <w:t>- existenţa şi pertinenţa justificărilor cu privire la nivelul propunerilor cuprinse în documentul de modificare;</w:t>
      </w:r>
      <w:r w:rsidRPr="004A0900">
        <w:br/>
        <w:t>-  existenţa semnăturii conducătorului compartimentului de specialitate.</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3. Document pentru efectuarea virărilor de credite:</w:t>
      </w:r>
      <w:r w:rsidRPr="004A0900">
        <w:br/>
        <w:t>- între subdiviziunile clasificaţiei bugetare;</w:t>
      </w:r>
      <w:r w:rsidRPr="004A0900">
        <w:br/>
        <w:t>- între programe;</w:t>
      </w:r>
      <w:r w:rsidRPr="004A0900">
        <w:br/>
        <w:t>- între obiectivele/proiectele şi categoriile de investiţii înscrise în programul de investiţii</w:t>
      </w:r>
    </w:p>
    <w:p w:rsidR="00EA1266" w:rsidRPr="004A0900" w:rsidRDefault="00EA1266" w:rsidP="00F444DE">
      <w:pPr>
        <w:widowControl w:val="0"/>
        <w:autoSpaceDE w:val="0"/>
        <w:autoSpaceDN w:val="0"/>
        <w:adjustRightInd w:val="0"/>
      </w:pPr>
      <w:r w:rsidRPr="004A0900">
        <w:t>Se verifică:</w:t>
      </w:r>
    </w:p>
    <w:p w:rsidR="00EA1266" w:rsidRPr="004A0900" w:rsidRDefault="00EA1266" w:rsidP="00F444DE">
      <w:pPr>
        <w:widowControl w:val="0"/>
        <w:autoSpaceDE w:val="0"/>
        <w:autoSpaceDN w:val="0"/>
        <w:adjustRightInd w:val="0"/>
        <w:ind w:left="360"/>
      </w:pPr>
      <w:r w:rsidRPr="004A0900">
        <w:t>- dacă virarea de credite nu contravine prevederilor legale în vigoare;</w:t>
      </w:r>
      <w:r w:rsidRPr="004A0900">
        <w:br/>
        <w:t>- existenţa de justificări, detalieri şi necesităţi privind execuţia, până la finele anului bugetar, a capitolului, programului şi/sau subdiviziunii clasificaţiei bugetare de la care se propune disponibilizarea, respectiv a capitolului, programului şi/sau subdiviziunii clasificaţiei bugetare la care se suplimentează prevederile bugetare;</w:t>
      </w:r>
      <w:r w:rsidRPr="004A0900">
        <w:br/>
        <w:t>- existenţa semnăturii conducătorului compartimentului de specialitate.</w:t>
      </w:r>
    </w:p>
    <w:p w:rsidR="00EA1266" w:rsidRPr="004A0900" w:rsidRDefault="00EA1266" w:rsidP="00F444DE">
      <w:pPr>
        <w:widowControl w:val="0"/>
        <w:autoSpaceDE w:val="0"/>
        <w:autoSpaceDN w:val="0"/>
        <w:adjustRightInd w:val="0"/>
        <w:ind w:left="360"/>
      </w:pPr>
    </w:p>
    <w:p w:rsidR="00EA1266" w:rsidRPr="004A0900" w:rsidRDefault="00EA1266" w:rsidP="00F444DE">
      <w:pPr>
        <w:widowControl w:val="0"/>
        <w:autoSpaceDE w:val="0"/>
        <w:autoSpaceDN w:val="0"/>
        <w:adjustRightInd w:val="0"/>
      </w:pPr>
      <w:r w:rsidRPr="004A0900">
        <w:t>4. Contract/Contract subsecvent/Comandă de achiziţii publice de produse, servicii sau lucrări;</w:t>
      </w:r>
    </w:p>
    <w:p w:rsidR="00EA1266" w:rsidRPr="004A0900" w:rsidRDefault="00EA1266" w:rsidP="00F444DE">
      <w:pPr>
        <w:widowControl w:val="0"/>
        <w:autoSpaceDE w:val="0"/>
        <w:autoSpaceDN w:val="0"/>
        <w:adjustRightInd w:val="0"/>
        <w:spacing w:after="195"/>
      </w:pPr>
      <w:r w:rsidRPr="004A0900">
        <w:t>Se verifică:</w:t>
      </w:r>
      <w:r w:rsidRPr="004A0900">
        <w:br/>
        <w:t>- dacă achiziţia publică este prevăzută în programul anual al achiziţiilor publice;</w:t>
      </w:r>
      <w:r w:rsidRPr="004A0900">
        <w:br/>
        <w:t>- dacă sunt asigurate surse de finanţare, existenţa creditelor bugetare şi/sau a creditelor de angajament, după caz;</w:t>
      </w:r>
      <w:r w:rsidRPr="004A0900">
        <w:br/>
        <w:t>- rezervarea creditelor, prin angajament bugetar, la nivelul obligaţiilor financiare ce decurg din angajamentul legal;</w:t>
      </w:r>
      <w:r w:rsidRPr="004A0900">
        <w:br/>
        <w:t>- încadrarea obiectului contractului în categoria de cheltuieli considerate eligibile, în conformitate cu contractul/ordinul/decizia de finanţare şi/sau acordul sau convenţia de finanţare externă şi cu regulile fiecărui organism finanţator;</w:t>
      </w:r>
      <w:r w:rsidRPr="004A0900">
        <w:br/>
        <w:t>- dacă documentele privind achiziţia au fost întocmite în conformitate cu prevederile legislaţiei române şi cu reglementările organismelor internaţionale;</w:t>
      </w:r>
      <w:r w:rsidRPr="004A0900">
        <w:br/>
        <w:t>- respectarea legalităţii şi regularităţii specifice procedurii de achiziţie publică;</w:t>
      </w:r>
      <w:r w:rsidRPr="004A0900">
        <w:br/>
        <w:t>- dacă sunt respectate condiţiile tehnice şi financiare stabilite în acordul - cadru;</w:t>
      </w:r>
      <w:r w:rsidRPr="004A0900">
        <w:br/>
        <w:t>- dacă se încheie cu operatorul economic care este parte în acordul - cadru;</w:t>
      </w:r>
      <w:r w:rsidRPr="004A0900">
        <w:br/>
        <w:t>- existenţa aprobării, de către conducătorul autorităţii contractante, a raportului procedurii;</w:t>
      </w:r>
      <w:r w:rsidRPr="004A0900">
        <w:br/>
        <w:t>- stabilirea termenilor contractului în concordanţă cu prevederile cadrului</w:t>
      </w:r>
    </w:p>
    <w:p w:rsidR="00EA1266" w:rsidRPr="004A0900" w:rsidRDefault="00EA1266" w:rsidP="00F444DE">
      <w:pPr>
        <w:widowControl w:val="0"/>
        <w:autoSpaceDE w:val="0"/>
        <w:autoSpaceDN w:val="0"/>
        <w:adjustRightInd w:val="0"/>
      </w:pPr>
      <w:r w:rsidRPr="004A0900">
        <w:t>5. Act intern de decizie privind deplasarea în străinătate, inclusiv devizul estimativ de cheltuieli</w:t>
      </w:r>
    </w:p>
    <w:p w:rsidR="00EA1266" w:rsidRPr="004A0900" w:rsidRDefault="00EA1266" w:rsidP="00F444DE">
      <w:pPr>
        <w:widowControl w:val="0"/>
        <w:autoSpaceDE w:val="0"/>
        <w:autoSpaceDN w:val="0"/>
        <w:adjustRightInd w:val="0"/>
      </w:pPr>
      <w:r w:rsidRPr="004A0900">
        <w:t>Se verifică:</w:t>
      </w:r>
      <w:r w:rsidRPr="004A0900">
        <w:br/>
        <w:t>- existenţa creditelor bugetare şi/sau de angajament;</w:t>
      </w:r>
      <w:r w:rsidRPr="004A0900">
        <w:br/>
        <w:t>- concordanţa dintre natura şi cuantumul obligaţiilor financiare care fac obiectul actului intern de decizie şi prevederile cadrului normativ existent (transport, cazare, diurnă, alte cheltuieli);</w:t>
      </w:r>
      <w:r w:rsidRPr="004A0900">
        <w:br/>
        <w:t>- rezervarea creditelor, prin angajament bugetar, la nivelul obligaţiilor financiare decurgând din angajamentul legal;</w:t>
      </w:r>
      <w:r w:rsidRPr="004A0900">
        <w:br/>
        <w:t>- existenţa semnăturii conducătorului compartimentului de specialitate;</w:t>
      </w:r>
      <w:r w:rsidRPr="004A0900">
        <w:br/>
        <w:t>- existenţa avizului compartimentului juridic.</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6. Act intern de decizie privind delegarea sau detaşarea în ţară a personalului, inclusiv devizul estimativ de cheltuieli</w:t>
      </w:r>
    </w:p>
    <w:p w:rsidR="00EA1266" w:rsidRPr="004A0900" w:rsidRDefault="00EA1266" w:rsidP="00F444DE">
      <w:pPr>
        <w:widowControl w:val="0"/>
        <w:autoSpaceDE w:val="0"/>
        <w:autoSpaceDN w:val="0"/>
        <w:adjustRightInd w:val="0"/>
        <w:spacing w:after="195"/>
      </w:pPr>
      <w:r w:rsidRPr="004A0900">
        <w:t>Se verifică:</w:t>
      </w:r>
      <w:r w:rsidRPr="004A0900">
        <w:br/>
        <w:t>- existenţa creditelor bugetare şi/sau de angajament;</w:t>
      </w:r>
      <w:r w:rsidRPr="004A0900">
        <w:br/>
        <w:t>- concordanţa dintre natura şi cuantumul obligaţiilor financiare care fac obiectul actului de decizie privind delegarea sau detaşarea şi prevederile cadrului normativ existent (transport, cazare, diurnă, alte cheltuieli);</w:t>
      </w:r>
      <w:r w:rsidRPr="004A0900">
        <w:br/>
        <w:t>- rezervarea creditelor prin angajament bugetar la nivelul obligaţiilor financiare decurgând din angajamentul legal;</w:t>
      </w:r>
      <w:r w:rsidRPr="004A0900">
        <w:br/>
        <w:t>- existenţa semnăturii conducătorului compartimentului de specialitate;</w:t>
      </w:r>
      <w:r w:rsidRPr="004A0900">
        <w:br/>
        <w:t>- existenţa avizului compartimentului juridic.</w:t>
      </w:r>
    </w:p>
    <w:p w:rsidR="00EA1266" w:rsidRPr="004A0900" w:rsidRDefault="00EA1266" w:rsidP="00F444DE">
      <w:pPr>
        <w:widowControl w:val="0"/>
        <w:autoSpaceDE w:val="0"/>
        <w:autoSpaceDN w:val="0"/>
        <w:adjustRightInd w:val="0"/>
      </w:pPr>
      <w:r w:rsidRPr="004A0900">
        <w:t>7. Ordin/act intern de decizie privind angajarea sau promovarea/avansarea personalului;</w:t>
      </w:r>
      <w:r w:rsidRPr="004A0900">
        <w:br/>
        <w:t xml:space="preserve"> Numirea cu caracter temporar a personalului de execuţie pe funcţii de conducere; acordarea altor drepturi salariale</w:t>
      </w:r>
    </w:p>
    <w:p w:rsidR="00EA1266" w:rsidRPr="004A0900" w:rsidRDefault="00EA1266" w:rsidP="00F444DE">
      <w:pPr>
        <w:widowControl w:val="0"/>
        <w:autoSpaceDE w:val="0"/>
        <w:autoSpaceDN w:val="0"/>
        <w:adjustRightInd w:val="0"/>
      </w:pPr>
      <w:r w:rsidRPr="004A0900">
        <w:t>Se verifică:</w:t>
      </w:r>
      <w:r w:rsidRPr="004A0900">
        <w:br/>
        <w:t>- existenţa creditelor bugetare şi/sau de angajament;</w:t>
      </w:r>
      <w:r w:rsidRPr="004A0900">
        <w:br/>
        <w:t>- respectarea reglementărilor legale privind angajarea, promovarea/avansarea, stabilirea drepturilor salariale şi încadrarea personalului în limita posturilor aprobate;</w:t>
      </w:r>
      <w:r w:rsidRPr="004A0900">
        <w:br/>
        <w:t>- rezervarea creditelor prin angajament bugetar la nivelul obligaţiilor financiare decurgând din angajamentul legal;</w:t>
      </w:r>
      <w:r w:rsidRPr="004A0900">
        <w:br/>
        <w:t>- existenţa semnăturii conducătorului compartimentului de specialitate;</w:t>
      </w:r>
      <w:r w:rsidRPr="004A0900">
        <w:br/>
        <w:t>- existenţa avizului compartimentului juridic.</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8. Contract de comodat în care entitatea publică are calitatea de comodatar</w:t>
      </w:r>
    </w:p>
    <w:p w:rsidR="00EA1266" w:rsidRPr="004A0900" w:rsidRDefault="00EA1266" w:rsidP="00F444DE">
      <w:pPr>
        <w:widowControl w:val="0"/>
        <w:autoSpaceDE w:val="0"/>
        <w:autoSpaceDN w:val="0"/>
        <w:adjustRightInd w:val="0"/>
      </w:pPr>
      <w:r w:rsidRPr="004A0900">
        <w:t>Se verifică:</w:t>
      </w:r>
      <w:r w:rsidRPr="004A0900">
        <w:br/>
        <w:t>- existenţa creditelor bugetare şi/sau de angajament;</w:t>
      </w:r>
      <w:r w:rsidRPr="004A0900">
        <w:br/>
        <w:t>- dacă devizul/categoriile de cheltuieli se încadrează in limitele legale;</w:t>
      </w:r>
      <w:r w:rsidRPr="004A0900">
        <w:br/>
        <w:t>- rezervarea creditelor prin angajament bugetar la nivelul cheltuielilor ce urmează a fi suportate de entitatea publică;</w:t>
      </w:r>
      <w:r w:rsidRPr="004A0900">
        <w:br/>
        <w:t>- existenţa semnăturii conducătorului compartimentului de specialitate;</w:t>
      </w:r>
      <w:r w:rsidRPr="004A0900">
        <w:br/>
        <w:t>- existenţa avizului compartimentului juridic</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9. Ordonanţare de plată privind achiziţiile publice de produse, servicii sau lucrări</w:t>
      </w:r>
    </w:p>
    <w:p w:rsidR="00EA1266" w:rsidRPr="004A0900" w:rsidRDefault="00EA1266" w:rsidP="00F444DE">
      <w:pPr>
        <w:widowControl w:val="0"/>
        <w:autoSpaceDE w:val="0"/>
        <w:autoSpaceDN w:val="0"/>
        <w:adjustRightInd w:val="0"/>
        <w:spacing w:after="195"/>
      </w:pPr>
      <w:r w:rsidRPr="004A0900">
        <w:t>Se verifică:</w:t>
      </w:r>
      <w:r w:rsidRPr="004A0900">
        <w:br/>
        <w:t>- dacă documentele justificative sunt cele prevăzute de normele legale;</w:t>
      </w:r>
      <w:r w:rsidRPr="004A0900">
        <w:br/>
        <w:t>- dacă operaţiunea de lichidare privind realitatea faptelor şi exactitatea sumei datorate este certificată prin "Bun de plată";</w:t>
      </w:r>
      <w:r w:rsidRPr="004A0900">
        <w:br/>
        <w:t>- concordanţa valorii cheltuielilor lichidate cu suma ordonanţată la plată şi încadrarea acesteia în angajamentul legal;- încadrarea sumei ordonanţate la plată în subdiviziunea corespunzătoare a clasificaţiei bugetare pentru care există angajament bugetar;</w:t>
      </w:r>
      <w:r w:rsidRPr="004A0900">
        <w:br/>
        <w:t>- existenţa semnăturii conducătorului compartimentului de specialitate</w:t>
      </w:r>
    </w:p>
    <w:p w:rsidR="00EA1266" w:rsidRPr="004A0900" w:rsidRDefault="00EA1266" w:rsidP="00F444DE">
      <w:pPr>
        <w:widowControl w:val="0"/>
        <w:autoSpaceDE w:val="0"/>
        <w:autoSpaceDN w:val="0"/>
        <w:adjustRightInd w:val="0"/>
      </w:pPr>
      <w:r w:rsidRPr="004A0900">
        <w:t>10. Ordonanţare de plată pentru avansuri acordate în cadrul contractelor încheiate</w:t>
      </w:r>
    </w:p>
    <w:p w:rsidR="00EA1266" w:rsidRPr="004A0900" w:rsidRDefault="00EA1266" w:rsidP="00F444DE">
      <w:pPr>
        <w:widowControl w:val="0"/>
        <w:autoSpaceDE w:val="0"/>
        <w:autoSpaceDN w:val="0"/>
        <w:adjustRightInd w:val="0"/>
      </w:pPr>
      <w:r w:rsidRPr="004A0900">
        <w:t>Se verifică:</w:t>
      </w:r>
      <w:r w:rsidRPr="004A0900">
        <w:br/>
        <w:t>- dacă acordarea avansului respectă condiţiile specifice de legalitate şi regularitate;</w:t>
      </w:r>
      <w:r w:rsidRPr="004A0900">
        <w:br/>
        <w:t>- existenţa documentelor justificative întocmite în conformitate cu procedurile specifice;</w:t>
      </w:r>
      <w:r w:rsidRPr="004A0900">
        <w:br/>
        <w:t>- încadrarea sumei ordonanţate în limitele prevăzute în contract, precum şi încadrarea în termenul legal de plată;</w:t>
      </w:r>
      <w:r w:rsidRPr="004A0900">
        <w:br/>
        <w:t>- încadrarea sumei ordonanţate la plată în subdiviziunea corespunzătoare a clasificaţiei bugetare pentru care există angajament bugetar şi legal;</w:t>
      </w:r>
      <w:r w:rsidRPr="004A0900">
        <w:br/>
        <w:t>- existenţa semnăturii conducătorului compartimentului de specialitate.</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jc w:val="both"/>
      </w:pPr>
      <w:r w:rsidRPr="004A0900">
        <w:t>11. Ordonanţare de plată privind redevenţe, chirii sau alte cheltuieli legate de concesionare sau închiriere</w:t>
      </w:r>
    </w:p>
    <w:p w:rsidR="00EA1266" w:rsidRPr="004A0900" w:rsidRDefault="00EA1266" w:rsidP="00F444DE">
      <w:pPr>
        <w:widowControl w:val="0"/>
        <w:autoSpaceDE w:val="0"/>
        <w:autoSpaceDN w:val="0"/>
        <w:adjustRightInd w:val="0"/>
      </w:pPr>
      <w:r w:rsidRPr="004A0900">
        <w:t>Se verifică:</w:t>
      </w:r>
      <w:r w:rsidRPr="004A0900">
        <w:br/>
        <w:t>- dacă documentele justificative sunt cele prevăzute de normele legale;</w:t>
      </w:r>
      <w:r w:rsidRPr="004A0900">
        <w:br/>
        <w:t>- dacă operaţiunea de lichidare privind realitatea faptelor şi exactitatea sumei datorate este certificată prin "Bun de plată";</w:t>
      </w:r>
      <w:r w:rsidRPr="004A0900">
        <w:br/>
        <w:t>- concordanţa valorii cheltuielilor lichidate cu suma ordonanţată la plată şi încadrarea acesteia în angajamentul legal;</w:t>
      </w:r>
      <w:r w:rsidRPr="004A0900">
        <w:br/>
        <w:t>- încadrarea sumei ordonanţate la plată în subdiviziunea corespunzătoare a clasificaţiei bugetare pentru care există angajament bugetar;</w:t>
      </w:r>
      <w:r w:rsidRPr="004A0900">
        <w:br/>
        <w:t>- existenţa semnăturii conducătorului compartimentului de specialitate.</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12. Ordonanţare de plată privind cheltuielile ce se efectuează din fonduri primite de la persoane juridice sau fizice cu titlu de donaţie sau sponsorizare</w:t>
      </w:r>
    </w:p>
    <w:p w:rsidR="00EA1266" w:rsidRPr="004A0900" w:rsidRDefault="00EA1266" w:rsidP="00F444DE">
      <w:pPr>
        <w:widowControl w:val="0"/>
        <w:autoSpaceDE w:val="0"/>
        <w:autoSpaceDN w:val="0"/>
        <w:adjustRightInd w:val="0"/>
      </w:pPr>
      <w:r w:rsidRPr="004A0900">
        <w:t>Se verifică:</w:t>
      </w:r>
      <w:r w:rsidRPr="004A0900">
        <w:br/>
        <w:t>- dacă cheltuielile respectă destinaţiile stabilite de transmiţători;</w:t>
      </w:r>
      <w:r w:rsidRPr="004A0900">
        <w:br/>
        <w:t>- dacă documentele justificative sunt cele prevăzute de normele legale;</w:t>
      </w:r>
      <w:r w:rsidRPr="004A0900">
        <w:br/>
        <w:t>- dacă operaţiunea de lichidare privind realitatea faptelor şi exactitatea sumei datorate este certificată prin "Bun de plată";</w:t>
      </w:r>
      <w:r w:rsidRPr="004A0900">
        <w:br/>
        <w:t>- concordanţa valorii cheltuielilor lichidate cu suma ordonanţată la plată şi încadrarea acesteia în angajamentul legal;</w:t>
      </w:r>
      <w:r w:rsidRPr="004A0900">
        <w:br/>
        <w:t>- încadrarea sumei ordonanţate la plată în subdiviziunea corespunzătoare a clasificaţiei bugetare pentru care există angajament bugetar;</w:t>
      </w:r>
      <w:r w:rsidRPr="004A0900">
        <w:br/>
        <w:t>- existenţa semnăturii conducătorului compartimentului de specialitate.</w:t>
      </w:r>
    </w:p>
    <w:p w:rsidR="00EA1266" w:rsidRPr="004A0900" w:rsidRDefault="00EA1266" w:rsidP="00F444DE">
      <w:pPr>
        <w:widowControl w:val="0"/>
        <w:autoSpaceDE w:val="0"/>
        <w:autoSpaceDN w:val="0"/>
        <w:adjustRightInd w:val="0"/>
        <w:jc w:val="both"/>
      </w:pPr>
    </w:p>
    <w:p w:rsidR="00EA1266" w:rsidRPr="004A0900" w:rsidRDefault="00EA1266" w:rsidP="00F444DE">
      <w:pPr>
        <w:widowControl w:val="0"/>
        <w:autoSpaceDE w:val="0"/>
        <w:autoSpaceDN w:val="0"/>
        <w:adjustRightInd w:val="0"/>
        <w:jc w:val="both"/>
      </w:pPr>
      <w:r w:rsidRPr="004A0900">
        <w:t>13. Ordonanţări de plată a salariilor, a altor drepturi salariale acordate personalului, precum şi a obligaţiilor fiscale aferente acestora</w:t>
      </w:r>
    </w:p>
    <w:p w:rsidR="00EA1266" w:rsidRPr="004A0900" w:rsidRDefault="00EA1266" w:rsidP="00F444DE">
      <w:pPr>
        <w:widowControl w:val="0"/>
        <w:autoSpaceDE w:val="0"/>
        <w:autoSpaceDN w:val="0"/>
        <w:adjustRightInd w:val="0"/>
      </w:pPr>
      <w:r w:rsidRPr="004A0900">
        <w:t>Se verifică:</w:t>
      </w:r>
      <w:r w:rsidRPr="004A0900">
        <w:br/>
        <w:t>- încadrarea în prevederile bugetului privind numărul maxim de posturi şi creditele bugetare destinate cheltuielilor de personal (cheltuieli cu salariile, contribuţii pentru asigurările sociale de stat, contribuţii pentru asigurările de şomaj, contribuţii pentru asigurările sociale de sănătate etc.);</w:t>
      </w:r>
      <w:r w:rsidRPr="004A0900">
        <w:br/>
        <w:t>- dacă au fost aplicate cotele legale de contribuţii;</w:t>
      </w:r>
      <w:r w:rsidRPr="004A0900">
        <w:br/>
        <w:t>- dacă pentru acordarea sporurilor, premiilor, altor drepturi salariale există bază legală;</w:t>
      </w:r>
      <w:r w:rsidRPr="004A0900">
        <w:br/>
        <w:t>- dacă operaţiunea de lichidare privind realitatea faptelor şi exactitatea sumei datorate este certificată prin "Bun de plată";</w:t>
      </w:r>
      <w:r w:rsidRPr="004A0900">
        <w:br/>
        <w:t>- regularitatea completării documentului supus vizei;</w:t>
      </w:r>
      <w:r w:rsidRPr="004A0900">
        <w:br/>
        <w:t>- încadrarea sumei ordonanţate în valoarea cheltuielilor lichidate;</w:t>
      </w:r>
      <w:r w:rsidRPr="004A0900">
        <w:br/>
        <w:t>- existenţa semnăturii conducătorului compartimentului de specialitate.</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14. Proces-verbal de predare - preluare având ca obiect transmiterea bunului fără plată</w:t>
      </w:r>
    </w:p>
    <w:p w:rsidR="00EA1266" w:rsidRPr="004A0900" w:rsidRDefault="00EA1266" w:rsidP="00F444DE">
      <w:pPr>
        <w:widowControl w:val="0"/>
        <w:autoSpaceDE w:val="0"/>
        <w:autoSpaceDN w:val="0"/>
        <w:adjustRightInd w:val="0"/>
      </w:pPr>
      <w:r w:rsidRPr="004A0900">
        <w:t>Se verifică:</w:t>
      </w:r>
      <w:r w:rsidRPr="004A0900">
        <w:br/>
        <w:t>- respectarea prevederilor legale referitoare la desfăşurarea procedurii de transmitere fără plată a bunurilor;</w:t>
      </w:r>
      <w:r w:rsidRPr="004A0900">
        <w:br/>
        <w:t>- existenţa semnăturii conducătorului compartimentului de specialitate;</w:t>
      </w:r>
      <w:r w:rsidRPr="004A0900">
        <w:br/>
        <w:t>- existenţa avizului compartimentului juridic</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15. Contract de vânzare/cumpărare a bunurilor disponibilizate (entitatea publică are calitatea de vânzător)</w:t>
      </w:r>
    </w:p>
    <w:p w:rsidR="00EA1266" w:rsidRPr="004A0900" w:rsidRDefault="00EA1266" w:rsidP="00F444DE">
      <w:pPr>
        <w:widowControl w:val="0"/>
        <w:autoSpaceDE w:val="0"/>
        <w:autoSpaceDN w:val="0"/>
        <w:adjustRightInd w:val="0"/>
      </w:pPr>
      <w:r w:rsidRPr="004A0900">
        <w:t>Se verifică:</w:t>
      </w:r>
      <w:r w:rsidRPr="004A0900">
        <w:br/>
        <w:t>- respectarea prevederilor legale referitoare la desfăşurarea procedurii de valorificare prin licitaţie cu strigare;</w:t>
      </w:r>
      <w:r w:rsidRPr="004A0900">
        <w:br/>
        <w:t>- stabilirea termenilor contractuali în concordanţă cu cadrul normativ;</w:t>
      </w:r>
      <w:r w:rsidRPr="004A0900">
        <w:br/>
        <w:t>- existenţa semnăturii conducătorului compartimentului de specialitate;</w:t>
      </w:r>
      <w:r w:rsidRPr="004A0900">
        <w:br/>
        <w:t>- existenţa avizului compartimentului juridic.</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16. Proces-verbal de scoatere din funcţiune a mijlocului fix/de declasare a unor bunuri materiale</w:t>
      </w:r>
    </w:p>
    <w:p w:rsidR="00EA1266" w:rsidRPr="004A0900" w:rsidRDefault="00EA1266" w:rsidP="00F444DE">
      <w:pPr>
        <w:widowControl w:val="0"/>
        <w:autoSpaceDE w:val="0"/>
        <w:autoSpaceDN w:val="0"/>
        <w:adjustRightInd w:val="0"/>
      </w:pPr>
      <w:r w:rsidRPr="004A0900">
        <w:t>Se verifică:</w:t>
      </w:r>
      <w:r w:rsidRPr="004A0900">
        <w:br/>
        <w:t>- existenţa actelor justificative;</w:t>
      </w:r>
      <w:r w:rsidRPr="004A0900">
        <w:br/>
        <w:t>- dacă actele justificative au fost întocmite şi semnate de persoanele în drept;</w:t>
      </w:r>
      <w:r w:rsidRPr="004A0900">
        <w:br/>
        <w:t>- dacă sunt îndeplinite condiţiile scoaterii din funcţiune;</w:t>
      </w:r>
      <w:r w:rsidRPr="004A0900">
        <w:br/>
        <w:t>- existenţa semnăturii conducătorului compartimentului de specialitate.</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17. Decont de cheltuieli privind deplasarea în străinătate pentru îndeplinirea unor misiuni cu caracter temporar</w:t>
      </w:r>
    </w:p>
    <w:p w:rsidR="00EA1266" w:rsidRPr="004A0900" w:rsidRDefault="00EA1266" w:rsidP="00F444DE">
      <w:pPr>
        <w:widowControl w:val="0"/>
        <w:autoSpaceDE w:val="0"/>
        <w:autoSpaceDN w:val="0"/>
        <w:adjustRightInd w:val="0"/>
      </w:pPr>
      <w:r w:rsidRPr="004A0900">
        <w:t>Se verifică:</w:t>
      </w:r>
      <w:r w:rsidRPr="004A0900">
        <w:br/>
        <w:t>- dacă documentele justificative sunt cele prevăzute de normele legale din punct de vedere al formei şi conţinutului;</w:t>
      </w:r>
      <w:r w:rsidRPr="004A0900">
        <w:br/>
        <w:t>- prezentarea în termenul legal a documentelor justificative pentru cheltuielile efectuate;</w:t>
      </w:r>
      <w:r w:rsidRPr="004A0900">
        <w:br/>
        <w:t>- corectitudinea calculului privind cheltuielile justificate şi, după caz, a penalităţilor de întârziere;</w:t>
      </w:r>
      <w:r w:rsidRPr="004A0900">
        <w:br/>
        <w:t>- documentul de restituire a avansurilor nejustificate şi, după caz, a penalităţilor;</w:t>
      </w:r>
      <w:r w:rsidRPr="004A0900">
        <w:br/>
        <w:t>- încadrarea cheltuielilor în plafoanele legale;</w:t>
      </w:r>
      <w:r w:rsidRPr="004A0900">
        <w:br/>
        <w:t>- dacă valoarea cheltuielilor justificate prin decont se încadrează în angajamentul bugetar;</w:t>
      </w:r>
      <w:r w:rsidRPr="004A0900">
        <w:br/>
        <w:t>- existenţa semnăturii conducătorului compartimentului de specialitate.</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18. Decont de cheltuieli privind justificarea avansului acordat pentru deplasări în ţară şi/sau pentru achiziţii prin cumpărare directă</w:t>
      </w:r>
    </w:p>
    <w:p w:rsidR="00EA1266" w:rsidRPr="004A0900" w:rsidRDefault="00EA1266" w:rsidP="00F444DE">
      <w:pPr>
        <w:widowControl w:val="0"/>
        <w:autoSpaceDE w:val="0"/>
        <w:autoSpaceDN w:val="0"/>
        <w:adjustRightInd w:val="0"/>
      </w:pPr>
      <w:r w:rsidRPr="004A0900">
        <w:t>Se verifică:</w:t>
      </w:r>
      <w:r w:rsidRPr="004A0900">
        <w:br/>
        <w:t>- dacă documentele justificative sunt cele prevăzute de normele legale din punct de vedere al formei şi conţinutului;</w:t>
      </w:r>
      <w:r w:rsidRPr="004A0900">
        <w:br/>
        <w:t>- prezentarea în termenul legal a documentelor justificative pentru avansul primit;</w:t>
      </w:r>
      <w:r w:rsidRPr="004A0900">
        <w:br/>
        <w:t>- corectitudinea calculului privind sumele justificate şi, după caz, a penalităţilor de întârziere;</w:t>
      </w:r>
      <w:r w:rsidRPr="004A0900">
        <w:br/>
        <w:t>- documentul de restituire a avansurilor nejustificate şi, după caz, a penalităţilor;</w:t>
      </w:r>
      <w:r w:rsidRPr="004A0900">
        <w:br/>
        <w:t>- încadrarea cheltuielilor în plafoanele legale;</w:t>
      </w:r>
      <w:r w:rsidRPr="004A0900">
        <w:br/>
        <w:t>- dacă valoarea cheltuielilor justificate prin decont se încadrează în angajamentul bugetar;</w:t>
      </w:r>
      <w:r w:rsidRPr="004A0900">
        <w:br/>
        <w:t>- existenţa semnăturii conducătorului compartimentului de specialitate.</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19. Contract de sponsorizare în care entitatea publică este beneficiar al sponsorizării</w:t>
      </w:r>
    </w:p>
    <w:p w:rsidR="00EA1266" w:rsidRPr="004A0900" w:rsidRDefault="00EA1266" w:rsidP="00F444DE">
      <w:pPr>
        <w:widowControl w:val="0"/>
        <w:autoSpaceDE w:val="0"/>
        <w:autoSpaceDN w:val="0"/>
        <w:adjustRightInd w:val="0"/>
      </w:pPr>
      <w:r w:rsidRPr="004A0900">
        <w:t>Se verifică:</w:t>
      </w:r>
      <w:r w:rsidRPr="004A0900">
        <w:br/>
        <w:t>- dacă entitatea publică desfăşoară sau urmează să desfăşoare o activitate din cele prevăzute la art. 4 din Legea nr. 32/1994, cu modificările şi completările ulterioare;</w:t>
      </w:r>
      <w:r w:rsidRPr="004A0900">
        <w:br/>
        <w:t>- existenţa semnăturii conducătorului compartimentului de specialitate;</w:t>
      </w:r>
      <w:r w:rsidRPr="004A0900">
        <w:br/>
        <w:t>- existenţa avizului compartimentului juridic.</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pPr>
      <w:r w:rsidRPr="004A0900">
        <w:t>20. Dispoziţie de încasare către casierie</w:t>
      </w:r>
    </w:p>
    <w:p w:rsidR="00EA1266" w:rsidRPr="004A0900" w:rsidRDefault="00EA1266" w:rsidP="00F444DE">
      <w:pPr>
        <w:widowControl w:val="0"/>
        <w:autoSpaceDE w:val="0"/>
        <w:autoSpaceDN w:val="0"/>
        <w:adjustRightInd w:val="0"/>
      </w:pPr>
      <w:r w:rsidRPr="004A0900">
        <w:t>Se verifică:</w:t>
      </w:r>
      <w:r w:rsidRPr="004A0900">
        <w:br/>
        <w:t>- aprobarea de către conducătorul entităţii publice a decontului de cheltuieli;</w:t>
      </w:r>
      <w:r w:rsidRPr="004A0900">
        <w:br/>
        <w:t>- modul de calcul al sumei ce urmează a fi încasată;</w:t>
      </w:r>
      <w:r w:rsidRPr="004A0900">
        <w:br/>
        <w:t>- dacă dispoziţia de încasare este întocmită pentru suma ce urmează a fi încasată;</w:t>
      </w:r>
      <w:r w:rsidRPr="004A0900">
        <w:br/>
        <w:t>- existenţa semnăturii conducătorului compartimentului de specialitate.</w:t>
      </w:r>
    </w:p>
    <w:p w:rsidR="00EA1266" w:rsidRPr="004A0900" w:rsidRDefault="00EA1266" w:rsidP="00F444DE">
      <w:pPr>
        <w:widowControl w:val="0"/>
        <w:autoSpaceDE w:val="0"/>
        <w:autoSpaceDN w:val="0"/>
        <w:adjustRightInd w:val="0"/>
      </w:pPr>
    </w:p>
    <w:p w:rsidR="00EA1266" w:rsidRPr="004A0900" w:rsidRDefault="00EA1266" w:rsidP="00F444DE">
      <w:pPr>
        <w:widowControl w:val="0"/>
        <w:autoSpaceDE w:val="0"/>
        <w:autoSpaceDN w:val="0"/>
        <w:adjustRightInd w:val="0"/>
        <w:jc w:val="both"/>
      </w:pPr>
      <w:r w:rsidRPr="004A0900">
        <w:t>21.Transmite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F444DE">
      <w:pPr>
        <w:widowControl w:val="0"/>
        <w:autoSpaceDE w:val="0"/>
        <w:autoSpaceDN w:val="0"/>
        <w:adjustRightInd w:val="0"/>
        <w:jc w:val="both"/>
      </w:pPr>
      <w:r w:rsidRPr="004A0900">
        <w:t>22. Transmite specificațiile tehnice;</w:t>
      </w:r>
    </w:p>
    <w:p w:rsidR="00EA1266" w:rsidRPr="004A0900" w:rsidRDefault="00EA1266" w:rsidP="00F444DE">
      <w:pPr>
        <w:widowControl w:val="0"/>
        <w:autoSpaceDE w:val="0"/>
        <w:autoSpaceDN w:val="0"/>
        <w:adjustRightInd w:val="0"/>
        <w:jc w:val="both"/>
      </w:pPr>
      <w:r w:rsidRPr="004A0900">
        <w:t>23. Îndeplineşte orice alte sarcini prevăzute de lege sau dispuse de Directorul General, în legătură cu domeniul de activitate.</w:t>
      </w:r>
    </w:p>
    <w:p w:rsidR="00EA1266" w:rsidRPr="004A0900" w:rsidRDefault="00EA1266" w:rsidP="001D11C7">
      <w:pPr>
        <w:widowControl w:val="0"/>
        <w:tabs>
          <w:tab w:val="left" w:pos="720"/>
        </w:tabs>
        <w:autoSpaceDE w:val="0"/>
        <w:autoSpaceDN w:val="0"/>
        <w:adjustRightInd w:val="0"/>
        <w:ind w:left="36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15</w:t>
      </w:r>
    </w:p>
    <w:p w:rsidR="00EA1266" w:rsidRPr="004A0900" w:rsidRDefault="00EA1266" w:rsidP="001D11C7">
      <w:pPr>
        <w:widowControl w:val="0"/>
        <w:autoSpaceDE w:val="0"/>
        <w:autoSpaceDN w:val="0"/>
        <w:adjustRightInd w:val="0"/>
        <w:jc w:val="both"/>
        <w:rPr>
          <w:b/>
          <w:bCs/>
        </w:rPr>
      </w:pPr>
      <w:r w:rsidRPr="004A0900">
        <w:rPr>
          <w:b/>
          <w:bCs/>
        </w:rPr>
        <w:t xml:space="preserve">Compartimentul Juridic are următoarele atribuţii, competenţe şi responsabilităţi: </w:t>
      </w:r>
    </w:p>
    <w:p w:rsidR="00EA1266" w:rsidRPr="004A0900" w:rsidRDefault="00EA1266" w:rsidP="001E23F2">
      <w:pPr>
        <w:widowControl w:val="0"/>
        <w:autoSpaceDE w:val="0"/>
        <w:autoSpaceDN w:val="0"/>
        <w:adjustRightInd w:val="0"/>
        <w:jc w:val="both"/>
        <w:rPr>
          <w:b/>
          <w:bCs/>
        </w:rPr>
      </w:pPr>
    </w:p>
    <w:p w:rsidR="00EA1266" w:rsidRPr="004A0900" w:rsidRDefault="00EA1266" w:rsidP="00A21782">
      <w:pPr>
        <w:pStyle w:val="ListParagraph"/>
        <w:widowControl w:val="0"/>
        <w:numPr>
          <w:ilvl w:val="0"/>
          <w:numId w:val="46"/>
        </w:numPr>
        <w:autoSpaceDE w:val="0"/>
        <w:autoSpaceDN w:val="0"/>
        <w:adjustRightInd w:val="0"/>
        <w:jc w:val="both"/>
      </w:pPr>
      <w:r w:rsidRPr="004A0900">
        <w:t>reprezintă Poliţia Locală Sector 1 pe baza delegaţiei date de Directorul General în faţa instanţelor judecătoreşti şi a altor organe de jurisdicţie, ţine evidenţa proceselor şi litigiilor în care instituţia este parte;</w:t>
      </w:r>
    </w:p>
    <w:p w:rsidR="00EA1266" w:rsidRPr="004A0900" w:rsidRDefault="00EA1266" w:rsidP="00A21782">
      <w:pPr>
        <w:pStyle w:val="ListParagraph"/>
        <w:widowControl w:val="0"/>
        <w:numPr>
          <w:ilvl w:val="0"/>
          <w:numId w:val="46"/>
        </w:numPr>
        <w:autoSpaceDE w:val="0"/>
        <w:autoSpaceDN w:val="0"/>
        <w:adjustRightInd w:val="0"/>
        <w:jc w:val="both"/>
      </w:pPr>
      <w:r w:rsidRPr="004A0900">
        <w:t>ţine evidenţa şi comunică compartimentelor interesate actele normative nou apărute privind probleme de interes general;</w:t>
      </w:r>
    </w:p>
    <w:p w:rsidR="00EA1266" w:rsidRPr="004A0900" w:rsidRDefault="00EA1266" w:rsidP="00A21782">
      <w:pPr>
        <w:pStyle w:val="ListParagraph"/>
        <w:widowControl w:val="0"/>
        <w:numPr>
          <w:ilvl w:val="0"/>
          <w:numId w:val="46"/>
        </w:numPr>
        <w:autoSpaceDE w:val="0"/>
        <w:autoSpaceDN w:val="0"/>
        <w:adjustRightInd w:val="0"/>
        <w:jc w:val="both"/>
      </w:pPr>
      <w:r w:rsidRPr="004A0900">
        <w:t>redactează şi depune în termenele procedurale cererile de chemare în judecată, plângerile penale, întâmpinările, cererile reconvenţionale, notele de şedinţe, probele şi concluziile scrise, motivele care stau la baza exercitării căilor de atac, în dosarele în care instituţia este parte;</w:t>
      </w:r>
    </w:p>
    <w:p w:rsidR="00EA1266" w:rsidRPr="004A0900" w:rsidRDefault="00EA1266" w:rsidP="00A21782">
      <w:pPr>
        <w:pStyle w:val="ListParagraph"/>
        <w:widowControl w:val="0"/>
        <w:numPr>
          <w:ilvl w:val="0"/>
          <w:numId w:val="46"/>
        </w:numPr>
        <w:autoSpaceDE w:val="0"/>
        <w:autoSpaceDN w:val="0"/>
        <w:adjustRightInd w:val="0"/>
        <w:jc w:val="both"/>
      </w:pPr>
      <w:r w:rsidRPr="004A0900">
        <w:t>elaborează şi prezintă conducerii, ori de câte ori apreciază că este necesar, propuneri privind necesitatea exercitării căilor de atac împotriva hotărârilor judecătoreşti nefavorabile instituţiei;</w:t>
      </w:r>
    </w:p>
    <w:p w:rsidR="00EA1266" w:rsidRPr="004A0900" w:rsidRDefault="00EA1266" w:rsidP="00A21782">
      <w:pPr>
        <w:pStyle w:val="ListParagraph"/>
        <w:widowControl w:val="0"/>
        <w:numPr>
          <w:ilvl w:val="0"/>
          <w:numId w:val="46"/>
        </w:numPr>
        <w:autoSpaceDE w:val="0"/>
        <w:autoSpaceDN w:val="0"/>
        <w:adjustRightInd w:val="0"/>
        <w:jc w:val="both"/>
      </w:pPr>
      <w:r w:rsidRPr="004A0900">
        <w:t>întocmeşte documentele necesare în relaţie cu organele de urmărire penală sau alte instituţii cu atribuţii de control;</w:t>
      </w:r>
    </w:p>
    <w:p w:rsidR="00EA1266" w:rsidRPr="004A0900" w:rsidRDefault="00EA1266" w:rsidP="00A21782">
      <w:pPr>
        <w:pStyle w:val="ListParagraph"/>
        <w:widowControl w:val="0"/>
        <w:numPr>
          <w:ilvl w:val="0"/>
          <w:numId w:val="46"/>
        </w:numPr>
        <w:autoSpaceDE w:val="0"/>
        <w:autoSpaceDN w:val="0"/>
        <w:adjustRightInd w:val="0"/>
        <w:jc w:val="both"/>
      </w:pPr>
      <w:r w:rsidRPr="004A0900">
        <w:t>ţine evidenţa proceselor şi litigiilor în care unitatea este parte şi urmăreşte obţinerea titlurilor executorii pentru creanţele unităţii;</w:t>
      </w:r>
    </w:p>
    <w:p w:rsidR="00EA1266" w:rsidRPr="004A0900" w:rsidRDefault="00EA1266" w:rsidP="00A21782">
      <w:pPr>
        <w:pStyle w:val="ListParagraph"/>
        <w:widowControl w:val="0"/>
        <w:numPr>
          <w:ilvl w:val="0"/>
          <w:numId w:val="46"/>
        </w:numPr>
        <w:autoSpaceDE w:val="0"/>
        <w:autoSpaceDN w:val="0"/>
        <w:adjustRightInd w:val="0"/>
        <w:jc w:val="both"/>
      </w:pPr>
      <w:r w:rsidRPr="004A0900">
        <w:t>în baza unei delegaţii speciale date de Directorul General, poate fixa pretenţiile, renunţarea la pretenţii şi poate da răspunsuri la interogatoriu;</w:t>
      </w:r>
    </w:p>
    <w:p w:rsidR="00EA1266" w:rsidRPr="004A0900" w:rsidRDefault="00EA1266" w:rsidP="00A21782">
      <w:pPr>
        <w:pStyle w:val="ListParagraph"/>
        <w:widowControl w:val="0"/>
        <w:numPr>
          <w:ilvl w:val="0"/>
          <w:numId w:val="46"/>
        </w:numPr>
        <w:autoSpaceDE w:val="0"/>
        <w:autoSpaceDN w:val="0"/>
        <w:adjustRightInd w:val="0"/>
        <w:jc w:val="both"/>
      </w:pPr>
      <w:r w:rsidRPr="004A0900">
        <w:t>formulează răspunsurile la interogatorii în colaborare cu serviciile competente;</w:t>
      </w:r>
    </w:p>
    <w:p w:rsidR="00EA1266" w:rsidRPr="004A0900" w:rsidRDefault="00EA1266" w:rsidP="00A21782">
      <w:pPr>
        <w:pStyle w:val="ListParagraph"/>
        <w:widowControl w:val="0"/>
        <w:numPr>
          <w:ilvl w:val="0"/>
          <w:numId w:val="46"/>
        </w:numPr>
        <w:autoSpaceDE w:val="0"/>
        <w:autoSpaceDN w:val="0"/>
        <w:adjustRightInd w:val="0"/>
        <w:jc w:val="both"/>
      </w:pPr>
      <w:r w:rsidRPr="004A0900">
        <w:t>exercită căile ordinare şi extraordinare de atac împotriva hotărârilor nefavorabile;</w:t>
      </w:r>
    </w:p>
    <w:p w:rsidR="00EA1266" w:rsidRPr="004A0900" w:rsidRDefault="00EA1266" w:rsidP="00A21782">
      <w:pPr>
        <w:pStyle w:val="ListParagraph"/>
        <w:widowControl w:val="0"/>
        <w:numPr>
          <w:ilvl w:val="0"/>
          <w:numId w:val="46"/>
        </w:numPr>
        <w:autoSpaceDE w:val="0"/>
        <w:autoSpaceDN w:val="0"/>
        <w:adjustRightInd w:val="0"/>
        <w:jc w:val="both"/>
      </w:pPr>
      <w:r w:rsidRPr="004A0900">
        <w:t>îşi exprimă punctul de vedere în scris (referate) privind neexercitarea căilor de atac;</w:t>
      </w:r>
    </w:p>
    <w:p w:rsidR="00EA1266" w:rsidRPr="004A0900" w:rsidRDefault="00EA1266" w:rsidP="00A21782">
      <w:pPr>
        <w:pStyle w:val="ListParagraph"/>
        <w:widowControl w:val="0"/>
        <w:numPr>
          <w:ilvl w:val="0"/>
          <w:numId w:val="46"/>
        </w:numPr>
        <w:autoSpaceDE w:val="0"/>
        <w:autoSpaceDN w:val="0"/>
        <w:adjustRightInd w:val="0"/>
        <w:jc w:val="both"/>
      </w:pPr>
      <w:r w:rsidRPr="004A0900">
        <w:t>face cereri de intervenţii în dosarele aflate pe rol şi în care Poliţia Locală Sector 1 justifică un interes;</w:t>
      </w:r>
    </w:p>
    <w:p w:rsidR="00EA1266" w:rsidRPr="004A0900" w:rsidRDefault="00EA1266" w:rsidP="00A21782">
      <w:pPr>
        <w:pStyle w:val="ListParagraph"/>
        <w:widowControl w:val="0"/>
        <w:numPr>
          <w:ilvl w:val="0"/>
          <w:numId w:val="46"/>
        </w:numPr>
        <w:autoSpaceDE w:val="0"/>
        <w:autoSpaceDN w:val="0"/>
        <w:adjustRightInd w:val="0"/>
        <w:jc w:val="both"/>
      </w:pPr>
      <w:r w:rsidRPr="004A0900">
        <w:t>verifică şi avizează proiectele de contracte întocmite de serviciile funcţionale şi de specialitate din cadrul instituţiei;</w:t>
      </w:r>
    </w:p>
    <w:p w:rsidR="00EA1266" w:rsidRPr="004A0900" w:rsidRDefault="00EA1266" w:rsidP="00A21782">
      <w:pPr>
        <w:pStyle w:val="ListParagraph"/>
        <w:widowControl w:val="0"/>
        <w:numPr>
          <w:ilvl w:val="0"/>
          <w:numId w:val="46"/>
        </w:numPr>
        <w:autoSpaceDE w:val="0"/>
        <w:autoSpaceDN w:val="0"/>
        <w:adjustRightInd w:val="0"/>
        <w:jc w:val="both"/>
      </w:pPr>
      <w:r w:rsidRPr="004A0900">
        <w:t>avizează din punct de vedere al legalităţii orice măsură care ar putea aducere atingere drepturilor Poliţiei Locale Sector 1 sau ale personalului său;</w:t>
      </w:r>
    </w:p>
    <w:p w:rsidR="00EA1266" w:rsidRPr="004A0900" w:rsidRDefault="00EA1266" w:rsidP="00A21782">
      <w:pPr>
        <w:pStyle w:val="ListParagraph"/>
        <w:widowControl w:val="0"/>
        <w:numPr>
          <w:ilvl w:val="0"/>
          <w:numId w:val="46"/>
        </w:numPr>
        <w:autoSpaceDE w:val="0"/>
        <w:autoSpaceDN w:val="0"/>
        <w:adjustRightInd w:val="0"/>
        <w:jc w:val="both"/>
      </w:pPr>
      <w:r w:rsidRPr="004A0900">
        <w:t>avizează de legalitate referatele de specialitate care stau la baza emiterii deciziilor emise de Directorul General;</w:t>
      </w:r>
    </w:p>
    <w:p w:rsidR="00EA1266" w:rsidRPr="004A0900" w:rsidRDefault="00EA1266" w:rsidP="00A21782">
      <w:pPr>
        <w:pStyle w:val="ListParagraph"/>
        <w:widowControl w:val="0"/>
        <w:numPr>
          <w:ilvl w:val="0"/>
          <w:numId w:val="46"/>
        </w:numPr>
        <w:autoSpaceDE w:val="0"/>
        <w:autoSpaceDN w:val="0"/>
        <w:adjustRightInd w:val="0"/>
        <w:jc w:val="both"/>
      </w:pPr>
      <w:r w:rsidRPr="004A0900">
        <w:t>avizează de legalitate deciziile emise de Directorul General;</w:t>
      </w:r>
    </w:p>
    <w:p w:rsidR="00EA1266" w:rsidRPr="004A0900" w:rsidRDefault="00EA1266" w:rsidP="00A21782">
      <w:pPr>
        <w:pStyle w:val="ListParagraph"/>
        <w:widowControl w:val="0"/>
        <w:numPr>
          <w:ilvl w:val="0"/>
          <w:numId w:val="46"/>
        </w:numPr>
        <w:autoSpaceDE w:val="0"/>
        <w:autoSpaceDN w:val="0"/>
        <w:adjustRightInd w:val="0"/>
        <w:jc w:val="both"/>
      </w:pPr>
      <w:r w:rsidRPr="004A0900">
        <w:t>participă la negocierea contractelor care urmează să fie încheiat de instituţie;</w:t>
      </w:r>
    </w:p>
    <w:p w:rsidR="00EA1266" w:rsidRPr="004A0900" w:rsidRDefault="00EA1266" w:rsidP="00A21782">
      <w:pPr>
        <w:pStyle w:val="ListParagraph"/>
        <w:widowControl w:val="0"/>
        <w:numPr>
          <w:ilvl w:val="0"/>
          <w:numId w:val="46"/>
        </w:numPr>
        <w:autoSpaceDE w:val="0"/>
        <w:autoSpaceDN w:val="0"/>
        <w:adjustRightInd w:val="0"/>
        <w:jc w:val="both"/>
      </w:pPr>
      <w:r w:rsidRPr="004A0900">
        <w:t>participă în comisiile constituite la nivelul instituţiei;</w:t>
      </w:r>
    </w:p>
    <w:p w:rsidR="00EA1266" w:rsidRPr="004A0900" w:rsidRDefault="00EA1266" w:rsidP="00A21782">
      <w:pPr>
        <w:pStyle w:val="ListParagraph"/>
        <w:widowControl w:val="0"/>
        <w:numPr>
          <w:ilvl w:val="0"/>
          <w:numId w:val="46"/>
        </w:numPr>
        <w:autoSpaceDE w:val="0"/>
        <w:autoSpaceDN w:val="0"/>
        <w:adjustRightInd w:val="0"/>
        <w:jc w:val="both"/>
      </w:pPr>
      <w:r w:rsidRPr="004A0900">
        <w:t>întocmeşte proiecte de acte normative (HCL, Decizii, Dispoziţii), care au legătură cu domeniul de activitate al Poliţiei Locale Sector 1, colaborând în acest scop cu compartimentele de resort;</w:t>
      </w:r>
    </w:p>
    <w:p w:rsidR="00EA1266" w:rsidRPr="004A0900" w:rsidRDefault="00EA1266" w:rsidP="00A21782">
      <w:pPr>
        <w:pStyle w:val="ListParagraph"/>
        <w:widowControl w:val="0"/>
        <w:numPr>
          <w:ilvl w:val="0"/>
          <w:numId w:val="46"/>
        </w:numPr>
        <w:autoSpaceDE w:val="0"/>
        <w:autoSpaceDN w:val="0"/>
        <w:adjustRightInd w:val="0"/>
        <w:jc w:val="both"/>
      </w:pPr>
      <w:r w:rsidRPr="004A0900">
        <w:t>asigură păstrarea colecţiei „Monitorul Oficial al României” şi completarea acestei colecţii pe măsura apariţiei de noi acte normative;</w:t>
      </w:r>
    </w:p>
    <w:p w:rsidR="00EA1266" w:rsidRPr="004A0900" w:rsidRDefault="00EA1266" w:rsidP="00A21782">
      <w:pPr>
        <w:pStyle w:val="ListParagraph"/>
        <w:widowControl w:val="0"/>
        <w:numPr>
          <w:ilvl w:val="0"/>
          <w:numId w:val="46"/>
        </w:numPr>
        <w:autoSpaceDE w:val="0"/>
        <w:autoSpaceDN w:val="0"/>
        <w:adjustRightInd w:val="0"/>
        <w:jc w:val="both"/>
      </w:pPr>
      <w:r w:rsidRPr="004A0900">
        <w:t>promovează orice alte acţiuni în justiţie cu aprobarea conducătorilor instituţiei;</w:t>
      </w:r>
    </w:p>
    <w:p w:rsidR="00EA1266" w:rsidRPr="004A0900" w:rsidRDefault="00EA1266" w:rsidP="00A21782">
      <w:pPr>
        <w:pStyle w:val="ListParagraph"/>
        <w:widowControl w:val="0"/>
        <w:numPr>
          <w:ilvl w:val="0"/>
          <w:numId w:val="46"/>
        </w:numPr>
        <w:autoSpaceDE w:val="0"/>
        <w:autoSpaceDN w:val="0"/>
        <w:adjustRightInd w:val="0"/>
        <w:jc w:val="both"/>
      </w:pPr>
      <w:r w:rsidRPr="004A0900">
        <w:t>întocmeşte întâmpinările şi completează pentru fiecare proces-verbal contestat un dosar, în colaborare cu serviciile funcţionale implicate, cu documente relevante în susţinerea cauzei în instanţă, solicitând referate de specialitate, note de constatare în diverse faze de desfăşurare a litigiului între părţi;</w:t>
      </w:r>
    </w:p>
    <w:p w:rsidR="00EA1266" w:rsidRPr="004A0900" w:rsidRDefault="00EA1266" w:rsidP="00A21782">
      <w:pPr>
        <w:pStyle w:val="ListParagraph"/>
        <w:widowControl w:val="0"/>
        <w:numPr>
          <w:ilvl w:val="0"/>
          <w:numId w:val="46"/>
        </w:numPr>
        <w:autoSpaceDE w:val="0"/>
        <w:autoSpaceDN w:val="0"/>
        <w:adjustRightInd w:val="0"/>
        <w:jc w:val="both"/>
      </w:pPr>
      <w:r w:rsidRPr="004A0900">
        <w:t>avizează din punct de vedere al legalităţii, lucrările emise de servicii şi birouri, atunci când actele normative sunt neclare şi necesită interpretare;</w:t>
      </w:r>
    </w:p>
    <w:p w:rsidR="00EA1266" w:rsidRPr="004A0900" w:rsidRDefault="00EA1266" w:rsidP="00A21782">
      <w:pPr>
        <w:pStyle w:val="ListParagraph"/>
        <w:widowControl w:val="0"/>
        <w:numPr>
          <w:ilvl w:val="0"/>
          <w:numId w:val="46"/>
        </w:numPr>
        <w:autoSpaceDE w:val="0"/>
        <w:autoSpaceDN w:val="0"/>
        <w:adjustRightInd w:val="0"/>
        <w:jc w:val="both"/>
      </w:pPr>
      <w:r w:rsidRPr="004A0900">
        <w:t>asigură consiliere juridică de specialitate şi întocmeşte puncte de vedere referitoare la modalitatea de interpretare şi aplicarea legilor, la solicitarea compartimentelor;</w:t>
      </w:r>
    </w:p>
    <w:p w:rsidR="00EA1266" w:rsidRPr="004A0900" w:rsidRDefault="00EA1266" w:rsidP="00A21782">
      <w:pPr>
        <w:pStyle w:val="ListParagraph"/>
        <w:widowControl w:val="0"/>
        <w:numPr>
          <w:ilvl w:val="0"/>
          <w:numId w:val="46"/>
        </w:numPr>
        <w:autoSpaceDE w:val="0"/>
        <w:autoSpaceDN w:val="0"/>
        <w:adjustRightInd w:val="0"/>
        <w:jc w:val="both"/>
      </w:pPr>
      <w:r w:rsidRPr="004A0900">
        <w:t>acordă sprijin sau consiliere în executarea atribuţiilor de serviciu;</w:t>
      </w:r>
    </w:p>
    <w:p w:rsidR="00EA1266" w:rsidRPr="004A0900" w:rsidRDefault="00EA1266" w:rsidP="00A21782">
      <w:pPr>
        <w:pStyle w:val="ListParagraph"/>
        <w:widowControl w:val="0"/>
        <w:numPr>
          <w:ilvl w:val="0"/>
          <w:numId w:val="46"/>
        </w:numPr>
        <w:autoSpaceDE w:val="0"/>
        <w:autoSpaceDN w:val="0"/>
        <w:adjustRightInd w:val="0"/>
        <w:jc w:val="both"/>
      </w:pPr>
      <w:r w:rsidRPr="004A0900">
        <w:t>ţine evidenţa centralizată pe computer a tuturor fazelor până la soluţionarea definitivă a procesului verbal de contravenţie, respectiv încasarea sumelor băneşti;</w:t>
      </w:r>
    </w:p>
    <w:p w:rsidR="00EA1266" w:rsidRPr="004A0900" w:rsidRDefault="00EA1266" w:rsidP="00A21782">
      <w:pPr>
        <w:pStyle w:val="ListParagraph"/>
        <w:widowControl w:val="0"/>
        <w:numPr>
          <w:ilvl w:val="0"/>
          <w:numId w:val="46"/>
        </w:numPr>
        <w:autoSpaceDE w:val="0"/>
        <w:autoSpaceDN w:val="0"/>
        <w:adjustRightInd w:val="0"/>
        <w:jc w:val="both"/>
      </w:pPr>
      <w:r w:rsidRPr="004A0900">
        <w:t>întocmeşte şi prezintă la cererea conducerii sau a altor organisme abilitate situaţia contestaţiilor la proceselor verbale;</w:t>
      </w:r>
    </w:p>
    <w:p w:rsidR="00EA1266" w:rsidRPr="004A0900" w:rsidRDefault="00EA1266" w:rsidP="00A21782">
      <w:pPr>
        <w:pStyle w:val="ListParagraph"/>
        <w:widowControl w:val="0"/>
        <w:numPr>
          <w:ilvl w:val="0"/>
          <w:numId w:val="46"/>
        </w:numPr>
        <w:autoSpaceDE w:val="0"/>
        <w:autoSpaceDN w:val="0"/>
        <w:adjustRightInd w:val="0"/>
        <w:jc w:val="both"/>
      </w:pPr>
      <w:r w:rsidRPr="004A0900">
        <w:t>coordonează, îndrumă metodologic şi monitorizează implementarea sistemelor de control intern/managerial şi certificarea ISO;</w:t>
      </w:r>
    </w:p>
    <w:p w:rsidR="00EA1266" w:rsidRPr="004A0900" w:rsidRDefault="00EA1266" w:rsidP="00A21782">
      <w:pPr>
        <w:pStyle w:val="ListParagraph"/>
        <w:widowControl w:val="0"/>
        <w:numPr>
          <w:ilvl w:val="0"/>
          <w:numId w:val="46"/>
        </w:numPr>
        <w:autoSpaceDE w:val="0"/>
        <w:autoSpaceDN w:val="0"/>
        <w:adjustRightInd w:val="0"/>
        <w:jc w:val="both"/>
      </w:pPr>
      <w:r w:rsidRPr="004A0900">
        <w:t>îndeplineşte orice alte sarcini prevăzute de lege sau dispuse de directorul general, în legătură cu domeniul de activitate;</w:t>
      </w:r>
    </w:p>
    <w:p w:rsidR="00EA1266" w:rsidRPr="004A0900" w:rsidRDefault="00EA1266" w:rsidP="00A21782">
      <w:pPr>
        <w:pStyle w:val="ListParagraph"/>
        <w:widowControl w:val="0"/>
        <w:numPr>
          <w:ilvl w:val="0"/>
          <w:numId w:val="46"/>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pStyle w:val="ListParagraph"/>
        <w:widowControl w:val="0"/>
        <w:numPr>
          <w:ilvl w:val="0"/>
          <w:numId w:val="46"/>
        </w:numPr>
        <w:autoSpaceDE w:val="0"/>
        <w:autoSpaceDN w:val="0"/>
        <w:adjustRightInd w:val="0"/>
        <w:jc w:val="both"/>
      </w:pPr>
      <w:r w:rsidRPr="004A0900">
        <w:t>transmite specificațiile tehnice;</w:t>
      </w:r>
    </w:p>
    <w:p w:rsidR="00EA1266" w:rsidRPr="004A0900" w:rsidRDefault="00EA1266" w:rsidP="00A21782">
      <w:pPr>
        <w:pStyle w:val="ListParagraph"/>
        <w:widowControl w:val="0"/>
        <w:numPr>
          <w:ilvl w:val="0"/>
          <w:numId w:val="46"/>
        </w:numPr>
        <w:autoSpaceDE w:val="0"/>
        <w:autoSpaceDN w:val="0"/>
        <w:adjustRightInd w:val="0"/>
        <w:jc w:val="both"/>
      </w:pPr>
      <w:r w:rsidRPr="004A0900">
        <w:t>îndeplineşte orice alte sarcini prevăzute de lege sau dispuse de Directorul General, în legătură cu domeniul de activitate.</w:t>
      </w:r>
    </w:p>
    <w:p w:rsidR="00EA1266" w:rsidRPr="004A0900" w:rsidRDefault="00EA1266" w:rsidP="004A0900">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16</w:t>
      </w:r>
    </w:p>
    <w:p w:rsidR="00EA1266" w:rsidRPr="004A0900" w:rsidRDefault="00EA1266" w:rsidP="001D11C7">
      <w:pPr>
        <w:widowControl w:val="0"/>
        <w:autoSpaceDE w:val="0"/>
        <w:autoSpaceDN w:val="0"/>
        <w:adjustRightInd w:val="0"/>
        <w:jc w:val="both"/>
        <w:rPr>
          <w:b/>
          <w:bCs/>
        </w:rPr>
      </w:pPr>
      <w:r w:rsidRPr="004A0900">
        <w:rPr>
          <w:b/>
          <w:bCs/>
        </w:rPr>
        <w:t xml:space="preserve">Biroul Resurse Umane are următoarele atribuţii, competenţe şi responsabilităţi: </w:t>
      </w:r>
    </w:p>
    <w:p w:rsidR="00EA1266" w:rsidRPr="004A0900" w:rsidRDefault="00EA1266" w:rsidP="001D11C7">
      <w:pPr>
        <w:widowControl w:val="0"/>
        <w:autoSpaceDE w:val="0"/>
        <w:autoSpaceDN w:val="0"/>
        <w:adjustRightInd w:val="0"/>
        <w:jc w:val="both"/>
        <w:rPr>
          <w:b/>
          <w:bCs/>
        </w:rPr>
      </w:pPr>
    </w:p>
    <w:p w:rsidR="00EA1266" w:rsidRPr="004A0900" w:rsidRDefault="00EA1266" w:rsidP="00A21782">
      <w:pPr>
        <w:widowControl w:val="0"/>
        <w:numPr>
          <w:ilvl w:val="0"/>
          <w:numId w:val="39"/>
        </w:numPr>
        <w:autoSpaceDE w:val="0"/>
        <w:autoSpaceDN w:val="0"/>
        <w:adjustRightInd w:val="0"/>
        <w:jc w:val="both"/>
      </w:pPr>
      <w:r w:rsidRPr="004A0900">
        <w:t>asigură recrutarea şi angajarea personalului pe bază de competenţă şi conform prevederilor legale, prin concurs;</w:t>
      </w:r>
    </w:p>
    <w:p w:rsidR="00EA1266" w:rsidRPr="004A0900" w:rsidRDefault="00EA1266" w:rsidP="00A21782">
      <w:pPr>
        <w:widowControl w:val="0"/>
        <w:numPr>
          <w:ilvl w:val="0"/>
          <w:numId w:val="39"/>
        </w:numPr>
        <w:autoSpaceDE w:val="0"/>
        <w:autoSpaceDN w:val="0"/>
        <w:adjustRightInd w:val="0"/>
        <w:jc w:val="both"/>
      </w:pPr>
      <w:r w:rsidRPr="004A0900">
        <w:t>organizează, conform legislaţiei în vigoare, concursurile pentru ocuparea posturilor vacante din aparatul propriu şi verifică îndeplinirea de către participanţi a condiţiilor prevăzute de lege, precum şi concursuri sau examene de promovare;</w:t>
      </w:r>
    </w:p>
    <w:p w:rsidR="00EA1266" w:rsidRPr="004A0900" w:rsidRDefault="00EA1266" w:rsidP="00A21782">
      <w:pPr>
        <w:widowControl w:val="0"/>
        <w:numPr>
          <w:ilvl w:val="0"/>
          <w:numId w:val="39"/>
        </w:numPr>
        <w:autoSpaceDE w:val="0"/>
        <w:autoSpaceDN w:val="0"/>
        <w:adjustRightInd w:val="0"/>
        <w:jc w:val="both"/>
      </w:pPr>
      <w:r w:rsidRPr="004A0900">
        <w:t>urmăreşte respectarea legalităţii privind angajarea şi acordarea tuturor drepturilor prevăzute de legislaţia muncii pentru personalul din aparatul propriu;</w:t>
      </w:r>
    </w:p>
    <w:p w:rsidR="00EA1266" w:rsidRPr="004A0900" w:rsidRDefault="00EA1266" w:rsidP="00A21782">
      <w:pPr>
        <w:widowControl w:val="0"/>
        <w:numPr>
          <w:ilvl w:val="0"/>
          <w:numId w:val="39"/>
        </w:numPr>
        <w:autoSpaceDE w:val="0"/>
        <w:autoSpaceDN w:val="0"/>
        <w:adjustRightInd w:val="0"/>
        <w:jc w:val="both"/>
      </w:pPr>
      <w:r w:rsidRPr="004A0900">
        <w:t>analizează propunerile de structuri organizatorice ale compartimentelor din aparatul propriu şi pregăteşte documentaţia necesară elaborării Regulamentului de Organizare şi Funcţionare, Regulamentul Intern şi a altor instrucţiuni necesare bunei funcţionări a aparatului propriu al instituţiei;</w:t>
      </w:r>
    </w:p>
    <w:p w:rsidR="00EA1266" w:rsidRPr="004A0900" w:rsidRDefault="00EA1266" w:rsidP="00A21782">
      <w:pPr>
        <w:widowControl w:val="0"/>
        <w:numPr>
          <w:ilvl w:val="0"/>
          <w:numId w:val="39"/>
        </w:numPr>
        <w:autoSpaceDE w:val="0"/>
        <w:autoSpaceDN w:val="0"/>
        <w:adjustRightInd w:val="0"/>
        <w:jc w:val="both"/>
      </w:pPr>
      <w:r w:rsidRPr="004A0900">
        <w:t>pregăteşte documentaţia necesară elaborării statului de funcţii a aparatului propriu;</w:t>
      </w:r>
    </w:p>
    <w:p w:rsidR="00EA1266" w:rsidRPr="004A0900" w:rsidRDefault="00EA1266" w:rsidP="00A21782">
      <w:pPr>
        <w:widowControl w:val="0"/>
        <w:numPr>
          <w:ilvl w:val="0"/>
          <w:numId w:val="39"/>
        </w:numPr>
        <w:autoSpaceDE w:val="0"/>
        <w:autoSpaceDN w:val="0"/>
        <w:adjustRightInd w:val="0"/>
        <w:jc w:val="both"/>
      </w:pPr>
      <w:r w:rsidRPr="004A0900">
        <w:t>întocmeşte rapoartele de specialitate privind modificarea organigramelor şi statelor de funcţii ale structurilor şi compartimentelor;</w:t>
      </w:r>
    </w:p>
    <w:p w:rsidR="00EA1266" w:rsidRPr="004A0900" w:rsidRDefault="00EA1266" w:rsidP="00A21782">
      <w:pPr>
        <w:widowControl w:val="0"/>
        <w:numPr>
          <w:ilvl w:val="0"/>
          <w:numId w:val="39"/>
        </w:numPr>
        <w:autoSpaceDE w:val="0"/>
        <w:autoSpaceDN w:val="0"/>
        <w:adjustRightInd w:val="0"/>
        <w:jc w:val="both"/>
      </w:pPr>
      <w:r w:rsidRPr="004A0900">
        <w:t>ţine evidenţa fişelor de post pentru aparatul propriu al instituţiei şi asigură corelarea acestora cu atribuţiile din Regulamentul de Organizare si Funcţionare;</w:t>
      </w:r>
    </w:p>
    <w:p w:rsidR="00EA1266" w:rsidRPr="004A0900" w:rsidRDefault="00EA1266" w:rsidP="00A21782">
      <w:pPr>
        <w:widowControl w:val="0"/>
        <w:numPr>
          <w:ilvl w:val="0"/>
          <w:numId w:val="39"/>
        </w:numPr>
        <w:autoSpaceDE w:val="0"/>
        <w:autoSpaceDN w:val="0"/>
        <w:adjustRightInd w:val="0"/>
        <w:jc w:val="both"/>
      </w:pPr>
      <w:r w:rsidRPr="004A0900">
        <w:t>răspunde de aplicarea corectă a legislaţiei de salarizare (salariul de baza, indemnizaţii de conducere, etc.);</w:t>
      </w:r>
    </w:p>
    <w:p w:rsidR="00EA1266" w:rsidRPr="004A0900" w:rsidRDefault="00EA1266" w:rsidP="00A21782">
      <w:pPr>
        <w:widowControl w:val="0"/>
        <w:numPr>
          <w:ilvl w:val="0"/>
          <w:numId w:val="39"/>
        </w:numPr>
        <w:autoSpaceDE w:val="0"/>
        <w:autoSpaceDN w:val="0"/>
        <w:adjustRightInd w:val="0"/>
        <w:jc w:val="both"/>
      </w:pPr>
      <w:r w:rsidRPr="004A0900">
        <w:t>întocmeşte dosarele personale ale salariaţilor contractuali şi a dosarelor profesionale ale funcţionarilor publici, urmărind şi efectuând orice modificare ce intervine în situaţia personală sau profesională a fiecărui angajat;</w:t>
      </w:r>
    </w:p>
    <w:p w:rsidR="00EA1266" w:rsidRPr="004A0900" w:rsidRDefault="00EA1266" w:rsidP="00A21782">
      <w:pPr>
        <w:widowControl w:val="0"/>
        <w:numPr>
          <w:ilvl w:val="0"/>
          <w:numId w:val="39"/>
        </w:numPr>
        <w:autoSpaceDE w:val="0"/>
        <w:autoSpaceDN w:val="0"/>
        <w:adjustRightInd w:val="0"/>
        <w:jc w:val="both"/>
      </w:pPr>
      <w:r w:rsidRPr="004A0900">
        <w:t>întocmeşte contractul individual de muncă pentru angajaţii contractuali, ţine evidenţa acestor contracte în registrul de Evidenţă a Salariaţilor, operează şi transmite situaţii către Inspectoratul Teritorial de Muncă;</w:t>
      </w:r>
    </w:p>
    <w:p w:rsidR="00EA1266" w:rsidRPr="004A0900" w:rsidRDefault="00EA1266" w:rsidP="00A21782">
      <w:pPr>
        <w:widowControl w:val="0"/>
        <w:numPr>
          <w:ilvl w:val="0"/>
          <w:numId w:val="39"/>
        </w:numPr>
        <w:autoSpaceDE w:val="0"/>
        <w:autoSpaceDN w:val="0"/>
        <w:adjustRightInd w:val="0"/>
        <w:jc w:val="both"/>
      </w:pPr>
      <w:r w:rsidRPr="004A0900">
        <w:t>asigură completarea şi eliberarea legitimaţiilor de serviciu şi urmăreşte recuperarea lor la plecarea definitivă din instituţie a salariaţilor;</w:t>
      </w:r>
    </w:p>
    <w:p w:rsidR="00EA1266" w:rsidRPr="004A0900" w:rsidRDefault="00EA1266" w:rsidP="00A21782">
      <w:pPr>
        <w:widowControl w:val="0"/>
        <w:numPr>
          <w:ilvl w:val="0"/>
          <w:numId w:val="39"/>
        </w:numPr>
        <w:autoSpaceDE w:val="0"/>
        <w:autoSpaceDN w:val="0"/>
        <w:adjustRightInd w:val="0"/>
        <w:jc w:val="both"/>
      </w:pPr>
      <w:r w:rsidRPr="004A0900">
        <w:t>colaborează cu Ministerul Muncii, Solidarităţii Sociale şi Familiei, Ministerul Administraţiei, Internelor şi Reformei Administrative, Ministerul Finanţelor Publice şi Agenţia Naţională a Funcţionarilor Publici pentru aplicarea corectă a prevederilor legale în domeniu;</w:t>
      </w:r>
    </w:p>
    <w:p w:rsidR="00EA1266" w:rsidRPr="004A0900" w:rsidRDefault="00EA1266" w:rsidP="00A21782">
      <w:pPr>
        <w:widowControl w:val="0"/>
        <w:numPr>
          <w:ilvl w:val="0"/>
          <w:numId w:val="39"/>
        </w:numPr>
        <w:autoSpaceDE w:val="0"/>
        <w:autoSpaceDN w:val="0"/>
        <w:adjustRightInd w:val="0"/>
        <w:jc w:val="both"/>
      </w:pPr>
      <w:r w:rsidRPr="004A0900">
        <w:t>răspunde de asigurarea necesarului de personal pe funcţii şi specialităţi;</w:t>
      </w:r>
    </w:p>
    <w:p w:rsidR="00EA1266" w:rsidRPr="004A0900" w:rsidRDefault="00EA1266" w:rsidP="00A21782">
      <w:pPr>
        <w:widowControl w:val="0"/>
        <w:numPr>
          <w:ilvl w:val="0"/>
          <w:numId w:val="39"/>
        </w:numPr>
        <w:autoSpaceDE w:val="0"/>
        <w:autoSpaceDN w:val="0"/>
        <w:adjustRightInd w:val="0"/>
        <w:jc w:val="both"/>
      </w:pPr>
      <w:r w:rsidRPr="004A0900">
        <w:t>ţine evidenţa condicilor de prezenţă şi registrul de prezenţă peste programul normal de lucru;</w:t>
      </w:r>
    </w:p>
    <w:p w:rsidR="00EA1266" w:rsidRPr="004A0900" w:rsidRDefault="00EA1266" w:rsidP="00A21782">
      <w:pPr>
        <w:widowControl w:val="0"/>
        <w:numPr>
          <w:ilvl w:val="0"/>
          <w:numId w:val="39"/>
        </w:numPr>
        <w:autoSpaceDE w:val="0"/>
        <w:autoSpaceDN w:val="0"/>
        <w:adjustRightInd w:val="0"/>
        <w:jc w:val="both"/>
      </w:pPr>
      <w:r w:rsidRPr="004A0900">
        <w:t>efectuează lucrările legate de încadrarea, promovarea, definitivarea, detaşarea sau încetarea contractului de muncă sau a raportului de serviciu a personalului din aparatul propriu;</w:t>
      </w:r>
    </w:p>
    <w:p w:rsidR="00EA1266" w:rsidRPr="004A0900" w:rsidRDefault="00EA1266" w:rsidP="00A21782">
      <w:pPr>
        <w:widowControl w:val="0"/>
        <w:numPr>
          <w:ilvl w:val="0"/>
          <w:numId w:val="39"/>
        </w:numPr>
        <w:autoSpaceDE w:val="0"/>
        <w:autoSpaceDN w:val="0"/>
        <w:adjustRightInd w:val="0"/>
        <w:jc w:val="both"/>
      </w:pPr>
      <w:r w:rsidRPr="004A0900">
        <w:t>întocmeşte decizii de angajare, promovare şi definitivare în funcţii, de sancţionare şi încetare a contractului de muncă sau a raportului de serviciu şi alte tipuri de decizii;</w:t>
      </w:r>
    </w:p>
    <w:p w:rsidR="00EA1266" w:rsidRPr="004A0900" w:rsidRDefault="00EA1266" w:rsidP="00A21782">
      <w:pPr>
        <w:widowControl w:val="0"/>
        <w:numPr>
          <w:ilvl w:val="0"/>
          <w:numId w:val="39"/>
        </w:numPr>
        <w:autoSpaceDE w:val="0"/>
        <w:autoSpaceDN w:val="0"/>
        <w:adjustRightInd w:val="0"/>
        <w:jc w:val="both"/>
      </w:pPr>
      <w:r w:rsidRPr="004A0900">
        <w:t>ţine evidenţa concediilor de odihnă, a concediilor fară plată şi a sancţiunilor disciplinare;</w:t>
      </w:r>
    </w:p>
    <w:p w:rsidR="00EA1266" w:rsidRPr="004A0900" w:rsidRDefault="00EA1266" w:rsidP="00A21782">
      <w:pPr>
        <w:widowControl w:val="0"/>
        <w:numPr>
          <w:ilvl w:val="0"/>
          <w:numId w:val="39"/>
        </w:numPr>
        <w:autoSpaceDE w:val="0"/>
        <w:autoSpaceDN w:val="0"/>
        <w:adjustRightInd w:val="0"/>
        <w:jc w:val="both"/>
      </w:pPr>
      <w:r w:rsidRPr="004A0900">
        <w:t>urmăreşte realizarea planificării anuale a concediilor de odihnă;</w:t>
      </w:r>
    </w:p>
    <w:p w:rsidR="00EA1266" w:rsidRPr="004A0900" w:rsidRDefault="00EA1266" w:rsidP="00A21782">
      <w:pPr>
        <w:widowControl w:val="0"/>
        <w:numPr>
          <w:ilvl w:val="0"/>
          <w:numId w:val="39"/>
        </w:numPr>
        <w:autoSpaceDE w:val="0"/>
        <w:autoSpaceDN w:val="0"/>
        <w:adjustRightInd w:val="0"/>
        <w:jc w:val="both"/>
      </w:pPr>
      <w:r w:rsidRPr="004A0900">
        <w:t>ţine evidenţa rapoartelor de evaluare anuală a salariaţilor;</w:t>
      </w:r>
    </w:p>
    <w:p w:rsidR="00EA1266" w:rsidRPr="004A0900" w:rsidRDefault="00EA1266" w:rsidP="00A21782">
      <w:pPr>
        <w:widowControl w:val="0"/>
        <w:numPr>
          <w:ilvl w:val="0"/>
          <w:numId w:val="39"/>
        </w:numPr>
        <w:autoSpaceDE w:val="0"/>
        <w:autoSpaceDN w:val="0"/>
        <w:adjustRightInd w:val="0"/>
        <w:jc w:val="both"/>
      </w:pPr>
      <w:r w:rsidRPr="004A0900">
        <w:t>ţine gestiunea vechimii în muncă pentru personalul din aparatul propriu şi operează în dosarele profesionale, modificări de drepturi salariale determinate de indexări, promovări în funcţii şi în grade profesionale, etc.;</w:t>
      </w:r>
    </w:p>
    <w:p w:rsidR="00EA1266" w:rsidRPr="004A0900" w:rsidRDefault="00EA1266" w:rsidP="00A21782">
      <w:pPr>
        <w:widowControl w:val="0"/>
        <w:numPr>
          <w:ilvl w:val="0"/>
          <w:numId w:val="39"/>
        </w:numPr>
        <w:autoSpaceDE w:val="0"/>
        <w:autoSpaceDN w:val="0"/>
        <w:adjustRightInd w:val="0"/>
        <w:jc w:val="both"/>
      </w:pPr>
      <w:r w:rsidRPr="004A0900">
        <w:t>eliberează la cerere adeverinţe privind calitatea de salariat, adeverinţe care atestă vechimea în muncă;</w:t>
      </w:r>
    </w:p>
    <w:p w:rsidR="00EA1266" w:rsidRPr="004A0900" w:rsidRDefault="00EA1266" w:rsidP="00A21782">
      <w:pPr>
        <w:widowControl w:val="0"/>
        <w:numPr>
          <w:ilvl w:val="0"/>
          <w:numId w:val="39"/>
        </w:numPr>
        <w:autoSpaceDE w:val="0"/>
        <w:autoSpaceDN w:val="0"/>
        <w:adjustRightInd w:val="0"/>
        <w:jc w:val="both"/>
      </w:pPr>
      <w:r w:rsidRPr="004A0900">
        <w:t>întocmeşte şi transmite Primăriei Sectorului 1 prognozele pentru perioada următoare referitoare la numărul de angajaţi necesari pentru rezolvarea obiectivelor propuse şi a celor care apar ulterior;</w:t>
      </w:r>
    </w:p>
    <w:p w:rsidR="00EA1266" w:rsidRPr="004A0900" w:rsidRDefault="00EA1266" w:rsidP="00A21782">
      <w:pPr>
        <w:widowControl w:val="0"/>
        <w:numPr>
          <w:ilvl w:val="0"/>
          <w:numId w:val="39"/>
        </w:numPr>
        <w:autoSpaceDE w:val="0"/>
        <w:autoSpaceDN w:val="0"/>
        <w:adjustRightInd w:val="0"/>
        <w:jc w:val="both"/>
      </w:pPr>
      <w:r w:rsidRPr="004A0900">
        <w:t>întocmeşte şi transmite lunar A.N.F.P. situaţia angajaţilor în ceea ce priveşte suspendarea, transferul, încetarea raporturilor de serviciu, detaşări şi delegări, precum şi a sancţiunilor;</w:t>
      </w:r>
    </w:p>
    <w:p w:rsidR="00EA1266" w:rsidRPr="004A0900" w:rsidRDefault="00EA1266" w:rsidP="00A21782">
      <w:pPr>
        <w:widowControl w:val="0"/>
        <w:numPr>
          <w:ilvl w:val="0"/>
          <w:numId w:val="39"/>
        </w:numPr>
        <w:autoSpaceDE w:val="0"/>
        <w:autoSpaceDN w:val="0"/>
        <w:adjustRightInd w:val="0"/>
        <w:jc w:val="both"/>
      </w:pPr>
      <w:r w:rsidRPr="004A0900">
        <w:t>întocmeşte şi transmite lunar Direcţiei Resurse Umane din cadrul Primăriei Sectorului 1 statele de personal cu modificările intervenite în situaţia angajaţilor în luna anterioară raportării;</w:t>
      </w:r>
    </w:p>
    <w:p w:rsidR="00EA1266" w:rsidRPr="004A0900" w:rsidRDefault="00EA1266" w:rsidP="00A21782">
      <w:pPr>
        <w:widowControl w:val="0"/>
        <w:numPr>
          <w:ilvl w:val="0"/>
          <w:numId w:val="39"/>
        </w:numPr>
        <w:autoSpaceDE w:val="0"/>
        <w:autoSpaceDN w:val="0"/>
        <w:adjustRightInd w:val="0"/>
        <w:jc w:val="both"/>
      </w:pPr>
      <w:r w:rsidRPr="004A0900">
        <w:t xml:space="preserve">întocmeşte şi transmite raportări statistice trimestrial la Institutul Naţional de Statistică referitoare la numărul de salariaţi şi a structurii acestora pe grade şi trepte profesionale; </w:t>
      </w:r>
    </w:p>
    <w:p w:rsidR="00EA1266" w:rsidRPr="004A0900" w:rsidRDefault="00EA1266" w:rsidP="00A21782">
      <w:pPr>
        <w:widowControl w:val="0"/>
        <w:numPr>
          <w:ilvl w:val="0"/>
          <w:numId w:val="39"/>
        </w:numPr>
        <w:autoSpaceDE w:val="0"/>
        <w:autoSpaceDN w:val="0"/>
        <w:adjustRightInd w:val="0"/>
        <w:jc w:val="both"/>
      </w:pPr>
      <w:r w:rsidRPr="004A0900">
        <w:t>efectuarea verificărilor necesare înainte de întocmirea dosarului de angajare;</w:t>
      </w:r>
    </w:p>
    <w:p w:rsidR="00EA1266" w:rsidRPr="004A0900" w:rsidRDefault="00EA1266" w:rsidP="00A21782">
      <w:pPr>
        <w:widowControl w:val="0"/>
        <w:numPr>
          <w:ilvl w:val="0"/>
          <w:numId w:val="39"/>
        </w:numPr>
        <w:autoSpaceDE w:val="0"/>
        <w:autoSpaceDN w:val="0"/>
        <w:adjustRightInd w:val="0"/>
        <w:jc w:val="both"/>
      </w:pPr>
      <w:r w:rsidRPr="004A0900">
        <w:t>efectuarea verificărilor în evidenţa operativă a M.I.A. pentru cunoaşterea eventualelor antecedente ale candidaţilor incompatibile calităţii de poliţist local;</w:t>
      </w:r>
    </w:p>
    <w:p w:rsidR="00EA1266" w:rsidRPr="004A0900" w:rsidRDefault="00EA1266" w:rsidP="00A21782">
      <w:pPr>
        <w:widowControl w:val="0"/>
        <w:numPr>
          <w:ilvl w:val="0"/>
          <w:numId w:val="39"/>
        </w:numPr>
        <w:autoSpaceDE w:val="0"/>
        <w:autoSpaceDN w:val="0"/>
        <w:adjustRightInd w:val="0"/>
        <w:jc w:val="both"/>
      </w:pPr>
      <w:r w:rsidRPr="004A0900">
        <w:t>efectuarea de verificări periodice şi la ordin pentru personalul angajat;</w:t>
      </w:r>
    </w:p>
    <w:p w:rsidR="00EA1266" w:rsidRPr="004A0900" w:rsidRDefault="00EA1266" w:rsidP="00A21782">
      <w:pPr>
        <w:widowControl w:val="0"/>
        <w:numPr>
          <w:ilvl w:val="0"/>
          <w:numId w:val="39"/>
        </w:numPr>
        <w:autoSpaceDE w:val="0"/>
        <w:autoSpaceDN w:val="0"/>
        <w:adjustRightInd w:val="0"/>
        <w:jc w:val="both"/>
      </w:pPr>
      <w:r w:rsidRPr="004A0900">
        <w:t>ţine evidenţa personalului pe categorii de vârstă, studii şi prezintă situaţii statistice în vederea îmbunătăţirii structurii de personal;</w:t>
      </w:r>
    </w:p>
    <w:p w:rsidR="00EA1266" w:rsidRPr="004A0900" w:rsidRDefault="00EA1266" w:rsidP="00A21782">
      <w:pPr>
        <w:widowControl w:val="0"/>
        <w:numPr>
          <w:ilvl w:val="0"/>
          <w:numId w:val="39"/>
        </w:numPr>
        <w:autoSpaceDE w:val="0"/>
        <w:autoSpaceDN w:val="0"/>
        <w:adjustRightInd w:val="0"/>
        <w:jc w:val="both"/>
      </w:pPr>
      <w:r w:rsidRPr="004A0900">
        <w:t>organizează şi ţine evidenţa rezervei de personal.</w:t>
      </w:r>
    </w:p>
    <w:p w:rsidR="00EA1266" w:rsidRPr="004A0900" w:rsidRDefault="00EA1266" w:rsidP="00A21782">
      <w:pPr>
        <w:widowControl w:val="0"/>
        <w:numPr>
          <w:ilvl w:val="0"/>
          <w:numId w:val="39"/>
        </w:numPr>
        <w:autoSpaceDE w:val="0"/>
        <w:autoSpaceDN w:val="0"/>
        <w:adjustRightInd w:val="0"/>
        <w:jc w:val="both"/>
      </w:pPr>
      <w:r w:rsidRPr="004A0900">
        <w:t>operează modificările intervenite in structura Poliţiei Locale Sector 1 în sistemul informatic;</w:t>
      </w:r>
    </w:p>
    <w:p w:rsidR="00EA1266" w:rsidRPr="004A0900" w:rsidRDefault="00EA1266" w:rsidP="00A21782">
      <w:pPr>
        <w:widowControl w:val="0"/>
        <w:numPr>
          <w:ilvl w:val="0"/>
          <w:numId w:val="39"/>
        </w:numPr>
        <w:autoSpaceDE w:val="0"/>
        <w:autoSpaceDN w:val="0"/>
        <w:adjustRightInd w:val="0"/>
        <w:jc w:val="both"/>
      </w:pPr>
      <w:r w:rsidRPr="004A0900">
        <w:t>asigura secretariatul comisiilor de concurs/examen pentru ocuparea posturilor vacante si întocmeşte documentaţiile privind încadrarea in munca a candidaţilor declaraţi admişi pe baza proceselor verbale ale comisiilor de concurs in conformitate cu prevederile legale;</w:t>
      </w:r>
    </w:p>
    <w:p w:rsidR="00EA1266" w:rsidRPr="004A0900" w:rsidRDefault="00EA1266" w:rsidP="00A21782">
      <w:pPr>
        <w:widowControl w:val="0"/>
        <w:numPr>
          <w:ilvl w:val="0"/>
          <w:numId w:val="39"/>
        </w:numPr>
        <w:autoSpaceDE w:val="0"/>
        <w:autoSpaceDN w:val="0"/>
        <w:adjustRightInd w:val="0"/>
        <w:jc w:val="both"/>
      </w:pPr>
      <w:r w:rsidRPr="004A0900">
        <w:t>raspunde de întocmirea si tinerea la zi a statului de funcţii;</w:t>
      </w:r>
    </w:p>
    <w:p w:rsidR="00EA1266" w:rsidRPr="004A0900" w:rsidRDefault="00EA1266" w:rsidP="00A21782">
      <w:pPr>
        <w:widowControl w:val="0"/>
        <w:numPr>
          <w:ilvl w:val="0"/>
          <w:numId w:val="39"/>
        </w:numPr>
        <w:autoSpaceDE w:val="0"/>
        <w:autoSpaceDN w:val="0"/>
        <w:adjustRightInd w:val="0"/>
        <w:jc w:val="both"/>
      </w:pPr>
      <w:r w:rsidRPr="004A0900">
        <w:t>îndruma personalul de conducere în aplicarea corecta a legislaţiei în domeniul de activitate al biroului resurse umane;</w:t>
      </w:r>
    </w:p>
    <w:p w:rsidR="00EA1266" w:rsidRPr="004A0900" w:rsidRDefault="00EA1266" w:rsidP="00A21782">
      <w:pPr>
        <w:widowControl w:val="0"/>
        <w:numPr>
          <w:ilvl w:val="0"/>
          <w:numId w:val="39"/>
        </w:numPr>
        <w:autoSpaceDE w:val="0"/>
        <w:autoSpaceDN w:val="0"/>
        <w:adjustRightInd w:val="0"/>
        <w:jc w:val="both"/>
      </w:pPr>
      <w:r w:rsidRPr="004A0900">
        <w:t>întocmeşte documentele vizând dovedirea calităţii de angajat, atestarea vechimii în muncă sau pensionarea;</w:t>
      </w:r>
    </w:p>
    <w:p w:rsidR="00EA1266" w:rsidRPr="004A0900" w:rsidRDefault="00EA1266" w:rsidP="00A21782">
      <w:pPr>
        <w:widowControl w:val="0"/>
        <w:numPr>
          <w:ilvl w:val="0"/>
          <w:numId w:val="39"/>
        </w:numPr>
        <w:autoSpaceDE w:val="0"/>
        <w:autoSpaceDN w:val="0"/>
        <w:adjustRightInd w:val="0"/>
        <w:jc w:val="both"/>
      </w:pPr>
      <w:r w:rsidRPr="004A0900">
        <w:t>întocmeşte legitimaţiile de serviciu în baza dispoziţiilor legale şi urmăreşte recuperarea lor la plecarea din instituţie a salariaţilor care au beneficiat de astfel de legitimaţii;</w:t>
      </w:r>
    </w:p>
    <w:p w:rsidR="00EA1266" w:rsidRPr="004A0900" w:rsidRDefault="00EA1266" w:rsidP="00A21782">
      <w:pPr>
        <w:widowControl w:val="0"/>
        <w:numPr>
          <w:ilvl w:val="0"/>
          <w:numId w:val="39"/>
        </w:numPr>
        <w:autoSpaceDE w:val="0"/>
        <w:autoSpaceDN w:val="0"/>
        <w:adjustRightInd w:val="0"/>
        <w:jc w:val="both"/>
      </w:pPr>
      <w:r w:rsidRPr="004A0900">
        <w:t>asigura aplicarea dispoziţiilor legale privind circuitul documentelor si ia masuri pentru păstrarea in bune condiţii a lucrărilor elaborate sau rezolvate în serviciu, până la predarea acestora la arhivă;</w:t>
      </w:r>
    </w:p>
    <w:p w:rsidR="00EA1266" w:rsidRPr="004A0900" w:rsidRDefault="00EA1266" w:rsidP="00A21782">
      <w:pPr>
        <w:widowControl w:val="0"/>
        <w:numPr>
          <w:ilvl w:val="0"/>
          <w:numId w:val="39"/>
        </w:numPr>
        <w:autoSpaceDE w:val="0"/>
        <w:autoSpaceDN w:val="0"/>
        <w:adjustRightInd w:val="0"/>
        <w:jc w:val="both"/>
      </w:pPr>
      <w:r w:rsidRPr="004A0900">
        <w:t>păstrează confidenţialitatea informaţiilor gestionate;</w:t>
      </w:r>
    </w:p>
    <w:p w:rsidR="00EA1266" w:rsidRPr="004A0900" w:rsidRDefault="00EA1266" w:rsidP="00A21782">
      <w:pPr>
        <w:widowControl w:val="0"/>
        <w:numPr>
          <w:ilvl w:val="0"/>
          <w:numId w:val="39"/>
        </w:numPr>
        <w:autoSpaceDE w:val="0"/>
        <w:autoSpaceDN w:val="0"/>
        <w:adjustRightInd w:val="0"/>
        <w:jc w:val="both"/>
      </w:pPr>
      <w:r w:rsidRPr="004A0900">
        <w:t>transmite referatele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39"/>
        </w:numPr>
        <w:autoSpaceDE w:val="0"/>
        <w:autoSpaceDN w:val="0"/>
        <w:adjustRightInd w:val="0"/>
        <w:jc w:val="both"/>
      </w:pPr>
      <w:r w:rsidRPr="004A0900">
        <w:t>transmite specificațiile tehnice.</w:t>
      </w:r>
    </w:p>
    <w:p w:rsidR="00EA1266" w:rsidRPr="004A0900" w:rsidRDefault="00EA1266" w:rsidP="00A21782">
      <w:pPr>
        <w:widowControl w:val="0"/>
        <w:numPr>
          <w:ilvl w:val="0"/>
          <w:numId w:val="39"/>
        </w:numPr>
        <w:autoSpaceDE w:val="0"/>
        <w:autoSpaceDN w:val="0"/>
        <w:adjustRightInd w:val="0"/>
        <w:jc w:val="both"/>
      </w:pPr>
      <w:r w:rsidRPr="004A0900">
        <w:t>îndeplineşte orice alte sarcini prevăzute de lege sau dispuse de directorul general, în legătură cu domeniul de activitate;</w:t>
      </w:r>
    </w:p>
    <w:p w:rsidR="00EA1266" w:rsidRPr="004A0900" w:rsidRDefault="00EA1266" w:rsidP="001D11C7">
      <w:pPr>
        <w:widowControl w:val="0"/>
        <w:autoSpaceDE w:val="0"/>
        <w:autoSpaceDN w:val="0"/>
        <w:adjustRightInd w:val="0"/>
        <w:jc w:val="both"/>
      </w:pPr>
    </w:p>
    <w:p w:rsidR="00EA1266" w:rsidRPr="004A0900" w:rsidRDefault="00EA1266" w:rsidP="00D6603B">
      <w:pPr>
        <w:widowControl w:val="0"/>
        <w:autoSpaceDE w:val="0"/>
        <w:autoSpaceDN w:val="0"/>
        <w:adjustRightInd w:val="0"/>
        <w:spacing w:after="195"/>
        <w:jc w:val="both"/>
        <w:rPr>
          <w:b/>
          <w:bCs/>
          <w:u w:val="single"/>
        </w:rPr>
      </w:pPr>
      <w:r w:rsidRPr="004A0900">
        <w:rPr>
          <w:b/>
          <w:bCs/>
          <w:u w:val="single"/>
        </w:rPr>
        <w:t>Articolul 17</w:t>
      </w:r>
    </w:p>
    <w:p w:rsidR="00EA1266" w:rsidRPr="004A0900" w:rsidRDefault="00EA1266" w:rsidP="00D6603B">
      <w:pPr>
        <w:widowControl w:val="0"/>
        <w:autoSpaceDE w:val="0"/>
        <w:autoSpaceDN w:val="0"/>
        <w:adjustRightInd w:val="0"/>
        <w:spacing w:after="195"/>
        <w:jc w:val="both"/>
        <w:rPr>
          <w:b/>
          <w:bCs/>
          <w:u w:val="single"/>
        </w:rPr>
      </w:pPr>
      <w:r w:rsidRPr="004A0900">
        <w:rPr>
          <w:b/>
          <w:bCs/>
        </w:rPr>
        <w:t>Biroul Pregătire Profesională are următoarele atribuţii, competenţe şi responsabilităţi:</w:t>
      </w:r>
    </w:p>
    <w:p w:rsidR="00EA1266" w:rsidRPr="004A0900" w:rsidRDefault="00EA1266" w:rsidP="00A21782">
      <w:pPr>
        <w:widowControl w:val="0"/>
        <w:numPr>
          <w:ilvl w:val="0"/>
          <w:numId w:val="39"/>
        </w:numPr>
        <w:autoSpaceDE w:val="0"/>
        <w:autoSpaceDN w:val="0"/>
        <w:adjustRightInd w:val="0"/>
        <w:jc w:val="both"/>
      </w:pPr>
      <w:bookmarkStart w:id="25" w:name="tree_317"/>
      <w:bookmarkEnd w:id="25"/>
      <w:r w:rsidRPr="004A0900">
        <w:t>stabileşte nevoile de pregătire şi de perfecţionare a personalului din aparatul propriu, în conformitate cu recomandările făcute de personalul de conducere al fiecărei structuri;</w:t>
      </w:r>
    </w:p>
    <w:p w:rsidR="00EA1266" w:rsidRPr="004A0900" w:rsidRDefault="00EA1266" w:rsidP="00A21782">
      <w:pPr>
        <w:widowControl w:val="0"/>
        <w:numPr>
          <w:ilvl w:val="0"/>
          <w:numId w:val="39"/>
        </w:numPr>
        <w:autoSpaceDE w:val="0"/>
        <w:autoSpaceDN w:val="0"/>
        <w:adjustRightInd w:val="0"/>
        <w:jc w:val="both"/>
      </w:pPr>
      <w:r w:rsidRPr="004A0900">
        <w:t>elaborează temele de pregătire fizică şi conduce pregătirea personalului;</w:t>
      </w:r>
    </w:p>
    <w:p w:rsidR="00EA1266" w:rsidRPr="004A0900" w:rsidRDefault="00EA1266" w:rsidP="00A21782">
      <w:pPr>
        <w:widowControl w:val="0"/>
        <w:numPr>
          <w:ilvl w:val="0"/>
          <w:numId w:val="39"/>
        </w:numPr>
        <w:autoSpaceDE w:val="0"/>
        <w:autoSpaceDN w:val="0"/>
        <w:adjustRightInd w:val="0"/>
        <w:jc w:val="both"/>
      </w:pPr>
      <w:r w:rsidRPr="004A0900">
        <w:t>stabileşte obiectivele pregătirii fizice a personalului;</w:t>
      </w:r>
    </w:p>
    <w:p w:rsidR="00EA1266" w:rsidRPr="004A0900" w:rsidRDefault="00EA1266" w:rsidP="00A21782">
      <w:pPr>
        <w:widowControl w:val="0"/>
        <w:numPr>
          <w:ilvl w:val="0"/>
          <w:numId w:val="39"/>
        </w:numPr>
        <w:autoSpaceDE w:val="0"/>
        <w:autoSpaceDN w:val="0"/>
        <w:adjustRightInd w:val="0"/>
        <w:jc w:val="both"/>
      </w:pPr>
      <w:r w:rsidRPr="004A0900">
        <w:t>participă la procesul de instruire teoretică şi practică a personalului</w:t>
      </w:r>
    </w:p>
    <w:p w:rsidR="00EA1266" w:rsidRPr="004A0900" w:rsidRDefault="00EA1266" w:rsidP="00A21782">
      <w:pPr>
        <w:widowControl w:val="0"/>
        <w:numPr>
          <w:ilvl w:val="0"/>
          <w:numId w:val="39"/>
        </w:numPr>
        <w:autoSpaceDE w:val="0"/>
        <w:autoSpaceDN w:val="0"/>
        <w:adjustRightInd w:val="0"/>
        <w:jc w:val="both"/>
      </w:pPr>
      <w:r w:rsidRPr="004A0900">
        <w:t>elaborează mijloace de învăţământ specifice;</w:t>
      </w:r>
    </w:p>
    <w:p w:rsidR="00EA1266" w:rsidRPr="004A0900" w:rsidRDefault="00EA1266" w:rsidP="00A21782">
      <w:pPr>
        <w:widowControl w:val="0"/>
        <w:numPr>
          <w:ilvl w:val="0"/>
          <w:numId w:val="39"/>
        </w:numPr>
        <w:autoSpaceDE w:val="0"/>
        <w:autoSpaceDN w:val="0"/>
        <w:adjustRightInd w:val="0"/>
        <w:jc w:val="both"/>
      </w:pPr>
      <w:r w:rsidRPr="004A0900">
        <w:t>propune tehnici moderne de evaluare a nivelului de pregătire fizică;</w:t>
      </w:r>
    </w:p>
    <w:p w:rsidR="00EA1266" w:rsidRPr="004A0900" w:rsidRDefault="00EA1266" w:rsidP="00A21782">
      <w:pPr>
        <w:widowControl w:val="0"/>
        <w:numPr>
          <w:ilvl w:val="0"/>
          <w:numId w:val="39"/>
        </w:numPr>
        <w:autoSpaceDE w:val="0"/>
        <w:autoSpaceDN w:val="0"/>
        <w:adjustRightInd w:val="0"/>
        <w:jc w:val="both"/>
      </w:pPr>
      <w:r w:rsidRPr="004A0900">
        <w:t>testarea fizică în vederea angajării, probă obligatorie şi eliminatorie (termenul de depunere al contestaţiilor este de 24 ore de la afişarea rezultatelor).</w:t>
      </w:r>
    </w:p>
    <w:p w:rsidR="00EA1266" w:rsidRPr="004A0900" w:rsidRDefault="00EA1266" w:rsidP="00A21782">
      <w:pPr>
        <w:widowControl w:val="0"/>
        <w:numPr>
          <w:ilvl w:val="0"/>
          <w:numId w:val="39"/>
        </w:numPr>
        <w:autoSpaceDE w:val="0"/>
        <w:autoSpaceDN w:val="0"/>
        <w:adjustRightInd w:val="0"/>
        <w:jc w:val="both"/>
      </w:pPr>
      <w:r w:rsidRPr="004A0900">
        <w:t>evaluează dinamica pregătirii fizice a personalului.</w:t>
      </w:r>
    </w:p>
    <w:p w:rsidR="00EA1266" w:rsidRPr="004A0900" w:rsidRDefault="00EA1266" w:rsidP="00A21782">
      <w:pPr>
        <w:widowControl w:val="0"/>
        <w:numPr>
          <w:ilvl w:val="0"/>
          <w:numId w:val="39"/>
        </w:numPr>
        <w:autoSpaceDE w:val="0"/>
        <w:autoSpaceDN w:val="0"/>
        <w:adjustRightInd w:val="0"/>
        <w:jc w:val="both"/>
      </w:pPr>
      <w:r w:rsidRPr="004A0900">
        <w:t>elaborează</w:t>
      </w:r>
      <w:bookmarkStart w:id="26" w:name="tree_331"/>
      <w:bookmarkEnd w:id="26"/>
      <w:r w:rsidRPr="004A0900">
        <w:t xml:space="preserve"> planul de perfecţionare profesională a funcţionarilor publici, precum şi fondurile prevăzute în bugetul anual propriu pentru acoperirea cheltuielilor de perfecţionare profesională a funcţionarilor publici, organizate la iniţiativa ori în interesul autorităţii sau instituţiei publice.</w:t>
      </w:r>
    </w:p>
    <w:p w:rsidR="00EA1266" w:rsidRPr="004A0900" w:rsidRDefault="00EA1266" w:rsidP="00A21782">
      <w:pPr>
        <w:widowControl w:val="0"/>
        <w:numPr>
          <w:ilvl w:val="0"/>
          <w:numId w:val="39"/>
        </w:numPr>
        <w:autoSpaceDE w:val="0"/>
        <w:autoSpaceDN w:val="0"/>
        <w:adjustRightInd w:val="0"/>
        <w:jc w:val="both"/>
      </w:pPr>
      <w:r w:rsidRPr="004A0900">
        <w:t>participă împreună cu celelalte servicii abilitate la întocmirea tematicii de desfăşurare a concursurilor de ocupare sau promovare şi participă efectiv la unele dintre acestea</w:t>
      </w:r>
    </w:p>
    <w:p w:rsidR="00EA1266" w:rsidRPr="004A0900" w:rsidRDefault="00EA1266" w:rsidP="00A21782">
      <w:pPr>
        <w:widowControl w:val="0"/>
        <w:numPr>
          <w:ilvl w:val="0"/>
          <w:numId w:val="39"/>
        </w:numPr>
        <w:autoSpaceDE w:val="0"/>
        <w:autoSpaceDN w:val="0"/>
        <w:adjustRightInd w:val="0"/>
        <w:jc w:val="both"/>
      </w:pPr>
      <w:r w:rsidRPr="004A0900">
        <w:t>face propuneri de îmbunătăţire a tematicilor respective</w:t>
      </w:r>
    </w:p>
    <w:p w:rsidR="00EA1266" w:rsidRPr="004A0900" w:rsidRDefault="00EA1266" w:rsidP="00A21782">
      <w:pPr>
        <w:widowControl w:val="0"/>
        <w:numPr>
          <w:ilvl w:val="0"/>
          <w:numId w:val="39"/>
        </w:numPr>
        <w:autoSpaceDE w:val="0"/>
        <w:autoSpaceDN w:val="0"/>
        <w:adjustRightInd w:val="0"/>
        <w:jc w:val="both"/>
      </w:pPr>
      <w:r w:rsidRPr="004A0900">
        <w:t>face propuneri privind perfecţionarea formării şi pregătirii profesionale a angajaţilor şi colaborează cu alte instituţii în acest domeniu</w:t>
      </w:r>
    </w:p>
    <w:p w:rsidR="00EA1266" w:rsidRPr="004A0900" w:rsidRDefault="00EA1266" w:rsidP="00A21782">
      <w:pPr>
        <w:widowControl w:val="0"/>
        <w:numPr>
          <w:ilvl w:val="0"/>
          <w:numId w:val="39"/>
        </w:numPr>
        <w:autoSpaceDE w:val="0"/>
        <w:autoSpaceDN w:val="0"/>
        <w:adjustRightInd w:val="0"/>
        <w:jc w:val="both"/>
      </w:pPr>
      <w:r w:rsidRPr="004A0900">
        <w:t>întocmeşte planul de formare profesională a poliţiştilor locali noi angajaţi şi tematica aferentă, realizează direct sau împreună cu alţi colaboratori desfăşurarea pregătirii respective, organizează testările de verificare la sfârşitul perioadei</w:t>
      </w:r>
    </w:p>
    <w:p w:rsidR="00EA1266" w:rsidRPr="004A0900" w:rsidRDefault="00EA1266" w:rsidP="00A21782">
      <w:pPr>
        <w:widowControl w:val="0"/>
        <w:numPr>
          <w:ilvl w:val="0"/>
          <w:numId w:val="39"/>
        </w:numPr>
        <w:autoSpaceDE w:val="0"/>
        <w:autoSpaceDN w:val="0"/>
        <w:adjustRightInd w:val="0"/>
        <w:jc w:val="both"/>
      </w:pPr>
      <w:r w:rsidRPr="004A0900">
        <w:t>întocmeşte planul de pregătire profesională continuă a personalului şi tematica aferentă, tabelul cu grupele de pregătire respectivă, participă la desfăşurarea şedinţelor respective, ţine evidenţa prezenţei şi rezultatele obţinute, elaborează tematica de verificare anuală a cunoştinţelor şi aptitudinilor profesionale şi participă la testările respective, informează conducerea instituţiei cu privire la necesităţile de pregătire şi eventualele neajunsuri sesizate</w:t>
      </w:r>
    </w:p>
    <w:p w:rsidR="00EA1266" w:rsidRPr="004A0900" w:rsidRDefault="00EA1266" w:rsidP="00A21782">
      <w:pPr>
        <w:widowControl w:val="0"/>
        <w:numPr>
          <w:ilvl w:val="0"/>
          <w:numId w:val="39"/>
        </w:numPr>
        <w:autoSpaceDE w:val="0"/>
        <w:autoSpaceDN w:val="0"/>
        <w:adjustRightInd w:val="0"/>
        <w:jc w:val="both"/>
      </w:pPr>
      <w:r w:rsidRPr="004A0900">
        <w:t>întocmeşte planul de pregătire fizică generală şi specifică a angajaţilor şi participă efectiv la desfăşurarea şedinţelor respective</w:t>
      </w:r>
    </w:p>
    <w:p w:rsidR="00EA1266" w:rsidRPr="004A0900" w:rsidRDefault="00EA1266" w:rsidP="00A21782">
      <w:pPr>
        <w:widowControl w:val="0"/>
        <w:numPr>
          <w:ilvl w:val="0"/>
          <w:numId w:val="39"/>
        </w:numPr>
        <w:autoSpaceDE w:val="0"/>
        <w:autoSpaceDN w:val="0"/>
        <w:adjustRightInd w:val="0"/>
        <w:jc w:val="both"/>
      </w:pPr>
      <w:r w:rsidRPr="004A0900">
        <w:t>organizează la nivelul instituţiei acţiunea de evaluare a performanţelor profesionale individuale ale funcţionarilor publici conform H.G. nr.611/2008 precum şi a personalului contractual din cadrul instituţiei împreună cu Biroul Resurse Umane;</w:t>
      </w:r>
    </w:p>
    <w:p w:rsidR="00EA1266" w:rsidRPr="004A0900" w:rsidRDefault="00EA1266" w:rsidP="00A21782">
      <w:pPr>
        <w:widowControl w:val="0"/>
        <w:numPr>
          <w:ilvl w:val="0"/>
          <w:numId w:val="39"/>
        </w:numPr>
        <w:autoSpaceDE w:val="0"/>
        <w:autoSpaceDN w:val="0"/>
        <w:adjustRightInd w:val="0"/>
        <w:jc w:val="both"/>
      </w:pPr>
      <w:r w:rsidRPr="004A0900">
        <w:t>asigură consultanţă şi asistenţă funcţionarilor publici de conducere din cadrul instituţiei în stabilirea măsurilor privind evaluarea performanţelor profesionale ale salariaţilor conform H.G. nr.611/2008 precum şi a personalului contractual din cadrul instituţiei;</w:t>
      </w:r>
    </w:p>
    <w:p w:rsidR="00EA1266" w:rsidRPr="004A0900" w:rsidRDefault="00EA1266" w:rsidP="00A21782">
      <w:pPr>
        <w:widowControl w:val="0"/>
        <w:numPr>
          <w:ilvl w:val="0"/>
          <w:numId w:val="39"/>
        </w:numPr>
        <w:autoSpaceDE w:val="0"/>
        <w:autoSpaceDN w:val="0"/>
        <w:adjustRightInd w:val="0"/>
        <w:jc w:val="both"/>
      </w:pPr>
      <w:r w:rsidRPr="004A0900">
        <w:t>primeşte ofertele de cursuri de pregătire profesională de la instituţiile abilitate în domeniu şi le trimite spre analiză compartimentelor cu aprobarea Directorului General;</w:t>
      </w:r>
    </w:p>
    <w:p w:rsidR="00EA1266" w:rsidRPr="004A0900" w:rsidRDefault="00EA1266" w:rsidP="00A21782">
      <w:pPr>
        <w:widowControl w:val="0"/>
        <w:numPr>
          <w:ilvl w:val="0"/>
          <w:numId w:val="39"/>
        </w:numPr>
        <w:autoSpaceDE w:val="0"/>
        <w:autoSpaceDN w:val="0"/>
        <w:adjustRightInd w:val="0"/>
        <w:jc w:val="both"/>
      </w:pPr>
      <w:r w:rsidRPr="004A0900">
        <w:t>transmite referatele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39"/>
        </w:numPr>
        <w:autoSpaceDE w:val="0"/>
        <w:autoSpaceDN w:val="0"/>
        <w:adjustRightInd w:val="0"/>
        <w:jc w:val="both"/>
      </w:pPr>
      <w:r w:rsidRPr="004A0900">
        <w:t xml:space="preserve"> transmite specificațiile tehnice.</w:t>
      </w:r>
    </w:p>
    <w:p w:rsidR="00EA1266" w:rsidRPr="004A0900" w:rsidRDefault="00EA1266" w:rsidP="00A21782">
      <w:pPr>
        <w:pStyle w:val="ListParagraph"/>
        <w:widowControl w:val="0"/>
        <w:numPr>
          <w:ilvl w:val="0"/>
          <w:numId w:val="39"/>
        </w:numPr>
        <w:autoSpaceDE w:val="0"/>
        <w:autoSpaceDN w:val="0"/>
        <w:adjustRightInd w:val="0"/>
        <w:jc w:val="both"/>
      </w:pPr>
      <w:r w:rsidRPr="004A0900">
        <w:t>îndeplineşte orice alte sarcini prevăzute de lege sau dispuse de Directorul General, în legătură cu   domeniul de activitate.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bookmarkStart w:id="27" w:name="tree_332"/>
      <w:bookmarkEnd w:id="27"/>
      <w:r w:rsidRPr="004A0900">
        <w:rPr>
          <w:b/>
          <w:bCs/>
          <w:u w:val="single"/>
        </w:rPr>
        <w:t>Articolul 18</w:t>
      </w:r>
    </w:p>
    <w:p w:rsidR="00EA1266" w:rsidRPr="004A0900" w:rsidRDefault="00EA1266" w:rsidP="001D11C7">
      <w:pPr>
        <w:widowControl w:val="0"/>
        <w:autoSpaceDE w:val="0"/>
        <w:autoSpaceDN w:val="0"/>
        <w:adjustRightInd w:val="0"/>
        <w:jc w:val="both"/>
        <w:rPr>
          <w:b/>
          <w:bCs/>
        </w:rPr>
      </w:pPr>
      <w:r w:rsidRPr="004A0900">
        <w:rPr>
          <w:b/>
          <w:bCs/>
        </w:rPr>
        <w:t xml:space="preserve">Biroul Prevenire şi Protecţia Muncii, Psihologie, are următoarele atribuţii, competenţe şi responsabilităţi: </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u w:val="single"/>
        </w:rPr>
      </w:pPr>
      <w:r w:rsidRPr="004A0900">
        <w:rPr>
          <w:u w:val="single"/>
        </w:rPr>
        <w:t>Atribuţii privind sănătatea si securitatea in munca:</w:t>
      </w:r>
      <w:r w:rsidRPr="004A0900">
        <w:rPr>
          <w:b/>
          <w:bCs/>
          <w:u w:val="single"/>
        </w:rPr>
        <w:t xml:space="preserve"> </w:t>
      </w:r>
    </w:p>
    <w:p w:rsidR="00EA1266" w:rsidRPr="004A0900" w:rsidRDefault="00EA1266" w:rsidP="006E6C4A">
      <w:pPr>
        <w:widowControl w:val="0"/>
        <w:autoSpaceDE w:val="0"/>
        <w:autoSpaceDN w:val="0"/>
        <w:adjustRightInd w:val="0"/>
        <w:jc w:val="both"/>
      </w:pPr>
      <w:r w:rsidRPr="004A0900">
        <w:t>- asigură cu ajutorul persoanelor autorizate evaluarea riscurilor de accidentare si îmbolnăvire profesională, reevaluează riscurile ori de câte ori sunt modificate condiţiile de muncă şi propune măsurile de prevenire corespunzătoare;</w:t>
      </w:r>
    </w:p>
    <w:p w:rsidR="00EA1266" w:rsidRPr="004A0900" w:rsidRDefault="00EA1266" w:rsidP="001D11C7">
      <w:pPr>
        <w:widowControl w:val="0"/>
        <w:autoSpaceDE w:val="0"/>
        <w:autoSpaceDN w:val="0"/>
        <w:adjustRightInd w:val="0"/>
        <w:jc w:val="both"/>
      </w:pPr>
      <w:r w:rsidRPr="004A0900">
        <w:t>-  asigură instruirea la angajare si in condiţii speciale a personalului în probleme de protecţia muncii;</w:t>
      </w:r>
    </w:p>
    <w:p w:rsidR="00EA1266" w:rsidRPr="004A0900" w:rsidRDefault="00EA1266" w:rsidP="006E6C4A">
      <w:pPr>
        <w:widowControl w:val="0"/>
        <w:autoSpaceDE w:val="0"/>
        <w:autoSpaceDN w:val="0"/>
        <w:adjustRightInd w:val="0"/>
        <w:jc w:val="both"/>
      </w:pPr>
      <w:r w:rsidRPr="004A0900">
        <w:t>- întocmeşte instrucţiuni proprii de securitatea muncii pentru structurile instituţiei, in conformitate cu legislaţia specifica si riscurile activităţilor si locurilor de munca;</w:t>
      </w:r>
    </w:p>
    <w:p w:rsidR="00EA1266" w:rsidRPr="004A0900" w:rsidRDefault="00EA1266" w:rsidP="001D11C7">
      <w:pPr>
        <w:widowControl w:val="0"/>
        <w:autoSpaceDE w:val="0"/>
        <w:autoSpaceDN w:val="0"/>
        <w:adjustRightInd w:val="0"/>
        <w:jc w:val="both"/>
      </w:pPr>
      <w:r w:rsidRPr="004A0900">
        <w:t>-  organizează propaganda de protecţia muncii;</w:t>
      </w:r>
    </w:p>
    <w:p w:rsidR="00EA1266" w:rsidRPr="004A0900" w:rsidRDefault="00EA1266" w:rsidP="006E6C4A">
      <w:pPr>
        <w:widowControl w:val="0"/>
        <w:autoSpaceDE w:val="0"/>
        <w:autoSpaceDN w:val="0"/>
        <w:adjustRightInd w:val="0"/>
        <w:jc w:val="both"/>
      </w:pPr>
      <w:r w:rsidRPr="004A0900">
        <w:t>- participa împreună cu persoane abilitate la efectuarea măsurătorilor de radiaţii electromagnetice in cadrul instituţiei, in conformitate cu legislaţia in vigoare si informează Inspectoratul Teritorial de   Munca cu privire la rezultatele obţinute;</w:t>
      </w:r>
    </w:p>
    <w:p w:rsidR="00EA1266" w:rsidRPr="004A0900" w:rsidRDefault="00EA1266" w:rsidP="001D11C7">
      <w:pPr>
        <w:widowControl w:val="0"/>
        <w:autoSpaceDE w:val="0"/>
        <w:autoSpaceDN w:val="0"/>
        <w:adjustRightInd w:val="0"/>
        <w:jc w:val="both"/>
      </w:pPr>
      <w:r w:rsidRPr="004A0900">
        <w:t>-  elaborează lista cu dotarea personalului cu echipamente individuale de protecţie;</w:t>
      </w:r>
    </w:p>
    <w:p w:rsidR="00EA1266" w:rsidRPr="004A0900" w:rsidRDefault="00EA1266" w:rsidP="001D11C7">
      <w:pPr>
        <w:widowControl w:val="0"/>
        <w:autoSpaceDE w:val="0"/>
        <w:autoSpaceDN w:val="0"/>
        <w:adjustRightInd w:val="0"/>
        <w:jc w:val="both"/>
      </w:pPr>
      <w:r w:rsidRPr="004A0900">
        <w:t>-  participă la cercetarea accidentelor de muncă şi ţine evidenţa acestora;</w:t>
      </w:r>
    </w:p>
    <w:p w:rsidR="00EA1266" w:rsidRPr="004A0900" w:rsidRDefault="00EA1266" w:rsidP="001D11C7">
      <w:pPr>
        <w:widowControl w:val="0"/>
        <w:autoSpaceDE w:val="0"/>
        <w:autoSpaceDN w:val="0"/>
        <w:adjustRightInd w:val="0"/>
        <w:jc w:val="both"/>
      </w:pPr>
      <w:r w:rsidRPr="004A0900">
        <w:t>- asigură cunoaşterea la zi a situaţiilor îmbolnăvirilor profesionale, efectuează controale la locurile de muncă pentru identificarea factorilor de risc;</w:t>
      </w:r>
    </w:p>
    <w:p w:rsidR="00EA1266" w:rsidRPr="004A0900" w:rsidRDefault="00EA1266" w:rsidP="001D11C7">
      <w:pPr>
        <w:widowControl w:val="0"/>
        <w:autoSpaceDE w:val="0"/>
        <w:autoSpaceDN w:val="0"/>
        <w:adjustRightInd w:val="0"/>
        <w:jc w:val="both"/>
      </w:pPr>
      <w:r w:rsidRPr="004A0900">
        <w:t>- monitorizează starea de sănătate a angajaţilor prin: examene medicale la angajare, examen medical de adaptare, control medical periodic, examen medical la reluarea activităţii efectuate de medicul specialist de medicina muncii, in conformitate cu legislaţia specifica in vigoare (H.G. nr. 355/2007 privind supravegherea sănătăţii in munca a salariaţilor);</w:t>
      </w:r>
    </w:p>
    <w:p w:rsidR="00EA1266" w:rsidRPr="004A0900" w:rsidRDefault="00EA1266" w:rsidP="001D11C7">
      <w:pPr>
        <w:widowControl w:val="0"/>
        <w:autoSpaceDE w:val="0"/>
        <w:autoSpaceDN w:val="0"/>
        <w:adjustRightInd w:val="0"/>
        <w:jc w:val="both"/>
      </w:pPr>
      <w:r w:rsidRPr="004A0900">
        <w:t>- colaborează cu I.T.M. Bucureşti pe parcursul verificărilor efectuate de acesta, cat si in transmiterea de date si informaţii specifice activităţii de sănătate si securitate in munca;</w:t>
      </w:r>
    </w:p>
    <w:p w:rsidR="00EA1266" w:rsidRPr="004A0900" w:rsidRDefault="00EA1266" w:rsidP="001D11C7">
      <w:pPr>
        <w:widowControl w:val="0"/>
        <w:autoSpaceDE w:val="0"/>
        <w:autoSpaceDN w:val="0"/>
        <w:adjustRightInd w:val="0"/>
        <w:jc w:val="both"/>
      </w:pPr>
      <w:r w:rsidRPr="004A0900">
        <w:t>- urmăreşte realizarea măsurilor de remediere dispuse de inspectorii din I.T.M., cu ocazia controalelor efectuate;</w:t>
      </w:r>
    </w:p>
    <w:p w:rsidR="00EA1266" w:rsidRPr="004A0900" w:rsidRDefault="00EA1266" w:rsidP="001D11C7">
      <w:pPr>
        <w:widowControl w:val="0"/>
        <w:autoSpaceDE w:val="0"/>
        <w:autoSpaceDN w:val="0"/>
        <w:adjustRightInd w:val="0"/>
        <w:jc w:val="both"/>
      </w:pPr>
      <w:r w:rsidRPr="004A0900">
        <w:t>- colaborează cu unităţi medicale specializate pentru cunoaşterea la zi a situaţiilor îmbolnăvirilor profesionale, efectuează controale comune la locurile de muncă pentru identificarea factorilor de risc;</w:t>
      </w:r>
    </w:p>
    <w:p w:rsidR="00EA1266" w:rsidRPr="004A0900" w:rsidRDefault="00EA1266" w:rsidP="001D11C7">
      <w:pPr>
        <w:widowControl w:val="0"/>
        <w:autoSpaceDE w:val="0"/>
        <w:autoSpaceDN w:val="0"/>
        <w:adjustRightInd w:val="0"/>
        <w:jc w:val="both"/>
      </w:pPr>
      <w:r w:rsidRPr="004A0900">
        <w:t>- îndrumă activitatea de reabilitare profesională, reconversie profesională, reorientarea profesională în caz de accident de muncă sau boală profesională;</w:t>
      </w:r>
    </w:p>
    <w:p w:rsidR="00EA1266" w:rsidRPr="004A0900" w:rsidRDefault="00EA1266" w:rsidP="001D11C7">
      <w:pPr>
        <w:widowControl w:val="0"/>
        <w:autoSpaceDE w:val="0"/>
        <w:autoSpaceDN w:val="0"/>
        <w:adjustRightInd w:val="0"/>
        <w:jc w:val="both"/>
      </w:pPr>
      <w:r w:rsidRPr="004A0900">
        <w:t>- propune sancţiuni în cazul constatării unor deficienţe pe linie de protecţia muncii;</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u w:val="single"/>
        </w:rPr>
        <w:t>Atribuţii in domeniul psihologiei</w:t>
      </w:r>
      <w:r w:rsidRPr="004A0900">
        <w:rPr>
          <w:b/>
          <w:bCs/>
          <w:u w:val="single"/>
        </w:rPr>
        <w:t xml:space="preserve">: </w:t>
      </w:r>
    </w:p>
    <w:p w:rsidR="00EA1266" w:rsidRPr="004A0900" w:rsidRDefault="00EA1266" w:rsidP="001D11C7">
      <w:pPr>
        <w:widowControl w:val="0"/>
        <w:autoSpaceDE w:val="0"/>
        <w:autoSpaceDN w:val="0"/>
        <w:adjustRightInd w:val="0"/>
        <w:jc w:val="both"/>
      </w:pPr>
      <w:r w:rsidRPr="004A0900">
        <w:t>- realizarea analizei psihologice a activităţii profesionale a personalului din cadrul Poliţiei Locale Sector 1.</w:t>
      </w:r>
    </w:p>
    <w:p w:rsidR="00EA1266" w:rsidRPr="004A0900" w:rsidRDefault="00EA1266" w:rsidP="001D11C7">
      <w:pPr>
        <w:widowControl w:val="0"/>
        <w:autoSpaceDE w:val="0"/>
        <w:autoSpaceDN w:val="0"/>
        <w:adjustRightInd w:val="0"/>
        <w:jc w:val="both"/>
      </w:pPr>
      <w:r w:rsidRPr="004A0900">
        <w:t>- investigarea sistematică a sarcinilor, îndatoririlor şi responsabilităţilor profesionale în vederea identificării şi cuantificării solicitărilor psihice pe care acestea le presupune postul de poliţist local, precum şi a deprinderilor, aptitudinilor şi a altor caracteristici psihice necesare pentru a îndeplini eficace şi la nivelul calitativ specificat activitatea de poliţist local;</w:t>
      </w:r>
    </w:p>
    <w:p w:rsidR="00EA1266" w:rsidRPr="004A0900" w:rsidRDefault="00EA1266" w:rsidP="001D11C7">
      <w:pPr>
        <w:widowControl w:val="0"/>
        <w:autoSpaceDE w:val="0"/>
        <w:autoSpaceDN w:val="0"/>
        <w:adjustRightInd w:val="0"/>
        <w:jc w:val="both"/>
      </w:pPr>
      <w:r w:rsidRPr="004A0900">
        <w:t>- realizarea diagnozei organizaţionale – ansamblul de activităţi specifice desfăşurate în scopul estimării şi interpretării parametrilor psihosociali ai unor componente structurale sau procesuale ale instituţiei, cu ajutorul cunoştinţelor, metodelor şi tehnicilor psihologiei, în vederea fundamentării şi adoptării unor decizii ce urmăresc eliminarea sau atenuarea disfuncţionalităţilor şi generalizarea aspectelor pozitive existente;</w:t>
      </w:r>
    </w:p>
    <w:p w:rsidR="00EA1266" w:rsidRPr="004A0900" w:rsidRDefault="00EA1266" w:rsidP="001D11C7">
      <w:pPr>
        <w:widowControl w:val="0"/>
        <w:autoSpaceDE w:val="0"/>
        <w:autoSpaceDN w:val="0"/>
        <w:adjustRightInd w:val="0"/>
        <w:jc w:val="both"/>
      </w:pPr>
      <w:r w:rsidRPr="004A0900">
        <w:t>- identificarea riscurilor psihosociale – factori fizici, sociali şi psihologici prezenţi în mediul profesional, acţionând independent sau în interrelaţie, ce pot modifica starea psihologică a angajaţilor sau pot cauza afecţiuni psihice, accidente de muncă, evenimente deosebite, sau neîndeplinirea sarcinilor şi îndatoririlor personalului instituţiei;</w:t>
      </w:r>
    </w:p>
    <w:p w:rsidR="00EA1266" w:rsidRPr="004A0900" w:rsidRDefault="00EA1266" w:rsidP="001D11C7">
      <w:pPr>
        <w:widowControl w:val="0"/>
        <w:autoSpaceDE w:val="0"/>
        <w:autoSpaceDN w:val="0"/>
        <w:adjustRightInd w:val="0"/>
        <w:jc w:val="both"/>
      </w:pPr>
      <w:r w:rsidRPr="004A0900">
        <w:t>- evaluarea psihologică a candidaţilor în vederea selecţiei profesionale în domeniile: psihologia muncii, psihologia transporturilor şi psihologia aplicată în domeniul securităţii naţionale;</w:t>
      </w:r>
    </w:p>
    <w:p w:rsidR="00EA1266" w:rsidRPr="004A0900" w:rsidRDefault="00EA1266" w:rsidP="001D11C7">
      <w:pPr>
        <w:widowControl w:val="0"/>
        <w:autoSpaceDE w:val="0"/>
        <w:autoSpaceDN w:val="0"/>
        <w:adjustRightInd w:val="0"/>
        <w:jc w:val="both"/>
      </w:pPr>
      <w:r w:rsidRPr="004A0900">
        <w:t xml:space="preserve"> - evaluarea psihologică a candidaţilor participanţi la concursurile de recrutare;</w:t>
      </w:r>
    </w:p>
    <w:p w:rsidR="00EA1266" w:rsidRPr="004A0900" w:rsidRDefault="00EA1266" w:rsidP="001D11C7">
      <w:pPr>
        <w:widowControl w:val="0"/>
        <w:autoSpaceDE w:val="0"/>
        <w:autoSpaceDN w:val="0"/>
        <w:adjustRightInd w:val="0"/>
        <w:jc w:val="both"/>
      </w:pPr>
      <w:r w:rsidRPr="004A0900">
        <w:t>- evaluarea psihologică periodică a tuturor angajaţilor instituţiei în domeniile: psihologia muncii - anual, psihologia transporturilor - anual şi evaluarea psihologică portarmă - anual;</w:t>
      </w:r>
    </w:p>
    <w:p w:rsidR="00EA1266" w:rsidRPr="004A0900" w:rsidRDefault="00EA1266" w:rsidP="001D11C7">
      <w:pPr>
        <w:widowControl w:val="0"/>
        <w:autoSpaceDE w:val="0"/>
        <w:autoSpaceDN w:val="0"/>
        <w:adjustRightInd w:val="0"/>
        <w:jc w:val="both"/>
      </w:pPr>
      <w:r w:rsidRPr="004A0900">
        <w:t>- evaluarea psihologică a angajaţilor la cererea instituţiei ce se efectuează în următoarele condiţii: cazurile problemă semnalate de şefi, colegi sau alte persoane care intră în contact cu angajaţii prin natura activităţii, sau conducătorii auto care folosesc autovehiculele instituţiei în cazul implicării în evenimente rutiere;</w:t>
      </w:r>
    </w:p>
    <w:p w:rsidR="00EA1266" w:rsidRPr="004A0900" w:rsidRDefault="00EA1266" w:rsidP="001D11C7">
      <w:pPr>
        <w:widowControl w:val="0"/>
        <w:autoSpaceDE w:val="0"/>
        <w:autoSpaceDN w:val="0"/>
        <w:adjustRightInd w:val="0"/>
        <w:jc w:val="both"/>
      </w:pPr>
      <w:r w:rsidRPr="004A0900">
        <w:t>- evaluarea psihologică la reluarea activităţii ce se realizează după un concediu medical prelungit sau după concediu de maternitate/paternitate;</w:t>
      </w:r>
    </w:p>
    <w:p w:rsidR="00EA1266" w:rsidRPr="004A0900" w:rsidRDefault="00EA1266" w:rsidP="001D11C7">
      <w:pPr>
        <w:widowControl w:val="0"/>
        <w:autoSpaceDE w:val="0"/>
        <w:autoSpaceDN w:val="0"/>
        <w:adjustRightInd w:val="0"/>
        <w:jc w:val="both"/>
      </w:pPr>
      <w:r w:rsidRPr="004A0900">
        <w:t>- în urma evaluării psihologice se eliberează avize psihologice/rapoarte de evaluare psihologică, acestea fiind singurele valabile în cadrul instituţiei; orice aviz psihologic/raport de evaluare psihologică adus din exterior nu este acceptat;</w:t>
      </w:r>
    </w:p>
    <w:p w:rsidR="00EA1266" w:rsidRPr="004A0900" w:rsidRDefault="00EA1266" w:rsidP="001D11C7">
      <w:pPr>
        <w:widowControl w:val="0"/>
        <w:autoSpaceDE w:val="0"/>
        <w:autoSpaceDN w:val="0"/>
        <w:adjustRightInd w:val="0"/>
        <w:jc w:val="both"/>
      </w:pPr>
      <w:r w:rsidRPr="004A0900">
        <w:t>- asigurarea asistenţei psihologice a personalului – ansamblul de programe şi măsuri specifice, conceput în mod unitar, menit să asigure capacitatea de funcţionare optimă a individului din punctul de vedere al parametrilor psihici;</w:t>
      </w:r>
    </w:p>
    <w:p w:rsidR="00EA1266" w:rsidRPr="004A0900" w:rsidRDefault="00EA1266" w:rsidP="001D11C7">
      <w:pPr>
        <w:widowControl w:val="0"/>
        <w:autoSpaceDE w:val="0"/>
        <w:autoSpaceDN w:val="0"/>
        <w:adjustRightInd w:val="0"/>
        <w:jc w:val="both"/>
      </w:pPr>
      <w:r w:rsidRPr="004A0900">
        <w:t>- consilierea psihologică la solicitarea salariatului sau în urma rezultatelor obţinute la testarea psihologică periodică, doar cu aprobarea conducerii instituţiei;</w:t>
      </w:r>
    </w:p>
    <w:p w:rsidR="00EA1266" w:rsidRPr="004A0900" w:rsidRDefault="00EA1266" w:rsidP="001D11C7">
      <w:pPr>
        <w:widowControl w:val="0"/>
        <w:autoSpaceDE w:val="0"/>
        <w:autoSpaceDN w:val="0"/>
        <w:adjustRightInd w:val="0"/>
        <w:jc w:val="both"/>
      </w:pPr>
      <w:r w:rsidRPr="004A0900">
        <w:t>- realizarea profilelor psihologice ale fiecărui angajat din cadrul instituţiei;</w:t>
      </w:r>
    </w:p>
    <w:p w:rsidR="00EA1266" w:rsidRPr="004A0900" w:rsidRDefault="00EA1266" w:rsidP="001D11C7">
      <w:pPr>
        <w:widowControl w:val="0"/>
        <w:autoSpaceDE w:val="0"/>
        <w:autoSpaceDN w:val="0"/>
        <w:adjustRightInd w:val="0"/>
        <w:jc w:val="both"/>
      </w:pPr>
      <w:r w:rsidRPr="004A0900">
        <w:t>- înştiinţarea conducerii instituţiei privind rezultatele de Apt/Inapt psihologic la evaluarea psihologică periodică cât şi a rezultatelor obţinute de candidaţi în vederea selecţiei profesionale, însă fără a încălca principiul confidenţialităţii (nu se precizează în raport date personale despre subiectul evaluat);</w:t>
      </w:r>
    </w:p>
    <w:p w:rsidR="00EA1266" w:rsidRPr="004A0900" w:rsidRDefault="00EA1266" w:rsidP="001D11C7">
      <w:pPr>
        <w:widowControl w:val="0"/>
        <w:autoSpaceDE w:val="0"/>
        <w:autoSpaceDN w:val="0"/>
        <w:adjustRightInd w:val="0"/>
        <w:jc w:val="both"/>
      </w:pPr>
      <w:r w:rsidRPr="004A0900">
        <w:t>- respectarea deontologiei profesionale;</w:t>
      </w:r>
    </w:p>
    <w:p w:rsidR="00EA1266" w:rsidRPr="004A0900" w:rsidRDefault="00EA1266" w:rsidP="001D11C7">
      <w:pPr>
        <w:widowControl w:val="0"/>
        <w:autoSpaceDE w:val="0"/>
        <w:autoSpaceDN w:val="0"/>
        <w:adjustRightInd w:val="0"/>
        <w:jc w:val="both"/>
      </w:pPr>
      <w:r w:rsidRPr="004A0900">
        <w:t>- respectarea calităţii lucrărilor efectuate şi a termenelor de predare a acestora;</w:t>
      </w:r>
    </w:p>
    <w:p w:rsidR="00EA1266" w:rsidRPr="004A0900" w:rsidRDefault="00EA1266" w:rsidP="001D11C7">
      <w:pPr>
        <w:widowControl w:val="0"/>
        <w:autoSpaceDE w:val="0"/>
        <w:autoSpaceDN w:val="0"/>
        <w:adjustRightInd w:val="0"/>
        <w:jc w:val="both"/>
      </w:pPr>
      <w:r w:rsidRPr="004A0900">
        <w:t>- psihologii se preocupă de pregătirea şi autoperfecţionarea continuă, propun introducerea de tehnici şi metode noi de investigaţie psihologică, întocmesc etaloane specifice;</w:t>
      </w:r>
    </w:p>
    <w:p w:rsidR="00EA1266" w:rsidRPr="004A0900" w:rsidRDefault="00EA1266" w:rsidP="001D11C7">
      <w:pPr>
        <w:widowControl w:val="0"/>
        <w:autoSpaceDE w:val="0"/>
        <w:autoSpaceDN w:val="0"/>
        <w:adjustRightInd w:val="0"/>
        <w:jc w:val="both"/>
      </w:pPr>
      <w:r w:rsidRPr="004A0900">
        <w:t>- se efectuează studiul posturilor de muncă pe baza cărora se întocmesc baterii de teste psihologice specifice cerinţelor fiecăruia;</w:t>
      </w:r>
    </w:p>
    <w:p w:rsidR="00EA1266" w:rsidRPr="004A0900" w:rsidRDefault="00EA1266" w:rsidP="001D11C7">
      <w:pPr>
        <w:widowControl w:val="0"/>
        <w:autoSpaceDE w:val="0"/>
        <w:autoSpaceDN w:val="0"/>
        <w:adjustRightInd w:val="0"/>
        <w:jc w:val="both"/>
      </w:pPr>
      <w:r w:rsidRPr="004A0900">
        <w:t>- executarea sarcinilor dispuse de conducere care au legătură cu profesia de psiholog şi competenţele acesteia.</w:t>
      </w:r>
    </w:p>
    <w:p w:rsidR="00EA1266" w:rsidRPr="004A0900" w:rsidRDefault="00EA1266" w:rsidP="001D11C7">
      <w:pPr>
        <w:widowControl w:val="0"/>
        <w:autoSpaceDE w:val="0"/>
        <w:autoSpaceDN w:val="0"/>
        <w:adjustRightInd w:val="0"/>
        <w:jc w:val="both"/>
      </w:pPr>
      <w:r w:rsidRPr="004A0900">
        <w:t>- transmite referatele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1D11C7">
      <w:pPr>
        <w:widowControl w:val="0"/>
        <w:autoSpaceDE w:val="0"/>
        <w:autoSpaceDN w:val="0"/>
        <w:adjustRightInd w:val="0"/>
        <w:jc w:val="both"/>
      </w:pPr>
      <w:r w:rsidRPr="004A0900">
        <w:t>- rransmite specificațiile tehnice;</w:t>
      </w:r>
    </w:p>
    <w:p w:rsidR="00EA1266" w:rsidRPr="004A0900" w:rsidRDefault="00EA1266" w:rsidP="00D6603B">
      <w:pPr>
        <w:widowControl w:val="0"/>
        <w:autoSpaceDE w:val="0"/>
        <w:autoSpaceDN w:val="0"/>
        <w:adjustRightInd w:val="0"/>
        <w:jc w:val="both"/>
      </w:pPr>
      <w:r w:rsidRPr="004A0900">
        <w:t>- îndeplineşte orice alte sarcini prevăzute de lege sau dispuse de Directorul General, în legătură cu domeniul de activitate.</w:t>
      </w:r>
    </w:p>
    <w:p w:rsidR="00EA1266" w:rsidRPr="004A0900" w:rsidRDefault="00EA1266" w:rsidP="00D6603B">
      <w:pPr>
        <w:widowControl w:val="0"/>
        <w:autoSpaceDE w:val="0"/>
        <w:autoSpaceDN w:val="0"/>
        <w:adjustRightInd w:val="0"/>
        <w:jc w:val="both"/>
      </w:pPr>
      <w:r w:rsidRPr="004A0900">
        <w:rPr>
          <w:b/>
          <w:bCs/>
        </w:rPr>
        <w:br/>
      </w:r>
      <w:r w:rsidRPr="004A0900">
        <w:rPr>
          <w:b/>
          <w:bCs/>
          <w:u w:val="single"/>
        </w:rPr>
        <w:t>Articolul 19</w:t>
      </w:r>
    </w:p>
    <w:p w:rsidR="00EA1266" w:rsidRPr="004A0900" w:rsidRDefault="00EA1266" w:rsidP="00D6603B">
      <w:pPr>
        <w:widowControl w:val="0"/>
        <w:autoSpaceDE w:val="0"/>
        <w:autoSpaceDN w:val="0"/>
        <w:adjustRightInd w:val="0"/>
        <w:jc w:val="both"/>
        <w:rPr>
          <w:b/>
          <w:bCs/>
        </w:rPr>
      </w:pPr>
      <w:r>
        <w:rPr>
          <w:b/>
          <w:bCs/>
        </w:rPr>
        <w:t>Serviciul</w:t>
      </w:r>
      <w:r w:rsidRPr="004A0900">
        <w:rPr>
          <w:b/>
          <w:bCs/>
        </w:rPr>
        <w:t xml:space="preserve"> Achiziţii, Urmărire şi Derulare Contracte cu:</w:t>
      </w:r>
    </w:p>
    <w:p w:rsidR="00EA1266" w:rsidRPr="004A0900" w:rsidRDefault="00EA1266" w:rsidP="00A21782">
      <w:pPr>
        <w:widowControl w:val="0"/>
        <w:numPr>
          <w:ilvl w:val="1"/>
          <w:numId w:val="39"/>
        </w:numPr>
        <w:autoSpaceDE w:val="0"/>
        <w:autoSpaceDN w:val="0"/>
        <w:adjustRightInd w:val="0"/>
        <w:jc w:val="both"/>
        <w:rPr>
          <w:b/>
          <w:bCs/>
        </w:rPr>
      </w:pPr>
      <w:r w:rsidRPr="004A0900">
        <w:rPr>
          <w:b/>
          <w:bCs/>
        </w:rPr>
        <w:t>Biroul Licitaţii, Contracte</w:t>
      </w:r>
    </w:p>
    <w:p w:rsidR="00EA1266" w:rsidRDefault="00EA1266" w:rsidP="001D11C7">
      <w:pPr>
        <w:widowControl w:val="0"/>
        <w:autoSpaceDE w:val="0"/>
        <w:autoSpaceDN w:val="0"/>
        <w:adjustRightInd w:val="0"/>
        <w:ind w:left="1260"/>
        <w:jc w:val="both"/>
        <w:rPr>
          <w:b/>
          <w:bCs/>
        </w:rPr>
      </w:pPr>
    </w:p>
    <w:p w:rsidR="00EA1266" w:rsidRDefault="00EA1266" w:rsidP="001D11C7">
      <w:pPr>
        <w:widowControl w:val="0"/>
        <w:autoSpaceDE w:val="0"/>
        <w:autoSpaceDN w:val="0"/>
        <w:adjustRightInd w:val="0"/>
        <w:ind w:left="1260"/>
        <w:jc w:val="both"/>
        <w:rPr>
          <w:b/>
          <w:bCs/>
        </w:rPr>
      </w:pPr>
    </w:p>
    <w:p w:rsidR="00EA1266" w:rsidRPr="004A0900" w:rsidRDefault="00EA1266" w:rsidP="001D11C7">
      <w:pPr>
        <w:widowControl w:val="0"/>
        <w:autoSpaceDE w:val="0"/>
        <w:autoSpaceDN w:val="0"/>
        <w:adjustRightInd w:val="0"/>
        <w:ind w:left="1260"/>
        <w:jc w:val="both"/>
        <w:rPr>
          <w:b/>
          <w:bCs/>
        </w:rPr>
      </w:pPr>
    </w:p>
    <w:p w:rsidR="00EA1266" w:rsidRPr="004A0900" w:rsidRDefault="00EA1266" w:rsidP="001D11C7">
      <w:pPr>
        <w:widowControl w:val="0"/>
        <w:autoSpaceDE w:val="0"/>
        <w:autoSpaceDN w:val="0"/>
        <w:adjustRightInd w:val="0"/>
        <w:jc w:val="both"/>
        <w:rPr>
          <w:b/>
          <w:bCs/>
        </w:rPr>
      </w:pPr>
      <w:r>
        <w:rPr>
          <w:b/>
          <w:bCs/>
        </w:rPr>
        <w:t>Serviciul</w:t>
      </w:r>
      <w:r w:rsidRPr="004A0900">
        <w:rPr>
          <w:b/>
          <w:bCs/>
        </w:rPr>
        <w:t xml:space="preserve"> Achiziţii, Urmărire şi Derulare Contracte are următoarele atribuţii, competenţe şi responsabilităţi:</w:t>
      </w:r>
    </w:p>
    <w:p w:rsidR="00EA1266" w:rsidRPr="004A0900" w:rsidRDefault="00EA1266" w:rsidP="001D11C7">
      <w:pPr>
        <w:widowControl w:val="0"/>
        <w:autoSpaceDE w:val="0"/>
        <w:autoSpaceDN w:val="0"/>
        <w:adjustRightInd w:val="0"/>
        <w:jc w:val="both"/>
        <w:rPr>
          <w:b/>
          <w:bCs/>
        </w:rPr>
      </w:pPr>
    </w:p>
    <w:p w:rsidR="00EA1266" w:rsidRPr="004A0900" w:rsidRDefault="00EA1266" w:rsidP="00A21782">
      <w:pPr>
        <w:widowControl w:val="0"/>
        <w:numPr>
          <w:ilvl w:val="0"/>
          <w:numId w:val="39"/>
        </w:numPr>
        <w:autoSpaceDE w:val="0"/>
        <w:autoSpaceDN w:val="0"/>
        <w:adjustRightInd w:val="0"/>
        <w:jc w:val="both"/>
      </w:pPr>
      <w:r w:rsidRPr="004A0900">
        <w:t>preia copie a contractelor semnate de achiziţie publica, comenzilor ferme sau orice documente justificative care implica o achiziţie publica;</w:t>
      </w:r>
    </w:p>
    <w:p w:rsidR="00EA1266" w:rsidRPr="004A0900" w:rsidRDefault="00EA1266" w:rsidP="00A21782">
      <w:pPr>
        <w:widowControl w:val="0"/>
        <w:numPr>
          <w:ilvl w:val="0"/>
          <w:numId w:val="39"/>
        </w:numPr>
        <w:autoSpaceDE w:val="0"/>
        <w:autoSpaceDN w:val="0"/>
        <w:adjustRightInd w:val="0"/>
        <w:jc w:val="both"/>
      </w:pPr>
      <w:r w:rsidRPr="004A0900">
        <w:t>menţine legătura între Biroul Licitaţii Contracte şi serviciile/birourile din subordinea Direcţiei, pentru o bună aprovizionare, urmărind contractele de achiziţie publică, de la semnare până la finalizare. Se urmăreşte respectarea clauzelor din contract privind cantitatea şi preţul bunurilor comandate/serviciilor prestate sau lucrărilor executate, precum şi respectarea termenelor de livrare angajate de către fiecare contractant. De asemenea, se verifică concordanţa între comandă, nota de recepţie şi factură, privind cantitatea, preţul şi calculele aferente;</w:t>
      </w:r>
    </w:p>
    <w:p w:rsidR="00EA1266" w:rsidRPr="004A0900" w:rsidRDefault="00EA1266" w:rsidP="00A21782">
      <w:pPr>
        <w:widowControl w:val="0"/>
        <w:numPr>
          <w:ilvl w:val="0"/>
          <w:numId w:val="39"/>
        </w:numPr>
        <w:autoSpaceDE w:val="0"/>
        <w:autoSpaceDN w:val="0"/>
        <w:adjustRightInd w:val="0"/>
        <w:jc w:val="both"/>
      </w:pPr>
      <w:r w:rsidRPr="004A0900">
        <w:t xml:space="preserve"> întocmeşte comenzi lunare şi zilnice către Biroul Licitaţii Contracte pentru a fi comunicate operatorilor economici, pe baza contractelor încheiate; </w:t>
      </w:r>
    </w:p>
    <w:p w:rsidR="00EA1266" w:rsidRPr="004A0900" w:rsidRDefault="00EA1266" w:rsidP="00A21782">
      <w:pPr>
        <w:widowControl w:val="0"/>
        <w:numPr>
          <w:ilvl w:val="0"/>
          <w:numId w:val="39"/>
        </w:numPr>
        <w:autoSpaceDE w:val="0"/>
        <w:autoSpaceDN w:val="0"/>
        <w:adjustRightInd w:val="0"/>
        <w:jc w:val="both"/>
      </w:pPr>
      <w:r w:rsidRPr="004A0900">
        <w:t>elaborează si întocmeşte baza de date ce cuprinde evidenta in derulare a contractelor de achiziţie, comenzilor ferme etc;</w:t>
      </w:r>
    </w:p>
    <w:p w:rsidR="00EA1266" w:rsidRPr="004A0900" w:rsidRDefault="00EA1266" w:rsidP="00A21782">
      <w:pPr>
        <w:widowControl w:val="0"/>
        <w:numPr>
          <w:ilvl w:val="0"/>
          <w:numId w:val="39"/>
        </w:numPr>
        <w:autoSpaceDE w:val="0"/>
        <w:autoSpaceDN w:val="0"/>
        <w:adjustRightInd w:val="0"/>
        <w:jc w:val="both"/>
      </w:pPr>
      <w:r w:rsidRPr="004A0900">
        <w:t>întocmeşte si elaborează documentaţia pentru constituirea comisiilor de recepţie a produselor, serviciilor sau lucrărilor achiziţionate, prin propunerea persoanelor din cadrul serviciului, precum si a persoanelor care au solicitat in baza referatelor de necesitate achiziţiile respective;</w:t>
      </w:r>
    </w:p>
    <w:p w:rsidR="00EA1266" w:rsidRPr="004A0900" w:rsidRDefault="00EA1266" w:rsidP="00A21782">
      <w:pPr>
        <w:widowControl w:val="0"/>
        <w:numPr>
          <w:ilvl w:val="0"/>
          <w:numId w:val="39"/>
        </w:numPr>
        <w:autoSpaceDE w:val="0"/>
        <w:autoSpaceDN w:val="0"/>
        <w:adjustRightInd w:val="0"/>
        <w:jc w:val="both"/>
      </w:pPr>
      <w:r w:rsidRPr="004A0900">
        <w:t>urmăreşte derularea contractelor prin înregistrarea facturilor emise de către operatorii economici, semnarea proceselor verbale de recepţie cantitativa si calitativa împreună cu membrii comisiilor de recepţie;</w:t>
      </w:r>
    </w:p>
    <w:p w:rsidR="00EA1266" w:rsidRPr="004A0900" w:rsidRDefault="00EA1266" w:rsidP="00A21782">
      <w:pPr>
        <w:widowControl w:val="0"/>
        <w:numPr>
          <w:ilvl w:val="0"/>
          <w:numId w:val="39"/>
        </w:numPr>
        <w:autoSpaceDE w:val="0"/>
        <w:autoSpaceDN w:val="0"/>
        <w:adjustRightInd w:val="0"/>
        <w:jc w:val="both"/>
      </w:pPr>
      <w:r w:rsidRPr="004A0900">
        <w:t>întocmeşte procesele verbale de recepţie cantitativa si calitativa, precum si notele de intrare-recepţie cantitativa a documentelor de achiziţie a produselor, serviciilor sau lucrărilor;</w:t>
      </w:r>
    </w:p>
    <w:p w:rsidR="00EA1266" w:rsidRPr="004A0900" w:rsidRDefault="00EA1266" w:rsidP="00A21782">
      <w:pPr>
        <w:widowControl w:val="0"/>
        <w:numPr>
          <w:ilvl w:val="0"/>
          <w:numId w:val="39"/>
        </w:numPr>
        <w:autoSpaceDE w:val="0"/>
        <w:autoSpaceDN w:val="0"/>
        <w:adjustRightInd w:val="0"/>
        <w:jc w:val="both"/>
      </w:pPr>
      <w:r w:rsidRPr="004A0900">
        <w:t>asigura punerea la dispoziţie a copiilor după documentele necesare platii facturilor (contract, procese verbale de recepţie etc;</w:t>
      </w:r>
    </w:p>
    <w:p w:rsidR="00EA1266" w:rsidRPr="004A0900" w:rsidRDefault="00EA1266" w:rsidP="00A21782">
      <w:pPr>
        <w:widowControl w:val="0"/>
        <w:numPr>
          <w:ilvl w:val="0"/>
          <w:numId w:val="39"/>
        </w:numPr>
        <w:autoSpaceDE w:val="0"/>
        <w:autoSpaceDN w:val="0"/>
        <w:adjustRightInd w:val="0"/>
        <w:jc w:val="both"/>
      </w:pPr>
      <w:r w:rsidRPr="004A0900">
        <w:t>informează Biroul Licitaţii Contracte, cu privire la necesitatea încheierii de acte adiţionale la contracte, datorită situaţiilor care apar înainte de finalizarea contractelor de achiziţie publică, cu privire la necesitatea suplimentării cantităţilor de produse, servicii şi lucrări sau de prelungire a duratei contractelor;</w:t>
      </w:r>
    </w:p>
    <w:p w:rsidR="00EA1266" w:rsidRPr="004A0900" w:rsidRDefault="00EA1266" w:rsidP="00A21782">
      <w:pPr>
        <w:widowControl w:val="0"/>
        <w:numPr>
          <w:ilvl w:val="0"/>
          <w:numId w:val="39"/>
        </w:numPr>
        <w:autoSpaceDE w:val="0"/>
        <w:autoSpaceDN w:val="0"/>
        <w:adjustRightInd w:val="0"/>
        <w:jc w:val="both"/>
      </w:pPr>
      <w:r w:rsidRPr="004A0900">
        <w:t xml:space="preserve">întocmeşte propuneri de angajare a unei cheltuieli şi angajamentul bugetar aferent acestei cheltuieli, în limita creditelor de angajament aprobate, în domeniul achiziţiilor; </w:t>
      </w:r>
    </w:p>
    <w:p w:rsidR="00EA1266" w:rsidRPr="004A0900" w:rsidRDefault="00EA1266" w:rsidP="00A21782">
      <w:pPr>
        <w:widowControl w:val="0"/>
        <w:numPr>
          <w:ilvl w:val="0"/>
          <w:numId w:val="39"/>
        </w:numPr>
        <w:autoSpaceDE w:val="0"/>
        <w:autoSpaceDN w:val="0"/>
        <w:adjustRightInd w:val="0"/>
        <w:jc w:val="both"/>
      </w:pPr>
      <w:r w:rsidRPr="004A0900">
        <w:t xml:space="preserve">certifică” buna de plata”, precum si realitatea, regularitatea şi legalitatea facturilor şi avizelor emise de către operatorii economici, întocmind ordonanţările de plată pe care le transmite Serviciului Economic; </w:t>
      </w:r>
    </w:p>
    <w:p w:rsidR="00EA1266" w:rsidRPr="004A0900" w:rsidRDefault="00EA1266" w:rsidP="00A21782">
      <w:pPr>
        <w:widowControl w:val="0"/>
        <w:numPr>
          <w:ilvl w:val="0"/>
          <w:numId w:val="39"/>
        </w:numPr>
        <w:autoSpaceDE w:val="0"/>
        <w:autoSpaceDN w:val="0"/>
        <w:adjustRightInd w:val="0"/>
        <w:jc w:val="both"/>
      </w:pPr>
      <w:r w:rsidRPr="004A0900">
        <w:t>transmiterea referatelor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39"/>
        </w:numPr>
        <w:autoSpaceDE w:val="0"/>
        <w:autoSpaceDN w:val="0"/>
        <w:adjustRightInd w:val="0"/>
      </w:pPr>
      <w:r w:rsidRPr="004A0900">
        <w:t>transmiterea specificațiilor tehnice;</w:t>
      </w:r>
    </w:p>
    <w:p w:rsidR="00EA1266" w:rsidRPr="004A0900" w:rsidRDefault="00EA1266" w:rsidP="00A21782">
      <w:pPr>
        <w:widowControl w:val="0"/>
        <w:numPr>
          <w:ilvl w:val="0"/>
          <w:numId w:val="39"/>
        </w:numPr>
        <w:autoSpaceDE w:val="0"/>
        <w:autoSpaceDN w:val="0"/>
        <w:adjustRightInd w:val="0"/>
        <w:jc w:val="both"/>
      </w:pPr>
      <w:r w:rsidRPr="004A0900">
        <w:t>în funcție de natura și complexitatea necesităților identificate în referatele de necesitate, transmiterea de informații cu privire la prețul unitar/total actualizat al respectivelor necesități, în urma unei cercetări a pieței sau pe bază istorică;</w:t>
      </w:r>
    </w:p>
    <w:p w:rsidR="00EA1266" w:rsidRPr="004A0900" w:rsidRDefault="00EA1266" w:rsidP="00A21782">
      <w:pPr>
        <w:widowControl w:val="0"/>
        <w:numPr>
          <w:ilvl w:val="0"/>
          <w:numId w:val="39"/>
        </w:numPr>
        <w:autoSpaceDE w:val="0"/>
        <w:autoSpaceDN w:val="0"/>
        <w:adjustRightInd w:val="0"/>
      </w:pPr>
      <w:r w:rsidRPr="004A0900">
        <w:t xml:space="preserve"> informarea cu privire la fondurile alocate pentru fiecare destinație, precum și poziția bugetară a acestora;</w:t>
      </w:r>
    </w:p>
    <w:p w:rsidR="00EA1266" w:rsidRPr="004A0900" w:rsidRDefault="00EA1266" w:rsidP="00A21782">
      <w:pPr>
        <w:widowControl w:val="0"/>
        <w:numPr>
          <w:ilvl w:val="0"/>
          <w:numId w:val="39"/>
        </w:numPr>
        <w:autoSpaceDE w:val="0"/>
        <w:autoSpaceDN w:val="0"/>
        <w:adjustRightInd w:val="0"/>
        <w:jc w:val="both"/>
      </w:pPr>
      <w:r w:rsidRPr="004A0900">
        <w:t>informarea justificată cu privire la eventualele modificări intervenite în execuția contractelor/acordurilor cadru, care cuprinde cauza, motivele și oportunitatea modificărilor propuse.</w:t>
      </w:r>
    </w:p>
    <w:p w:rsidR="00EA1266" w:rsidRPr="004A0900" w:rsidRDefault="00EA1266" w:rsidP="00E5171A">
      <w:pPr>
        <w:widowControl w:val="0"/>
        <w:autoSpaceDE w:val="0"/>
        <w:autoSpaceDN w:val="0"/>
        <w:adjustRightInd w:val="0"/>
        <w:jc w:val="both"/>
      </w:pPr>
      <w:r w:rsidRPr="004A0900">
        <w:t xml:space="preserve">   - îndeplineşte orice alte sarcini prevăzute de lege sau dispuse de Directorul General, în legătură cu   domeniul de activitate.</w:t>
      </w:r>
    </w:p>
    <w:p w:rsidR="00EA1266" w:rsidRPr="004A0900" w:rsidRDefault="00EA1266" w:rsidP="00E5171A">
      <w:pPr>
        <w:widowControl w:val="0"/>
        <w:autoSpaceDE w:val="0"/>
        <w:autoSpaceDN w:val="0"/>
        <w:adjustRightInd w:val="0"/>
        <w:jc w:val="both"/>
        <w:rPr>
          <w:i/>
          <w:i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20</w:t>
      </w:r>
    </w:p>
    <w:p w:rsidR="00EA1266" w:rsidRPr="004A0900" w:rsidRDefault="00EA1266" w:rsidP="00D6603B">
      <w:pPr>
        <w:widowControl w:val="0"/>
        <w:autoSpaceDE w:val="0"/>
        <w:autoSpaceDN w:val="0"/>
        <w:adjustRightInd w:val="0"/>
        <w:jc w:val="both"/>
        <w:rPr>
          <w:b/>
          <w:bCs/>
        </w:rPr>
      </w:pPr>
      <w:r w:rsidRPr="004A0900">
        <w:rPr>
          <w:b/>
          <w:bCs/>
        </w:rPr>
        <w:t>Biroul Licitaţii, Contracte are următoarele atribuţii, competenţe şi responsabilităţi:</w:t>
      </w:r>
    </w:p>
    <w:p w:rsidR="00EA1266" w:rsidRPr="004A0900" w:rsidRDefault="00EA1266" w:rsidP="001D11C7">
      <w:pPr>
        <w:widowControl w:val="0"/>
        <w:autoSpaceDE w:val="0"/>
        <w:autoSpaceDN w:val="0"/>
        <w:adjustRightInd w:val="0"/>
        <w:jc w:val="both"/>
        <w:rPr>
          <w:b/>
          <w:bCs/>
        </w:rPr>
      </w:pPr>
    </w:p>
    <w:p w:rsidR="00EA1266" w:rsidRPr="004A0900" w:rsidRDefault="00EA1266" w:rsidP="00A21782">
      <w:pPr>
        <w:widowControl w:val="0"/>
        <w:numPr>
          <w:ilvl w:val="0"/>
          <w:numId w:val="39"/>
        </w:numPr>
        <w:autoSpaceDE w:val="0"/>
        <w:autoSpaceDN w:val="0"/>
        <w:adjustRightInd w:val="0"/>
        <w:jc w:val="both"/>
      </w:pPr>
      <w:r w:rsidRPr="004A0900">
        <w:t>întreprinde demersurile necesare pentru înregistrarea/reînnoirea/recuperarea înregistrării autorităţii contractante în SEAP sau recuperarea certificatului digital, dacă este cazul;</w:t>
      </w:r>
    </w:p>
    <w:p w:rsidR="00EA1266" w:rsidRPr="004A0900" w:rsidRDefault="00EA1266" w:rsidP="00A21782">
      <w:pPr>
        <w:widowControl w:val="0"/>
        <w:numPr>
          <w:ilvl w:val="0"/>
          <w:numId w:val="39"/>
        </w:numPr>
        <w:autoSpaceDE w:val="0"/>
        <w:autoSpaceDN w:val="0"/>
        <w:adjustRightInd w:val="0"/>
        <w:jc w:val="both"/>
      </w:pPr>
      <w:r w:rsidRPr="004A0900">
        <w:t>elaborează și, după caz, actualizează, pe baza necesităților transmise de celelalte compartimente ale autorității contractante, strategia de contractare și programul anual al achizițiilor publice;</w:t>
      </w:r>
    </w:p>
    <w:p w:rsidR="00EA1266" w:rsidRPr="004A0900" w:rsidRDefault="00EA1266" w:rsidP="00A21782">
      <w:pPr>
        <w:widowControl w:val="0"/>
        <w:numPr>
          <w:ilvl w:val="0"/>
          <w:numId w:val="39"/>
        </w:numPr>
        <w:autoSpaceDE w:val="0"/>
        <w:autoSpaceDN w:val="0"/>
        <w:adjustRightInd w:val="0"/>
        <w:jc w:val="both"/>
      </w:pPr>
      <w:r w:rsidRPr="004A0900">
        <w:t>elaborează documentaţia de atribuire si documentele suport ce stau la baza procedurilor de achiziţie publica;</w:t>
      </w:r>
    </w:p>
    <w:p w:rsidR="00EA1266" w:rsidRPr="004A0900" w:rsidRDefault="00EA1266" w:rsidP="00A21782">
      <w:pPr>
        <w:widowControl w:val="0"/>
        <w:numPr>
          <w:ilvl w:val="0"/>
          <w:numId w:val="39"/>
        </w:numPr>
        <w:autoSpaceDE w:val="0"/>
        <w:autoSpaceDN w:val="0"/>
        <w:adjustRightInd w:val="0"/>
        <w:jc w:val="both"/>
      </w:pPr>
      <w:r w:rsidRPr="004A0900">
        <w:t>întocmeşte actele de constituire a comisiilor de achiziţie si participa in cadrul comisiilor de achiziţie la selectarea ofertelor, in condiţiile legii;</w:t>
      </w:r>
    </w:p>
    <w:p w:rsidR="00EA1266" w:rsidRPr="004A0900" w:rsidRDefault="00EA1266" w:rsidP="00A21782">
      <w:pPr>
        <w:widowControl w:val="0"/>
        <w:numPr>
          <w:ilvl w:val="0"/>
          <w:numId w:val="39"/>
        </w:numPr>
        <w:autoSpaceDE w:val="0"/>
        <w:autoSpaceDN w:val="0"/>
        <w:adjustRightInd w:val="0"/>
        <w:jc w:val="both"/>
      </w:pPr>
      <w:r w:rsidRPr="004A0900">
        <w:rPr>
          <w:sz w:val="28"/>
          <w:szCs w:val="28"/>
        </w:rPr>
        <w:t xml:space="preserve"> </w:t>
      </w:r>
      <w:r w:rsidRPr="004A0900">
        <w:t>îndeplineşte obligaţiile referitoare la publicitate;</w:t>
      </w:r>
    </w:p>
    <w:p w:rsidR="00EA1266" w:rsidRPr="004A0900" w:rsidRDefault="00EA1266" w:rsidP="00A21782">
      <w:pPr>
        <w:widowControl w:val="0"/>
        <w:numPr>
          <w:ilvl w:val="0"/>
          <w:numId w:val="39"/>
        </w:numPr>
        <w:autoSpaceDE w:val="0"/>
        <w:autoSpaceDN w:val="0"/>
        <w:adjustRightInd w:val="0"/>
        <w:jc w:val="both"/>
      </w:pPr>
      <w:r w:rsidRPr="004A0900">
        <w:t>aplica si finalizează procedurile de atribuire;</w:t>
      </w:r>
    </w:p>
    <w:p w:rsidR="00EA1266" w:rsidRPr="004A0900" w:rsidRDefault="00EA1266" w:rsidP="00A21782">
      <w:pPr>
        <w:widowControl w:val="0"/>
        <w:numPr>
          <w:ilvl w:val="0"/>
          <w:numId w:val="39"/>
        </w:numPr>
        <w:autoSpaceDE w:val="0"/>
        <w:autoSpaceDN w:val="0"/>
        <w:adjustRightInd w:val="0"/>
        <w:jc w:val="both"/>
      </w:pPr>
      <w:r w:rsidRPr="004A0900">
        <w:t>derulează si întocmeşte documentele necesare achiziţiilor directe si bunurilor de prima necesitate, precum si a celor ce fac excepţie de la prevederile legii achiziţiilor publice;</w:t>
      </w:r>
    </w:p>
    <w:p w:rsidR="00EA1266" w:rsidRPr="004A0900" w:rsidRDefault="00EA1266" w:rsidP="00A21782">
      <w:pPr>
        <w:widowControl w:val="0"/>
        <w:numPr>
          <w:ilvl w:val="0"/>
          <w:numId w:val="39"/>
        </w:numPr>
        <w:autoSpaceDE w:val="0"/>
        <w:autoSpaceDN w:val="0"/>
        <w:adjustRightInd w:val="0"/>
        <w:jc w:val="both"/>
      </w:pPr>
      <w:r w:rsidRPr="004A0900">
        <w:t>întocmeşte si semnează contractele de achiziţie publica, comenzile ferme etc. si înaintează copii ale acestora către Serviciul Achiziţii, Urmărire si Derulare Contracte;</w:t>
      </w:r>
    </w:p>
    <w:p w:rsidR="00EA1266" w:rsidRPr="004A0900" w:rsidRDefault="00EA1266" w:rsidP="00A21782">
      <w:pPr>
        <w:widowControl w:val="0"/>
        <w:numPr>
          <w:ilvl w:val="0"/>
          <w:numId w:val="39"/>
        </w:numPr>
        <w:autoSpaceDE w:val="0"/>
        <w:autoSpaceDN w:val="0"/>
        <w:adjustRightInd w:val="0"/>
        <w:jc w:val="both"/>
      </w:pPr>
      <w:r w:rsidRPr="004A0900">
        <w:t>întocmeşte evidenta garanţiilor de participare si a celor de execuţie depuse de către operatorii economici si întocmeşte formalităţile de eliberare a garanţiilor in termenele legale;</w:t>
      </w:r>
    </w:p>
    <w:p w:rsidR="00EA1266" w:rsidRPr="004A0900" w:rsidRDefault="00EA1266" w:rsidP="006E6C4A">
      <w:pPr>
        <w:widowControl w:val="0"/>
        <w:autoSpaceDE w:val="0"/>
        <w:autoSpaceDN w:val="0"/>
        <w:adjustRightInd w:val="0"/>
        <w:jc w:val="both"/>
      </w:pPr>
      <w:r w:rsidRPr="004A0900">
        <w:t>-    constituie si păstrează dosarul de achiziţie publica.</w:t>
      </w:r>
    </w:p>
    <w:p w:rsidR="00EA1266" w:rsidRPr="004A0900" w:rsidRDefault="00EA1266" w:rsidP="001D11C7">
      <w:pPr>
        <w:widowControl w:val="0"/>
        <w:autoSpaceDE w:val="0"/>
        <w:autoSpaceDN w:val="0"/>
        <w:adjustRightInd w:val="0"/>
        <w:jc w:val="both"/>
      </w:pPr>
      <w:r w:rsidRPr="004A0900">
        <w:t>-    derulează proceduri cu fonduri ce nu provin din fonduri bugetare</w:t>
      </w:r>
    </w:p>
    <w:p w:rsidR="00EA1266" w:rsidRPr="004A0900" w:rsidRDefault="00EA1266" w:rsidP="000C048D">
      <w:pPr>
        <w:widowControl w:val="0"/>
        <w:autoSpaceDE w:val="0"/>
        <w:autoSpaceDN w:val="0"/>
        <w:adjustRightInd w:val="0"/>
        <w:jc w:val="both"/>
      </w:pPr>
      <w:r w:rsidRPr="004A0900">
        <w:t>-   îndeplineşte orice alte sarcini prevăzute de lege sau dispuse de Directorul General, în legătură cu   domeniul de activitate.</w:t>
      </w:r>
    </w:p>
    <w:p w:rsidR="00EA1266" w:rsidRDefault="00EA1266" w:rsidP="001D11C7">
      <w:pPr>
        <w:widowControl w:val="0"/>
        <w:autoSpaceDE w:val="0"/>
        <w:autoSpaceDN w:val="0"/>
        <w:adjustRightInd w:val="0"/>
        <w:spacing w:after="195"/>
        <w:ind w:left="765"/>
        <w:jc w:val="both"/>
      </w:pPr>
    </w:p>
    <w:p w:rsidR="00EA1266" w:rsidRDefault="00EA1266" w:rsidP="001D11C7">
      <w:pPr>
        <w:widowControl w:val="0"/>
        <w:autoSpaceDE w:val="0"/>
        <w:autoSpaceDN w:val="0"/>
        <w:adjustRightInd w:val="0"/>
        <w:spacing w:after="195"/>
        <w:ind w:left="765"/>
        <w:jc w:val="both"/>
      </w:pPr>
    </w:p>
    <w:p w:rsidR="00EA1266" w:rsidRPr="004A0900" w:rsidRDefault="00EA1266" w:rsidP="001D11C7">
      <w:pPr>
        <w:widowControl w:val="0"/>
        <w:autoSpaceDE w:val="0"/>
        <w:autoSpaceDN w:val="0"/>
        <w:adjustRightInd w:val="0"/>
        <w:spacing w:after="195"/>
        <w:ind w:left="765"/>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21</w:t>
      </w:r>
    </w:p>
    <w:p w:rsidR="00EA1266" w:rsidRPr="004A0900" w:rsidRDefault="00EA1266" w:rsidP="00D6603B">
      <w:pPr>
        <w:widowControl w:val="0"/>
        <w:autoSpaceDE w:val="0"/>
        <w:autoSpaceDN w:val="0"/>
        <w:adjustRightInd w:val="0"/>
        <w:spacing w:after="195"/>
        <w:jc w:val="both"/>
        <w:rPr>
          <w:b/>
          <w:bCs/>
        </w:rPr>
      </w:pPr>
      <w:r w:rsidRPr="004A0900">
        <w:rPr>
          <w:b/>
          <w:bCs/>
        </w:rPr>
        <w:t>Serviciul Logistic are următoarele atribuţii, competenţe şi responsabilităţi:</w:t>
      </w:r>
    </w:p>
    <w:p w:rsidR="00EA1266" w:rsidRPr="004A0900" w:rsidRDefault="00EA1266" w:rsidP="00A21782">
      <w:pPr>
        <w:pStyle w:val="ListParagraph"/>
        <w:widowControl w:val="0"/>
        <w:numPr>
          <w:ilvl w:val="0"/>
          <w:numId w:val="47"/>
        </w:numPr>
        <w:autoSpaceDE w:val="0"/>
        <w:autoSpaceDN w:val="0"/>
        <w:adjustRightInd w:val="0"/>
        <w:jc w:val="both"/>
      </w:pPr>
      <w:r w:rsidRPr="004A0900">
        <w:t>fundamentează propunerile privind reparaţiile capitale si curente;</w:t>
      </w:r>
    </w:p>
    <w:p w:rsidR="00EA1266" w:rsidRPr="004A0900" w:rsidRDefault="00EA1266" w:rsidP="00A21782">
      <w:pPr>
        <w:pStyle w:val="ListParagraph"/>
        <w:widowControl w:val="0"/>
        <w:numPr>
          <w:ilvl w:val="0"/>
          <w:numId w:val="47"/>
        </w:numPr>
        <w:autoSpaceDE w:val="0"/>
        <w:autoSpaceDN w:val="0"/>
        <w:adjustRightInd w:val="0"/>
        <w:jc w:val="both"/>
      </w:pPr>
      <w:r w:rsidRPr="004A0900">
        <w:t>asigură gestiunea bunurilor achiziţionate prin Biroul Licitaţii Contracte şi întocmeşte formele legale de repartizare a acestora către celelalte servicii/birouri/compartimente;</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colaborează cu societăţile care elaborează documentaţii tehnico-economice pentru stabilirea unor costuri optime pentru lucrările de investiţii aprobate;</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tine evidenta actelor de proprietate aflate in patrimoniul instituţiei;</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organizează si supraveghează modul de întrebuinţare al bunurilor mobile si imobile aflate in patrimoniul instituţiei;</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urmăreşte modul de exploatare al parcului auto de către personalul instituţiei;</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urmăreşte legalitatea întocmirii Foilor de parcurs auto;</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distribuie carburant auto (bonuri valorice, carduri auto, etc) si tine evidenta consumurilor lunare de carburant;</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organizează evidenta proprie a intrărilor si ieşirilor de materiale, obiectelor de inventar si mijloacelor fixe ce ţin de parcul auto, inclusiv a dotărilor specifice;</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coordonează reparaţiile si intervenţiile in service (inspectii tehnice periodice, servicii vulcanizare, revizii tehnice, etc.) efectuate la autovehiculele din dotarea parcului auto al instituţiei;</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tine evidenta asigurărilor RCA si a asigurărilor CASCO;</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completează FAZ - urile si întocmeşte lunar Centralizatorul realizării consumului de carburant pentru autovehiculele instituţiei;</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tine evidenta evenimentelor rutiere in care au fost implicate autovehiculele din dotarea instituţiei;</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întocmeşte pentru legalitate cererile de materiale specifice întreţinerii si funcţionarii autoturismelor;</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urmăreşte întocmirea si completarea la zi a documentelor specifice parcului auto;</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îndeplineşte orice alte sarcini prevăzute de lege sau dispuse de directorul general, in legătura cu domeniul de activitate.</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transmite referatele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pStyle w:val="ListParagraph"/>
        <w:widowControl w:val="0"/>
        <w:numPr>
          <w:ilvl w:val="0"/>
          <w:numId w:val="47"/>
        </w:numPr>
        <w:autoSpaceDE w:val="0"/>
        <w:autoSpaceDN w:val="0"/>
        <w:adjustRightInd w:val="0"/>
        <w:spacing w:line="276" w:lineRule="auto"/>
        <w:jc w:val="both"/>
      </w:pPr>
      <w:r w:rsidRPr="004A0900">
        <w:t>transmite specificațiile tehnice;</w:t>
      </w:r>
    </w:p>
    <w:p w:rsidR="00EA1266" w:rsidRPr="004A0900" w:rsidRDefault="00EA1266" w:rsidP="00A21782">
      <w:pPr>
        <w:pStyle w:val="ListParagraph"/>
        <w:widowControl w:val="0"/>
        <w:numPr>
          <w:ilvl w:val="0"/>
          <w:numId w:val="47"/>
        </w:numPr>
        <w:autoSpaceDE w:val="0"/>
        <w:autoSpaceDN w:val="0"/>
        <w:adjustRightInd w:val="0"/>
        <w:jc w:val="both"/>
      </w:pPr>
      <w:r w:rsidRPr="004A0900">
        <w:t>îndeplineşte orice alte sarcini prevăzute de lege sau dispuse de Directorul General, în legătură cu   domeniul de activitate.</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ind w:left="3600" w:firstLine="720"/>
        <w:rPr>
          <w:b/>
          <w:bCs/>
        </w:rPr>
      </w:pPr>
      <w:r w:rsidRPr="004A0900">
        <w:rPr>
          <w:b/>
          <w:bCs/>
        </w:rPr>
        <w:t>Capitolul IV</w:t>
      </w:r>
    </w:p>
    <w:p w:rsidR="00EA1266" w:rsidRPr="004A0900" w:rsidRDefault="00EA1266" w:rsidP="001D11C7">
      <w:pPr>
        <w:widowControl w:val="0"/>
        <w:autoSpaceDE w:val="0"/>
        <w:autoSpaceDN w:val="0"/>
        <w:adjustRightInd w:val="0"/>
        <w:ind w:left="1260"/>
        <w:jc w:val="both"/>
        <w:rPr>
          <w:b/>
          <w:bCs/>
        </w:rPr>
      </w:pPr>
      <w:r w:rsidRPr="004A0900">
        <w:rPr>
          <w:b/>
          <w:bCs/>
        </w:rPr>
        <w:t>Atribuţiile Compartimentelor subordonate Directorului General Adjunct:</w:t>
      </w:r>
    </w:p>
    <w:p w:rsidR="00EA1266" w:rsidRPr="004A0900" w:rsidRDefault="00EA1266" w:rsidP="001D11C7">
      <w:pPr>
        <w:widowControl w:val="0"/>
        <w:autoSpaceDE w:val="0"/>
        <w:autoSpaceDN w:val="0"/>
        <w:adjustRightInd w:val="0"/>
        <w:ind w:left="1260"/>
        <w:jc w:val="both"/>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22</w:t>
      </w:r>
    </w:p>
    <w:p w:rsidR="00EA1266" w:rsidRDefault="00EA1266" w:rsidP="00D6603B">
      <w:pPr>
        <w:widowControl w:val="0"/>
        <w:autoSpaceDE w:val="0"/>
        <w:autoSpaceDN w:val="0"/>
        <w:adjustRightInd w:val="0"/>
      </w:pPr>
      <w:r w:rsidRPr="004A0900">
        <w:rPr>
          <w:b/>
          <w:bCs/>
        </w:rPr>
        <w:t>Serviciul Poliţia Animalelor</w:t>
      </w:r>
      <w:r w:rsidRPr="004A0900">
        <w:t xml:space="preserve"> este organizat şi funcţionează în subordinea Directorului General Adjunct al Poliţiei Locale Sector 1 şi aduce la îndeplinire deciziile şi dispoziţiile legale ale acestuia.</w:t>
      </w:r>
    </w:p>
    <w:p w:rsidR="00EA1266" w:rsidRPr="004A0900" w:rsidRDefault="00EA1266" w:rsidP="00D6603B">
      <w:pPr>
        <w:widowControl w:val="0"/>
        <w:autoSpaceDE w:val="0"/>
        <w:autoSpaceDN w:val="0"/>
        <w:adjustRightInd w:val="0"/>
      </w:pPr>
    </w:p>
    <w:p w:rsidR="00EA1266" w:rsidRPr="004A0900" w:rsidRDefault="00EA1266" w:rsidP="00D6603B">
      <w:pPr>
        <w:widowControl w:val="0"/>
        <w:autoSpaceDE w:val="0"/>
        <w:autoSpaceDN w:val="0"/>
        <w:adjustRightInd w:val="0"/>
        <w:jc w:val="both"/>
        <w:rPr>
          <w:b/>
          <w:bCs/>
        </w:rPr>
      </w:pPr>
      <w:r>
        <w:rPr>
          <w:b/>
          <w:bCs/>
        </w:rPr>
        <w:t>Serviciul</w:t>
      </w:r>
      <w:r w:rsidRPr="004A0900">
        <w:rPr>
          <w:b/>
          <w:bCs/>
        </w:rPr>
        <w:t xml:space="preserve"> Poliţia Animalelor cu:</w:t>
      </w:r>
    </w:p>
    <w:p w:rsidR="00EA1266" w:rsidRPr="004A0900" w:rsidRDefault="00EA1266" w:rsidP="00A21782">
      <w:pPr>
        <w:widowControl w:val="0"/>
        <w:numPr>
          <w:ilvl w:val="0"/>
          <w:numId w:val="13"/>
        </w:numPr>
        <w:autoSpaceDE w:val="0"/>
        <w:autoSpaceDN w:val="0"/>
        <w:adjustRightInd w:val="0"/>
        <w:jc w:val="both"/>
        <w:rPr>
          <w:b/>
          <w:bCs/>
        </w:rPr>
      </w:pPr>
      <w:r w:rsidRPr="004A0900">
        <w:rPr>
          <w:b/>
          <w:bCs/>
        </w:rPr>
        <w:t>Biroul pentru gestionarea câinilor fără stăpân.</w:t>
      </w:r>
    </w:p>
    <w:p w:rsidR="00EA1266" w:rsidRPr="004A0900" w:rsidRDefault="00EA1266" w:rsidP="00D6603B">
      <w:pPr>
        <w:widowControl w:val="0"/>
        <w:autoSpaceDE w:val="0"/>
        <w:autoSpaceDN w:val="0"/>
        <w:adjustRightInd w:val="0"/>
        <w:rPr>
          <w:b/>
          <w:bCs/>
        </w:rPr>
      </w:pPr>
      <w:r w:rsidRPr="004A0900">
        <w:rPr>
          <w:b/>
          <w:bCs/>
        </w:rPr>
        <w:t>Şeful Serviciului</w:t>
      </w:r>
      <w:r w:rsidRPr="004A0900">
        <w:t xml:space="preserve"> </w:t>
      </w:r>
      <w:r w:rsidRPr="004A0900">
        <w:rPr>
          <w:b/>
          <w:bCs/>
        </w:rPr>
        <w:t>Poliţia Animalelor are următoarele atribuţii, competenţe şi responsabilităţi specifice:</w:t>
      </w:r>
    </w:p>
    <w:p w:rsidR="00EA1266" w:rsidRPr="004A0900" w:rsidRDefault="00EA1266" w:rsidP="00A21782">
      <w:pPr>
        <w:widowControl w:val="0"/>
        <w:numPr>
          <w:ilvl w:val="0"/>
          <w:numId w:val="15"/>
        </w:numPr>
        <w:autoSpaceDE w:val="0"/>
        <w:autoSpaceDN w:val="0"/>
        <w:adjustRightInd w:val="0"/>
        <w:jc w:val="both"/>
      </w:pPr>
      <w:r w:rsidRPr="004A0900">
        <w:t xml:space="preserve"> conduce, coordonează, îndrumă, organizează şi răspunde de întreaga activitate a serviciului;</w:t>
      </w:r>
    </w:p>
    <w:p w:rsidR="00EA1266" w:rsidRPr="004A0900" w:rsidRDefault="00EA1266" w:rsidP="00A21782">
      <w:pPr>
        <w:widowControl w:val="0"/>
        <w:numPr>
          <w:ilvl w:val="0"/>
          <w:numId w:val="15"/>
        </w:numPr>
        <w:autoSpaceDE w:val="0"/>
        <w:autoSpaceDN w:val="0"/>
        <w:adjustRightInd w:val="0"/>
        <w:jc w:val="both"/>
      </w:pPr>
      <w:r w:rsidRPr="004A0900">
        <w:t>aprobă metodele, tehnicile, programele şi acţiunile biroului şi compartimentelor aflate în subordine, stabilind totodată atribuţii şi sarcini scadente, raportate la timpul şi resursele de care dispun;</w:t>
      </w:r>
    </w:p>
    <w:p w:rsidR="00EA1266" w:rsidRPr="004A0900" w:rsidRDefault="00EA1266" w:rsidP="00A21782">
      <w:pPr>
        <w:widowControl w:val="0"/>
        <w:numPr>
          <w:ilvl w:val="0"/>
          <w:numId w:val="15"/>
        </w:numPr>
        <w:autoSpaceDE w:val="0"/>
        <w:autoSpaceDN w:val="0"/>
        <w:adjustRightInd w:val="0"/>
        <w:jc w:val="both"/>
      </w:pPr>
      <w:r w:rsidRPr="004A0900">
        <w:t>asigură şi organizează modalităţile de preluare a datelor şi informaţiilor, precum şi circulaţia acestora în cadrul structurilor conduse şi în afara lor.</w:t>
      </w:r>
    </w:p>
    <w:p w:rsidR="00EA1266" w:rsidRPr="004A0900" w:rsidRDefault="00EA1266" w:rsidP="00A21782">
      <w:pPr>
        <w:widowControl w:val="0"/>
        <w:numPr>
          <w:ilvl w:val="0"/>
          <w:numId w:val="15"/>
        </w:numPr>
        <w:autoSpaceDE w:val="0"/>
        <w:autoSpaceDN w:val="0"/>
        <w:adjustRightInd w:val="0"/>
        <w:jc w:val="both"/>
      </w:pPr>
      <w:r w:rsidRPr="004A0900">
        <w:t>face propuneri şi participă la concursurile organizate pentru ocuparea posturilor vacante din subordine.</w:t>
      </w:r>
    </w:p>
    <w:p w:rsidR="00EA1266" w:rsidRPr="004A0900" w:rsidRDefault="00EA1266" w:rsidP="00A21782">
      <w:pPr>
        <w:widowControl w:val="0"/>
        <w:numPr>
          <w:ilvl w:val="0"/>
          <w:numId w:val="15"/>
        </w:numPr>
        <w:autoSpaceDE w:val="0"/>
        <w:autoSpaceDN w:val="0"/>
        <w:adjustRightInd w:val="0"/>
        <w:jc w:val="both"/>
      </w:pPr>
      <w:r w:rsidRPr="004A0900">
        <w:t>stabileşte atribuţii specifice în fişele de post pentru personalul aflat în subordine, potrivit funcţiei şi pregătirii profesionale.</w:t>
      </w:r>
    </w:p>
    <w:p w:rsidR="00EA1266" w:rsidRPr="004A0900" w:rsidRDefault="00EA1266" w:rsidP="00A21782">
      <w:pPr>
        <w:widowControl w:val="0"/>
        <w:numPr>
          <w:ilvl w:val="0"/>
          <w:numId w:val="15"/>
        </w:numPr>
        <w:autoSpaceDE w:val="0"/>
        <w:autoSpaceDN w:val="0"/>
        <w:adjustRightInd w:val="0"/>
        <w:jc w:val="both"/>
      </w:pPr>
      <w:r w:rsidRPr="004A0900">
        <w:t>organizează activitatea în cadrul structurilor aflate în subordine, luând măsuri care să asigure realizarea la timp şi în bune condiţii a sarcinilor şi lucrărilor date în responsabilitate.</w:t>
      </w:r>
    </w:p>
    <w:p w:rsidR="00EA1266" w:rsidRPr="004A0900" w:rsidRDefault="00EA1266" w:rsidP="00A21782">
      <w:pPr>
        <w:widowControl w:val="0"/>
        <w:numPr>
          <w:ilvl w:val="0"/>
          <w:numId w:val="15"/>
        </w:numPr>
        <w:autoSpaceDE w:val="0"/>
        <w:autoSpaceDN w:val="0"/>
        <w:adjustRightInd w:val="0"/>
        <w:jc w:val="both"/>
      </w:pPr>
      <w:r w:rsidRPr="004A0900">
        <w:t>ia măsurile prevăzute de lege în cazul săvârşirii de către angajaţi a unor abateri de la obligaţiile de serviciu şi disciplina în muncă.</w:t>
      </w:r>
    </w:p>
    <w:p w:rsidR="00EA1266" w:rsidRPr="004A0900" w:rsidRDefault="00EA1266" w:rsidP="00A21782">
      <w:pPr>
        <w:widowControl w:val="0"/>
        <w:numPr>
          <w:ilvl w:val="0"/>
          <w:numId w:val="15"/>
        </w:numPr>
        <w:autoSpaceDE w:val="0"/>
        <w:autoSpaceDN w:val="0"/>
        <w:adjustRightInd w:val="0"/>
        <w:jc w:val="both"/>
      </w:pPr>
      <w:r w:rsidRPr="004A0900">
        <w:t>soluţionează obiecţiunile şi răspunde, în limitele competenţelor stabilite, de rezolvare a cererilor şi petiţiilor cetăţenilor.</w:t>
      </w:r>
    </w:p>
    <w:p w:rsidR="00EA1266" w:rsidRPr="004A0900" w:rsidRDefault="00EA1266" w:rsidP="00A21782">
      <w:pPr>
        <w:widowControl w:val="0"/>
        <w:numPr>
          <w:ilvl w:val="0"/>
          <w:numId w:val="15"/>
        </w:numPr>
        <w:autoSpaceDE w:val="0"/>
        <w:autoSpaceDN w:val="0"/>
        <w:adjustRightInd w:val="0"/>
        <w:jc w:val="both"/>
      </w:pPr>
      <w:r w:rsidRPr="004A0900">
        <w:t>coordonează activitatea de perfecţionare şi formare profesională a angajaţilor.</w:t>
      </w:r>
    </w:p>
    <w:p w:rsidR="00EA1266" w:rsidRPr="004A0900" w:rsidRDefault="00EA1266" w:rsidP="00A21782">
      <w:pPr>
        <w:widowControl w:val="0"/>
        <w:numPr>
          <w:ilvl w:val="0"/>
          <w:numId w:val="15"/>
        </w:numPr>
        <w:autoSpaceDE w:val="0"/>
        <w:autoSpaceDN w:val="0"/>
        <w:adjustRightInd w:val="0"/>
        <w:jc w:val="both"/>
      </w:pPr>
      <w:r w:rsidRPr="004A0900">
        <w:t>răspunde, în condiţiile legii, pentru modul în care îşi exercită atribuţiile de serviciu şi pentru legalitatea dispoziţiilor date personalului din subordine.</w:t>
      </w:r>
    </w:p>
    <w:p w:rsidR="00EA1266" w:rsidRPr="004A0900" w:rsidRDefault="00EA1266" w:rsidP="00A21782">
      <w:pPr>
        <w:widowControl w:val="0"/>
        <w:numPr>
          <w:ilvl w:val="0"/>
          <w:numId w:val="15"/>
        </w:numPr>
        <w:autoSpaceDE w:val="0"/>
        <w:autoSpaceDN w:val="0"/>
        <w:adjustRightInd w:val="0"/>
        <w:jc w:val="both"/>
      </w:pPr>
      <w:r w:rsidRPr="004A0900">
        <w:t>păstrează confidenţialitatea informaţiilor gestionate.</w:t>
      </w:r>
    </w:p>
    <w:p w:rsidR="00EA1266" w:rsidRPr="004A0900" w:rsidRDefault="00EA1266" w:rsidP="00A21782">
      <w:pPr>
        <w:widowControl w:val="0"/>
        <w:numPr>
          <w:ilvl w:val="0"/>
          <w:numId w:val="15"/>
        </w:numPr>
        <w:autoSpaceDE w:val="0"/>
        <w:autoSpaceDN w:val="0"/>
        <w:adjustRightInd w:val="0"/>
        <w:jc w:val="both"/>
      </w:pPr>
      <w:r w:rsidRPr="004A0900">
        <w:t>propune măsuri de îmbunătăţire ori completare a legislaţiei în domeniu, inclusiv adoptarea unor Hotărâri ale Consiliului Local;</w:t>
      </w:r>
    </w:p>
    <w:p w:rsidR="00EA1266" w:rsidRPr="004A0900" w:rsidRDefault="00EA1266" w:rsidP="00A21782">
      <w:pPr>
        <w:widowControl w:val="0"/>
        <w:numPr>
          <w:ilvl w:val="0"/>
          <w:numId w:val="15"/>
        </w:numPr>
        <w:autoSpaceDE w:val="0"/>
        <w:autoSpaceDN w:val="0"/>
        <w:adjustRightInd w:val="0"/>
        <w:jc w:val="both"/>
      </w:pPr>
      <w:r w:rsidRPr="004A0900">
        <w:t>coordonează şi dispune actualizarea permanentă a bazei de date operative privind categoriile de animale ce pot face obiectul maltratării, deţinătorii – persoane fizice sau juridice, zonele de dispunere a animalelor pe teritoriul Sectorului 1, factorii de risc care generează fenomene de maltratare, categorii de rele tratamente aplicate animalelor;</w:t>
      </w:r>
    </w:p>
    <w:p w:rsidR="00EA1266" w:rsidRPr="004A0900" w:rsidRDefault="00EA1266" w:rsidP="00A21782">
      <w:pPr>
        <w:widowControl w:val="0"/>
        <w:numPr>
          <w:ilvl w:val="0"/>
          <w:numId w:val="15"/>
        </w:numPr>
        <w:autoSpaceDE w:val="0"/>
        <w:autoSpaceDN w:val="0"/>
        <w:adjustRightInd w:val="0"/>
        <w:jc w:val="both"/>
      </w:pPr>
      <w:r w:rsidRPr="004A0900">
        <w:t>propune şi elaborează măsuri concrete de prevenire în domeniu, pe situaţii specifice Sectorului 1;</w:t>
      </w:r>
    </w:p>
    <w:p w:rsidR="00EA1266" w:rsidRPr="004A0900" w:rsidRDefault="00EA1266" w:rsidP="00A21782">
      <w:pPr>
        <w:widowControl w:val="0"/>
        <w:numPr>
          <w:ilvl w:val="0"/>
          <w:numId w:val="15"/>
        </w:numPr>
        <w:autoSpaceDE w:val="0"/>
        <w:autoSpaceDN w:val="0"/>
        <w:adjustRightInd w:val="0"/>
        <w:jc w:val="both"/>
      </w:pPr>
      <w:r w:rsidRPr="004A0900">
        <w:t>coordonează şi dispune măsuri pentru buna desfăşurare a activităţilor Centrului Teritorial de Adăpostire şi Protecţie Temporară a animalelor fără stăpân;</w:t>
      </w:r>
    </w:p>
    <w:p w:rsidR="00EA1266" w:rsidRPr="004A0900" w:rsidRDefault="00EA1266" w:rsidP="00A21782">
      <w:pPr>
        <w:widowControl w:val="0"/>
        <w:numPr>
          <w:ilvl w:val="0"/>
          <w:numId w:val="15"/>
        </w:numPr>
        <w:autoSpaceDE w:val="0"/>
        <w:autoSpaceDN w:val="0"/>
        <w:adjustRightInd w:val="0"/>
        <w:jc w:val="both"/>
      </w:pPr>
      <w:r w:rsidRPr="004A0900">
        <w:t>dispune verificarea şi luarea măsurilor legale, la sesizările cetăţenilor sau colectivităţilor locale, privind cazurile de maltratare a animalelor;</w:t>
      </w:r>
    </w:p>
    <w:p w:rsidR="00EA1266" w:rsidRPr="004A0900" w:rsidRDefault="00EA1266" w:rsidP="00A21782">
      <w:pPr>
        <w:widowControl w:val="0"/>
        <w:numPr>
          <w:ilvl w:val="0"/>
          <w:numId w:val="15"/>
        </w:numPr>
        <w:autoSpaceDE w:val="0"/>
        <w:autoSpaceDN w:val="0"/>
        <w:adjustRightInd w:val="0"/>
        <w:jc w:val="both"/>
      </w:pPr>
      <w:r w:rsidRPr="004A0900">
        <w:t>dispune intervenţia lucrătorilor serviciului la sesizările cetăţenilor cu privire la tulburarea ori agresarea lor sau a proprietăţii acestora, de către animale care pot pune în pericol viaţa ori integritatea corporală;</w:t>
      </w:r>
    </w:p>
    <w:p w:rsidR="00EA1266" w:rsidRPr="004A0900" w:rsidRDefault="00EA1266" w:rsidP="00A21782">
      <w:pPr>
        <w:widowControl w:val="0"/>
        <w:numPr>
          <w:ilvl w:val="0"/>
          <w:numId w:val="15"/>
        </w:numPr>
        <w:autoSpaceDE w:val="0"/>
        <w:autoSpaceDN w:val="0"/>
        <w:adjustRightInd w:val="0"/>
        <w:jc w:val="both"/>
      </w:pPr>
      <w:r w:rsidRPr="004A0900">
        <w:t>asigură luarea măsurilor legale ce se impun, în cazul aplicării de către instanţele de judecată a măsurii confiscării animalelor şi adăpostirii lor în Centrul Teritorial de Adăpostire şi Protecţie Temporară a animalelor fără stăpân Sector 1;</w:t>
      </w:r>
    </w:p>
    <w:p w:rsidR="00EA1266" w:rsidRPr="004A0900" w:rsidRDefault="00EA1266" w:rsidP="00A21782">
      <w:pPr>
        <w:widowControl w:val="0"/>
        <w:numPr>
          <w:ilvl w:val="0"/>
          <w:numId w:val="15"/>
        </w:numPr>
        <w:autoSpaceDE w:val="0"/>
        <w:autoSpaceDN w:val="0"/>
        <w:adjustRightInd w:val="0"/>
        <w:jc w:val="both"/>
      </w:pPr>
      <w:r w:rsidRPr="004A0900">
        <w:t>împreună cu medicii veterinari ai serviciului, organizează acţiuni care vor viza îmbunătăţirea condiţiilor de adăpostire, hrănire şi tratare a animalelor depistate ca fiind în pericol, cu ocazia unor controale medicale;</w:t>
      </w:r>
    </w:p>
    <w:p w:rsidR="00EA1266" w:rsidRPr="004A0900" w:rsidRDefault="00EA1266" w:rsidP="00A21782">
      <w:pPr>
        <w:widowControl w:val="0"/>
        <w:numPr>
          <w:ilvl w:val="0"/>
          <w:numId w:val="15"/>
        </w:numPr>
        <w:autoSpaceDE w:val="0"/>
        <w:autoSpaceDN w:val="0"/>
        <w:adjustRightInd w:val="0"/>
        <w:jc w:val="both"/>
      </w:pPr>
      <w:r w:rsidRPr="004A0900">
        <w:t>ia măsuri pentru eficientizarea activităţii de prindere şi ridicare a câinilor fără stăpân de pe domeniul public al Sectorului 1 şi adăpostirea acestora în centrul special înfiinţat, în vederea dării lor spre adopţie;</w:t>
      </w:r>
    </w:p>
    <w:p w:rsidR="00EA1266" w:rsidRPr="004A0900" w:rsidRDefault="00EA1266" w:rsidP="00A21782">
      <w:pPr>
        <w:widowControl w:val="0"/>
        <w:numPr>
          <w:ilvl w:val="0"/>
          <w:numId w:val="15"/>
        </w:numPr>
        <w:autoSpaceDE w:val="0"/>
        <w:autoSpaceDN w:val="0"/>
        <w:adjustRightInd w:val="0"/>
        <w:jc w:val="both"/>
      </w:pPr>
      <w:r w:rsidRPr="004A0900">
        <w:t>întocmeşte planuri de acţiune pe domeniul de activitate, aprobate de conducerea Poliţiei Locale Sector 1;</w:t>
      </w:r>
    </w:p>
    <w:p w:rsidR="00EA1266" w:rsidRPr="004A0900" w:rsidRDefault="00EA1266" w:rsidP="00A21782">
      <w:pPr>
        <w:widowControl w:val="0"/>
        <w:numPr>
          <w:ilvl w:val="0"/>
          <w:numId w:val="15"/>
        </w:numPr>
        <w:autoSpaceDE w:val="0"/>
        <w:autoSpaceDN w:val="0"/>
        <w:adjustRightInd w:val="0"/>
        <w:jc w:val="both"/>
      </w:pPr>
      <w:r w:rsidRPr="004A0900">
        <w:t>organizează acţiuni pentru depistarea şi prinderea în flagrant a persoanelor care folosesc animalele în alte scopuri decât cele normale;</w:t>
      </w:r>
    </w:p>
    <w:p w:rsidR="00EA1266" w:rsidRPr="004A0900" w:rsidRDefault="00EA1266" w:rsidP="00A21782">
      <w:pPr>
        <w:widowControl w:val="0"/>
        <w:numPr>
          <w:ilvl w:val="0"/>
          <w:numId w:val="15"/>
        </w:numPr>
        <w:autoSpaceDE w:val="0"/>
        <w:autoSpaceDN w:val="0"/>
        <w:adjustRightInd w:val="0"/>
        <w:jc w:val="both"/>
      </w:pPr>
      <w:r w:rsidRPr="004A0900">
        <w:t>asigură întocmirea proceselor-verbale de constatare în cazul unor fapte sesizate direct, care întrunesc elementele constitutive ale infracţiunii şi sesizează organele de poliţie în legătură cu aceste fapte, pentru efectuarea de cercetări;</w:t>
      </w:r>
    </w:p>
    <w:p w:rsidR="00EA1266" w:rsidRPr="004A0900" w:rsidRDefault="00EA1266" w:rsidP="00A21782">
      <w:pPr>
        <w:widowControl w:val="0"/>
        <w:numPr>
          <w:ilvl w:val="0"/>
          <w:numId w:val="15"/>
        </w:numPr>
        <w:autoSpaceDE w:val="0"/>
        <w:autoSpaceDN w:val="0"/>
        <w:adjustRightInd w:val="0"/>
        <w:jc w:val="both"/>
      </w:pPr>
      <w:r w:rsidRPr="004A0900">
        <w:t>organizează activităţi specifice (pânde, filmări şi fotografieri) pentru documentarea unor sesizări privind rele tratamente aplicate animalelor;</w:t>
      </w:r>
    </w:p>
    <w:p w:rsidR="00EA1266" w:rsidRPr="004A0900" w:rsidRDefault="00EA1266" w:rsidP="00A21782">
      <w:pPr>
        <w:widowControl w:val="0"/>
        <w:numPr>
          <w:ilvl w:val="0"/>
          <w:numId w:val="15"/>
        </w:numPr>
        <w:autoSpaceDE w:val="0"/>
        <w:autoSpaceDN w:val="0"/>
        <w:adjustRightInd w:val="0"/>
        <w:jc w:val="both"/>
      </w:pPr>
      <w:r w:rsidRPr="004A0900">
        <w:t>conduce pregătirea de specialitate (învăţământul continuu) a efectivelor din subordine, în conformitate cu tematica stabilită;</w:t>
      </w:r>
    </w:p>
    <w:p w:rsidR="00EA1266" w:rsidRPr="004A0900" w:rsidRDefault="00EA1266" w:rsidP="00A21782">
      <w:pPr>
        <w:widowControl w:val="0"/>
        <w:numPr>
          <w:ilvl w:val="0"/>
          <w:numId w:val="15"/>
        </w:numPr>
        <w:autoSpaceDE w:val="0"/>
        <w:autoSpaceDN w:val="0"/>
        <w:adjustRightInd w:val="0"/>
        <w:jc w:val="both"/>
      </w:pPr>
      <w:r w:rsidRPr="004A0900">
        <w:t>stabileşte reguli cu privire la predarea primirea armamentului din dotare şi a muniţiei aferente, portul şi folosirea acestuia în timpul serviciului.</w:t>
      </w:r>
    </w:p>
    <w:p w:rsidR="00EA1266" w:rsidRPr="004A0900" w:rsidRDefault="00EA1266" w:rsidP="00A21782">
      <w:pPr>
        <w:widowControl w:val="0"/>
        <w:numPr>
          <w:ilvl w:val="0"/>
          <w:numId w:val="15"/>
        </w:numPr>
        <w:autoSpaceDE w:val="0"/>
        <w:autoSpaceDN w:val="0"/>
        <w:adjustRightInd w:val="0"/>
        <w:jc w:val="both"/>
      </w:pPr>
      <w:r w:rsidRPr="004A0900">
        <w:t>se ocupă de obţinerea şi reînnoirea autorizaţiilor şi/sau avizelor de funcţionare necesare pentru desfăşurarea în condiţii legale a activităţii specifice serviciului.</w:t>
      </w:r>
    </w:p>
    <w:p w:rsidR="00EA1266" w:rsidRPr="004A0900" w:rsidRDefault="00EA1266" w:rsidP="00A21782">
      <w:pPr>
        <w:widowControl w:val="0"/>
        <w:numPr>
          <w:ilvl w:val="0"/>
          <w:numId w:val="15"/>
        </w:numPr>
        <w:autoSpaceDE w:val="0"/>
        <w:autoSpaceDN w:val="0"/>
        <w:adjustRightInd w:val="0"/>
        <w:jc w:val="both"/>
      </w:pPr>
      <w:r w:rsidRPr="004A0900">
        <w:t>coordonează şi controlează activitatea desfăşurată în dispensarul sanitar veterinar din cadrul Centrului Teritorial de Protecţie şi Adăpostire Temporară a animalelor fără stăpân, situat în Şoseaua Odăii nr. 3-5, Sector 1.</w:t>
      </w:r>
    </w:p>
    <w:p w:rsidR="00EA1266" w:rsidRPr="004A0900" w:rsidRDefault="00EA1266" w:rsidP="00A21782">
      <w:pPr>
        <w:widowControl w:val="0"/>
        <w:numPr>
          <w:ilvl w:val="0"/>
          <w:numId w:val="15"/>
        </w:numPr>
        <w:autoSpaceDE w:val="0"/>
        <w:autoSpaceDN w:val="0"/>
        <w:adjustRightInd w:val="0"/>
        <w:jc w:val="both"/>
      </w:pPr>
      <w:r w:rsidRPr="004A0900">
        <w:t>coordonează şi controlează activitatea desfăşurată în cadrul centrelor de asistenţă sanitar veterinară socială;</w:t>
      </w:r>
    </w:p>
    <w:p w:rsidR="00EA1266" w:rsidRPr="004A0900" w:rsidRDefault="00EA1266" w:rsidP="00A21782">
      <w:pPr>
        <w:widowControl w:val="0"/>
        <w:numPr>
          <w:ilvl w:val="0"/>
          <w:numId w:val="15"/>
        </w:numPr>
        <w:autoSpaceDE w:val="0"/>
        <w:autoSpaceDN w:val="0"/>
        <w:adjustRightInd w:val="0"/>
        <w:jc w:val="both"/>
      </w:pPr>
      <w:r w:rsidRPr="004A0900">
        <w:t>urmăreşte modul de asigurare şi recuperare a contravalorii consultaţiilor şi tratamentelor aplicate animalelor din cadrul gospodăriilor populaţiei sectorului 1.</w:t>
      </w:r>
    </w:p>
    <w:p w:rsidR="00EA1266" w:rsidRPr="004A0900" w:rsidRDefault="00EA1266" w:rsidP="00A21782">
      <w:pPr>
        <w:widowControl w:val="0"/>
        <w:numPr>
          <w:ilvl w:val="0"/>
          <w:numId w:val="15"/>
        </w:numPr>
        <w:autoSpaceDE w:val="0"/>
        <w:autoSpaceDN w:val="0"/>
        <w:adjustRightInd w:val="0"/>
        <w:jc w:val="both"/>
      </w:pPr>
      <w:r w:rsidRPr="004A0900">
        <w:t>urmăreşte modul de întocmire a actelor necesare revendicării/adopţiei animalelor adăpostite în cadrul Centrului Teritorial de Protecţie şi Adăpostire Temporară a animalelor fără stăpân.</w:t>
      </w:r>
    </w:p>
    <w:p w:rsidR="00EA1266" w:rsidRPr="004A0900" w:rsidRDefault="00EA1266" w:rsidP="00A21782">
      <w:pPr>
        <w:widowControl w:val="0"/>
        <w:numPr>
          <w:ilvl w:val="0"/>
          <w:numId w:val="15"/>
        </w:numPr>
        <w:autoSpaceDE w:val="0"/>
        <w:autoSpaceDN w:val="0"/>
        <w:adjustRightInd w:val="0"/>
        <w:jc w:val="both"/>
      </w:pPr>
      <w:r w:rsidRPr="004A0900">
        <w:t>stabileşte şi face demersurile legale pentru asigurarea necesarului de hrană pentru desfăşurarea în condiţii optime a activităţii de adăpostire a câinilor fără stăpân;</w:t>
      </w:r>
    </w:p>
    <w:p w:rsidR="00EA1266" w:rsidRPr="004A0900" w:rsidRDefault="00EA1266" w:rsidP="00A21782">
      <w:pPr>
        <w:widowControl w:val="0"/>
        <w:numPr>
          <w:ilvl w:val="0"/>
          <w:numId w:val="15"/>
        </w:numPr>
        <w:autoSpaceDE w:val="0"/>
        <w:autoSpaceDN w:val="0"/>
        <w:adjustRightInd w:val="0"/>
        <w:jc w:val="both"/>
      </w:pPr>
      <w:r w:rsidRPr="004A0900">
        <w:t xml:space="preserve">stabileşte şi face demersurile legale pentru asigurarea necesarului de medicamente şi materiale sanitare folosite pentru desfăşurarea în condiţii optime a activităţii de asistenţă medicală veterinară; </w:t>
      </w:r>
    </w:p>
    <w:p w:rsidR="00EA1266" w:rsidRPr="004A0900" w:rsidRDefault="00EA1266" w:rsidP="00A21782">
      <w:pPr>
        <w:widowControl w:val="0"/>
        <w:numPr>
          <w:ilvl w:val="0"/>
          <w:numId w:val="15"/>
        </w:numPr>
        <w:autoSpaceDE w:val="0"/>
        <w:autoSpaceDN w:val="0"/>
        <w:adjustRightInd w:val="0"/>
        <w:jc w:val="both"/>
      </w:pPr>
      <w:r w:rsidRPr="004A0900">
        <w:t>stabileşte şi face demersurile legale pentru asigurarea necesarului de substanţe tranchilizante în vederea utilizării corespunzătoare a armamentului aflat în dotarea Serviciului Poliţia Animalelor;</w:t>
      </w:r>
    </w:p>
    <w:p w:rsidR="00EA1266" w:rsidRPr="004A0900" w:rsidRDefault="00EA1266" w:rsidP="00A21782">
      <w:pPr>
        <w:widowControl w:val="0"/>
        <w:numPr>
          <w:ilvl w:val="0"/>
          <w:numId w:val="15"/>
        </w:numPr>
        <w:autoSpaceDE w:val="0"/>
        <w:autoSpaceDN w:val="0"/>
        <w:adjustRightInd w:val="0"/>
        <w:jc w:val="both"/>
      </w:pPr>
      <w:r w:rsidRPr="004A0900">
        <w:t>are atribuţii generale şi competenţe pe toate domeniile prevăzute de Legea poliţiei locale nr. 155/2010, cu excepţia limitărilor de competenţă stipulate prin legi speciale.</w:t>
      </w:r>
    </w:p>
    <w:p w:rsidR="00EA1266" w:rsidRPr="004A0900" w:rsidRDefault="00EA1266" w:rsidP="00A21782">
      <w:pPr>
        <w:widowControl w:val="0"/>
        <w:numPr>
          <w:ilvl w:val="0"/>
          <w:numId w:val="15"/>
        </w:numPr>
        <w:autoSpaceDE w:val="0"/>
        <w:autoSpaceDN w:val="0"/>
        <w:adjustRightInd w:val="0"/>
        <w:jc w:val="both"/>
      </w:pPr>
      <w:r w:rsidRPr="004A0900">
        <w:t>coordonează, îndrumă metodologic, monitorizează implementarea sistemului de control intern/managerial.</w:t>
      </w:r>
    </w:p>
    <w:p w:rsidR="00EA1266" w:rsidRPr="004A0900" w:rsidRDefault="00EA1266" w:rsidP="00A21782">
      <w:pPr>
        <w:widowControl w:val="0"/>
        <w:numPr>
          <w:ilvl w:val="0"/>
          <w:numId w:val="15"/>
        </w:numPr>
        <w:autoSpaceDE w:val="0"/>
        <w:autoSpaceDN w:val="0"/>
        <w:adjustRightInd w:val="0"/>
        <w:jc w:val="both"/>
      </w:pPr>
      <w:r w:rsidRPr="004A0900">
        <w:t>respectă legislaţia de Protecţia Muncii în vigoare, execută instructajul periodic de protecţia muncii salariaţilor din subordine.</w:t>
      </w:r>
    </w:p>
    <w:p w:rsidR="00EA1266" w:rsidRPr="004A0900" w:rsidRDefault="00EA1266" w:rsidP="00A21782">
      <w:pPr>
        <w:widowControl w:val="0"/>
        <w:numPr>
          <w:ilvl w:val="0"/>
          <w:numId w:val="15"/>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rPr>
      </w:pPr>
      <w:r w:rsidRPr="004A0900">
        <w:rPr>
          <w:b/>
          <w:bCs/>
        </w:rPr>
        <w:t xml:space="preserve"> Serviciul Poliţia Animalelor are următoarele atribuţii, competenţe şi responsabilităţi:</w:t>
      </w:r>
    </w:p>
    <w:p w:rsidR="00EA1266" w:rsidRPr="004A0900" w:rsidRDefault="00EA1266" w:rsidP="00A21782">
      <w:pPr>
        <w:widowControl w:val="0"/>
        <w:numPr>
          <w:ilvl w:val="0"/>
          <w:numId w:val="19"/>
        </w:numPr>
        <w:autoSpaceDE w:val="0"/>
        <w:autoSpaceDN w:val="0"/>
        <w:adjustRightInd w:val="0"/>
        <w:jc w:val="both"/>
      </w:pPr>
      <w:r w:rsidRPr="004A0900">
        <w:t>întocmeşte procese verbale de constatare în cazul unor fapte sesizate direct, care întrunesc elementele constitutive ale infracţiunii sau sesizează organele de poliţie în legătură cu aceste fapte, pentru efectuarea de cercetări;</w:t>
      </w:r>
    </w:p>
    <w:p w:rsidR="00EA1266" w:rsidRPr="004A0900" w:rsidRDefault="00EA1266" w:rsidP="00A21782">
      <w:pPr>
        <w:widowControl w:val="0"/>
        <w:numPr>
          <w:ilvl w:val="0"/>
          <w:numId w:val="19"/>
        </w:numPr>
        <w:autoSpaceDE w:val="0"/>
        <w:autoSpaceDN w:val="0"/>
        <w:adjustRightInd w:val="0"/>
        <w:jc w:val="both"/>
      </w:pPr>
      <w:r w:rsidRPr="004A0900">
        <w:t>verifică şi ia măsurile legale, la sesizările cetăţenilor sau colectivităţilor locale, privind cazurile de maltratare a animalelor;</w:t>
      </w:r>
    </w:p>
    <w:p w:rsidR="00EA1266" w:rsidRPr="004A0900" w:rsidRDefault="00EA1266" w:rsidP="00A21782">
      <w:pPr>
        <w:widowControl w:val="0"/>
        <w:numPr>
          <w:ilvl w:val="0"/>
          <w:numId w:val="19"/>
        </w:numPr>
        <w:autoSpaceDE w:val="0"/>
        <w:autoSpaceDN w:val="0"/>
        <w:adjustRightInd w:val="0"/>
        <w:jc w:val="both"/>
      </w:pPr>
      <w:r w:rsidRPr="004A0900">
        <w:t>organizează activităţi specifice (pânde, filmări şi fotografieri secrete, etc.) pentru documentarea unor sesizări de rele tratamente aplicate animalelor;</w:t>
      </w:r>
    </w:p>
    <w:p w:rsidR="00EA1266" w:rsidRPr="004A0900" w:rsidRDefault="00EA1266" w:rsidP="00A21782">
      <w:pPr>
        <w:widowControl w:val="0"/>
        <w:numPr>
          <w:ilvl w:val="0"/>
          <w:numId w:val="19"/>
        </w:numPr>
        <w:autoSpaceDE w:val="0"/>
        <w:autoSpaceDN w:val="0"/>
        <w:adjustRightInd w:val="0"/>
        <w:jc w:val="both"/>
      </w:pPr>
      <w:r w:rsidRPr="004A0900">
        <w:t>organizează acţiuni pentru depistarea şi prinderea în flagrant a persoanelor care folosesc animalele în altele scopuri decât cele normale;</w:t>
      </w:r>
    </w:p>
    <w:p w:rsidR="00EA1266" w:rsidRPr="004A0900" w:rsidRDefault="00EA1266" w:rsidP="00A21782">
      <w:pPr>
        <w:widowControl w:val="0"/>
        <w:numPr>
          <w:ilvl w:val="0"/>
          <w:numId w:val="19"/>
        </w:numPr>
        <w:autoSpaceDE w:val="0"/>
        <w:autoSpaceDN w:val="0"/>
        <w:adjustRightInd w:val="0"/>
        <w:jc w:val="both"/>
      </w:pPr>
      <w:r w:rsidRPr="004A0900">
        <w:t>identifică şi ia măsurile legale împotriva centrelor ilegale de dresaj inuman, precum şi a proprietarilor acestor animale;</w:t>
      </w:r>
    </w:p>
    <w:p w:rsidR="00EA1266" w:rsidRPr="004A0900" w:rsidRDefault="00EA1266" w:rsidP="00A21782">
      <w:pPr>
        <w:widowControl w:val="0"/>
        <w:numPr>
          <w:ilvl w:val="0"/>
          <w:numId w:val="19"/>
        </w:numPr>
        <w:autoSpaceDE w:val="0"/>
        <w:autoSpaceDN w:val="0"/>
        <w:adjustRightInd w:val="0"/>
        <w:jc w:val="both"/>
      </w:pPr>
      <w:r w:rsidRPr="004A0900">
        <w:t>intervine la sesizările cetăţenilor cu privire la tulburarea ori agresarea lor sau proprietăţii acestora, de către animale care pot pune în pericol viaţa ori integritatea corporală;</w:t>
      </w:r>
    </w:p>
    <w:p w:rsidR="00EA1266" w:rsidRPr="004A0900" w:rsidRDefault="00EA1266" w:rsidP="00A21782">
      <w:pPr>
        <w:widowControl w:val="0"/>
        <w:numPr>
          <w:ilvl w:val="0"/>
          <w:numId w:val="19"/>
        </w:numPr>
        <w:autoSpaceDE w:val="0"/>
        <w:autoSpaceDN w:val="0"/>
        <w:adjustRightInd w:val="0"/>
        <w:jc w:val="both"/>
      </w:pPr>
      <w:r w:rsidRPr="004A0900">
        <w:t>verifică şi iau măsurile legale în cazul deţinătorilor, persoane fizice şi juridice, de animale sălbatice, care încalcă normele legale în materie;</w:t>
      </w:r>
    </w:p>
    <w:p w:rsidR="00EA1266" w:rsidRPr="004A0900" w:rsidRDefault="00EA1266" w:rsidP="00A21782">
      <w:pPr>
        <w:widowControl w:val="0"/>
        <w:numPr>
          <w:ilvl w:val="0"/>
          <w:numId w:val="19"/>
        </w:numPr>
        <w:autoSpaceDE w:val="0"/>
        <w:autoSpaceDN w:val="0"/>
        <w:adjustRightInd w:val="0"/>
        <w:jc w:val="both"/>
      </w:pPr>
      <w:r w:rsidRPr="004A0900">
        <w:t>acţionează pentru depistarea persoanelor care încalcă regimul ocrotirii speciale a unor categorii de animale;</w:t>
      </w:r>
    </w:p>
    <w:p w:rsidR="00EA1266" w:rsidRPr="004A0900" w:rsidRDefault="00EA1266" w:rsidP="00A21782">
      <w:pPr>
        <w:widowControl w:val="0"/>
        <w:numPr>
          <w:ilvl w:val="0"/>
          <w:numId w:val="19"/>
        </w:numPr>
        <w:autoSpaceDE w:val="0"/>
        <w:autoSpaceDN w:val="0"/>
        <w:adjustRightInd w:val="0"/>
        <w:jc w:val="both"/>
      </w:pPr>
      <w:r w:rsidRPr="004A0900">
        <w:t>colaborează cu alte instituţii abilitate, pentru adăpostirea animalelor abandonate sau aflate în pericol;</w:t>
      </w:r>
    </w:p>
    <w:p w:rsidR="00EA1266" w:rsidRPr="004A0900" w:rsidRDefault="00EA1266" w:rsidP="00A21782">
      <w:pPr>
        <w:widowControl w:val="0"/>
        <w:numPr>
          <w:ilvl w:val="0"/>
          <w:numId w:val="19"/>
        </w:numPr>
        <w:autoSpaceDE w:val="0"/>
        <w:autoSpaceDN w:val="0"/>
        <w:adjustRightInd w:val="0"/>
        <w:jc w:val="both"/>
      </w:pPr>
      <w:r w:rsidRPr="004A0900">
        <w:t>urmăreşte punerea în aplicare a măsurilor specifice dispuse pentru buna ocrotire a animalelor în cazul unor deţinători sancţionaţi contravenţional sau avertizaţi pe această linie;</w:t>
      </w:r>
    </w:p>
    <w:p w:rsidR="00EA1266" w:rsidRPr="004A0900" w:rsidRDefault="00EA1266" w:rsidP="00A21782">
      <w:pPr>
        <w:widowControl w:val="0"/>
        <w:numPr>
          <w:ilvl w:val="0"/>
          <w:numId w:val="19"/>
        </w:numPr>
        <w:autoSpaceDE w:val="0"/>
        <w:autoSpaceDN w:val="0"/>
        <w:adjustRightInd w:val="0"/>
        <w:jc w:val="both"/>
      </w:pPr>
      <w:r w:rsidRPr="004A0900">
        <w:t>ia măsurile legale ce se impun în cazul dispunerii de către instanţele de judecată a măsurii confiscării animalelor şi adăpostirii lor în centre de protecţie;</w:t>
      </w:r>
    </w:p>
    <w:p w:rsidR="00EA1266" w:rsidRPr="004A0900" w:rsidRDefault="00EA1266" w:rsidP="00A21782">
      <w:pPr>
        <w:widowControl w:val="0"/>
        <w:numPr>
          <w:ilvl w:val="0"/>
          <w:numId w:val="19"/>
        </w:numPr>
        <w:autoSpaceDE w:val="0"/>
        <w:autoSpaceDN w:val="0"/>
        <w:adjustRightInd w:val="0"/>
        <w:jc w:val="both"/>
      </w:pPr>
      <w:r w:rsidRPr="004A0900">
        <w:t>organizează împreună cu medicii veterinari acţiuni pentru îmbunătăţirea condiţiilor de adăpostire, hrănire şi tratare a animalelor depistate ca fiind în pericol, cu ocazia unor controale medicale;</w:t>
      </w:r>
    </w:p>
    <w:p w:rsidR="00EA1266" w:rsidRPr="004A0900" w:rsidRDefault="00EA1266" w:rsidP="00A21782">
      <w:pPr>
        <w:widowControl w:val="0"/>
        <w:numPr>
          <w:ilvl w:val="0"/>
          <w:numId w:val="19"/>
        </w:numPr>
        <w:autoSpaceDE w:val="0"/>
        <w:autoSpaceDN w:val="0"/>
        <w:adjustRightInd w:val="0"/>
        <w:jc w:val="both"/>
      </w:pPr>
      <w:r w:rsidRPr="004A0900">
        <w:t>colaborează cu asociaţiile de proprietari pentru reglementarea statutului animalelor de companie din imobilele de locuit şi sancţionarea deţinătorilor care tulbură ordinea publică;</w:t>
      </w:r>
    </w:p>
    <w:p w:rsidR="00EA1266" w:rsidRPr="004A0900" w:rsidRDefault="00EA1266" w:rsidP="00A21782">
      <w:pPr>
        <w:widowControl w:val="0"/>
        <w:numPr>
          <w:ilvl w:val="0"/>
          <w:numId w:val="19"/>
        </w:numPr>
        <w:autoSpaceDE w:val="0"/>
        <w:autoSpaceDN w:val="0"/>
        <w:adjustRightInd w:val="0"/>
        <w:jc w:val="both"/>
      </w:pPr>
      <w:r w:rsidRPr="004A0900">
        <w:t>organizează cu ocazia unor sărbători tradiţionale, acţiuni comune cu Administraţia Pieţelor şi organele sanitar veterinare pentru descoperirea şi sancţionarea vânzătorilor care încearcă să comercializeze, prin înşelarea cumpărătorilor animale nespecifice consumului uman;</w:t>
      </w:r>
    </w:p>
    <w:p w:rsidR="00EA1266" w:rsidRPr="004A0900" w:rsidRDefault="00EA1266" w:rsidP="00A21782">
      <w:pPr>
        <w:widowControl w:val="0"/>
        <w:numPr>
          <w:ilvl w:val="0"/>
          <w:numId w:val="21"/>
        </w:numPr>
        <w:autoSpaceDE w:val="0"/>
        <w:autoSpaceDN w:val="0"/>
        <w:adjustRightInd w:val="0"/>
        <w:jc w:val="both"/>
      </w:pPr>
      <w:r w:rsidRPr="004A0900">
        <w:t>întocmeşte şi supune aprobării Consiliului Local şi Primarului Sectorului 1, planul cadru vizând activitatea în domeniu, precum şi programul anual de prevenire a maltratării animalelor;</w:t>
      </w:r>
    </w:p>
    <w:p w:rsidR="00EA1266" w:rsidRPr="004A0900" w:rsidRDefault="00EA1266" w:rsidP="00A21782">
      <w:pPr>
        <w:widowControl w:val="0"/>
        <w:numPr>
          <w:ilvl w:val="0"/>
          <w:numId w:val="21"/>
        </w:numPr>
        <w:autoSpaceDE w:val="0"/>
        <w:autoSpaceDN w:val="0"/>
        <w:adjustRightInd w:val="0"/>
        <w:jc w:val="both"/>
      </w:pPr>
      <w:r w:rsidRPr="004A0900">
        <w:t>întocmeşte şi actualizează permanent baza de date operative privind categoriile de animale ce pot face obiectul maltratării, deţinătorii - persoane fizice sau juridice, zonele de dispunere a animalelor pe teritoriul Sectorului 1, factorii de risc care generează fenomene de maltratare, categorii de rele tratamente aplicate animalelor;</w:t>
      </w:r>
    </w:p>
    <w:p w:rsidR="00EA1266" w:rsidRPr="004A0900" w:rsidRDefault="00EA1266" w:rsidP="00A21782">
      <w:pPr>
        <w:widowControl w:val="0"/>
        <w:numPr>
          <w:ilvl w:val="0"/>
          <w:numId w:val="21"/>
        </w:numPr>
        <w:autoSpaceDE w:val="0"/>
        <w:autoSpaceDN w:val="0"/>
        <w:adjustRightInd w:val="0"/>
        <w:jc w:val="both"/>
      </w:pPr>
      <w:r w:rsidRPr="004A0900">
        <w:t>propune şi elaborează măsuri concrete de prevenire în domeniu, pe situaţii specifice Sectorului 1;</w:t>
      </w:r>
    </w:p>
    <w:p w:rsidR="00EA1266" w:rsidRPr="004A0900" w:rsidRDefault="00EA1266" w:rsidP="00A21782">
      <w:pPr>
        <w:widowControl w:val="0"/>
        <w:numPr>
          <w:ilvl w:val="0"/>
          <w:numId w:val="21"/>
        </w:numPr>
        <w:autoSpaceDE w:val="0"/>
        <w:autoSpaceDN w:val="0"/>
        <w:adjustRightInd w:val="0"/>
        <w:jc w:val="both"/>
      </w:pPr>
      <w:r w:rsidRPr="004A0900">
        <w:t>organizează cu personalul propriu sau în cooperare cu alte forţe, controale permanente sau inopinante vizând modul de asigurare a condiţiilor de sănătate, igienă, hrănire şi adăpostire a animalelor şi propune măsuri cu caracter general şi specific privind îmbunătăţirea condiţiilor de viaţă a acestora;</w:t>
      </w:r>
    </w:p>
    <w:p w:rsidR="00EA1266" w:rsidRPr="004A0900" w:rsidRDefault="00EA1266" w:rsidP="00A21782">
      <w:pPr>
        <w:widowControl w:val="0"/>
        <w:numPr>
          <w:ilvl w:val="0"/>
          <w:numId w:val="21"/>
        </w:numPr>
        <w:autoSpaceDE w:val="0"/>
        <w:autoSpaceDN w:val="0"/>
        <w:adjustRightInd w:val="0"/>
        <w:jc w:val="both"/>
      </w:pPr>
      <w:r w:rsidRPr="004A0900">
        <w:t>propune măsuri de prevenire şi contracarare, împreună cu alte instituţii abilitate, a urmărilor bolilor contagioase în rândul animalelor;</w:t>
      </w:r>
    </w:p>
    <w:p w:rsidR="00EA1266" w:rsidRPr="004A0900" w:rsidRDefault="00EA1266" w:rsidP="00A21782">
      <w:pPr>
        <w:widowControl w:val="0"/>
        <w:numPr>
          <w:ilvl w:val="0"/>
          <w:numId w:val="21"/>
        </w:numPr>
        <w:autoSpaceDE w:val="0"/>
        <w:autoSpaceDN w:val="0"/>
        <w:adjustRightInd w:val="0"/>
        <w:jc w:val="both"/>
      </w:pPr>
      <w:r w:rsidRPr="004A0900">
        <w:t>propune măsuri de îmbunătăţire ori completare a legislaţiei în domeniu, inclusiv adoptarea unor Hotărâri ale Consiliului Local;</w:t>
      </w:r>
    </w:p>
    <w:p w:rsidR="00EA1266" w:rsidRPr="004A0900" w:rsidRDefault="00EA1266" w:rsidP="00A21782">
      <w:pPr>
        <w:widowControl w:val="0"/>
        <w:numPr>
          <w:ilvl w:val="0"/>
          <w:numId w:val="21"/>
        </w:numPr>
        <w:autoSpaceDE w:val="0"/>
        <w:autoSpaceDN w:val="0"/>
        <w:adjustRightInd w:val="0"/>
        <w:jc w:val="both"/>
      </w:pPr>
      <w:r w:rsidRPr="004A0900">
        <w:t>execută alte sarcini specifice dispuse de conducere.</w:t>
      </w:r>
    </w:p>
    <w:p w:rsidR="00EA1266" w:rsidRPr="004A0900" w:rsidRDefault="00EA1266" w:rsidP="00A21782">
      <w:pPr>
        <w:widowControl w:val="0"/>
        <w:numPr>
          <w:ilvl w:val="0"/>
          <w:numId w:val="19"/>
        </w:numPr>
        <w:autoSpaceDE w:val="0"/>
        <w:autoSpaceDN w:val="0"/>
        <w:adjustRightInd w:val="0"/>
        <w:jc w:val="both"/>
      </w:pPr>
      <w:r w:rsidRPr="004A0900">
        <w:t>soluţionează petiţiile şi audienţele cetăţenilor sectorului 1 privind creşterea şi întreţinerea animalelor astfel încât să nu producă poluarea mediului sau disconfort vecinilor;</w:t>
      </w:r>
    </w:p>
    <w:p w:rsidR="00EA1266" w:rsidRPr="004A0900" w:rsidRDefault="00EA1266" w:rsidP="00A21782">
      <w:pPr>
        <w:widowControl w:val="0"/>
        <w:numPr>
          <w:ilvl w:val="0"/>
          <w:numId w:val="19"/>
        </w:numPr>
        <w:autoSpaceDE w:val="0"/>
        <w:autoSpaceDN w:val="0"/>
        <w:adjustRightInd w:val="0"/>
        <w:jc w:val="both"/>
      </w:pPr>
      <w:r w:rsidRPr="004A0900">
        <w:t>informează cetăţenii sectorului 1 privind normele şi condiţiile legale pentru creşterea, întreţinerea şi exploatarea animalelor pentru eficientizarea acestor activităţi;</w:t>
      </w:r>
    </w:p>
    <w:p w:rsidR="00EA1266" w:rsidRPr="004A0900" w:rsidRDefault="00EA1266" w:rsidP="00A21782">
      <w:pPr>
        <w:widowControl w:val="0"/>
        <w:numPr>
          <w:ilvl w:val="0"/>
          <w:numId w:val="19"/>
        </w:numPr>
        <w:autoSpaceDE w:val="0"/>
        <w:autoSpaceDN w:val="0"/>
        <w:adjustRightInd w:val="0"/>
        <w:jc w:val="both"/>
      </w:pPr>
      <w:r w:rsidRPr="004A0900">
        <w:t>asigură colectarea cadavrele de animale de pe domeniul public şi din gospodăriile populaţiei prin intermediul S.C. ROMPREST S.A.;</w:t>
      </w:r>
    </w:p>
    <w:p w:rsidR="00EA1266" w:rsidRPr="004A0900" w:rsidRDefault="00EA1266" w:rsidP="00A21782">
      <w:pPr>
        <w:widowControl w:val="0"/>
        <w:numPr>
          <w:ilvl w:val="0"/>
          <w:numId w:val="19"/>
        </w:numPr>
        <w:autoSpaceDE w:val="0"/>
        <w:autoSpaceDN w:val="0"/>
        <w:adjustRightInd w:val="0"/>
        <w:jc w:val="both"/>
      </w:pPr>
      <w:r w:rsidRPr="004A0900">
        <w:t>identifică periodic efectivele de animale din gospodăriile populaţiei şi ţine evidenţa lor în format electronic şi tabele nominale;</w:t>
      </w:r>
    </w:p>
    <w:p w:rsidR="00EA1266" w:rsidRPr="004A0900" w:rsidRDefault="00EA1266" w:rsidP="00A21782">
      <w:pPr>
        <w:widowControl w:val="0"/>
        <w:numPr>
          <w:ilvl w:val="0"/>
          <w:numId w:val="19"/>
        </w:numPr>
        <w:autoSpaceDE w:val="0"/>
        <w:autoSpaceDN w:val="0"/>
        <w:adjustRightInd w:val="0"/>
        <w:jc w:val="both"/>
      </w:pPr>
      <w:r w:rsidRPr="004A0900">
        <w:t>verifică şi depistează zonele unde există câini comunitari în vederea luării măsurilor necesare reducerii numerice a acestora;</w:t>
      </w:r>
    </w:p>
    <w:p w:rsidR="00EA1266" w:rsidRPr="004A0900" w:rsidRDefault="00EA1266" w:rsidP="00A21782">
      <w:pPr>
        <w:widowControl w:val="0"/>
        <w:numPr>
          <w:ilvl w:val="0"/>
          <w:numId w:val="19"/>
        </w:numPr>
        <w:autoSpaceDE w:val="0"/>
        <w:autoSpaceDN w:val="0"/>
        <w:adjustRightInd w:val="0"/>
        <w:jc w:val="both"/>
      </w:pPr>
      <w:r w:rsidRPr="004A0900">
        <w:t>monitorizează animalele din gospodăriile populaţiei privind starea de sănătate, condiţiile de creştere şi întreţinere pentru depistarea din timp a bolilor infecto-contagioase;</w:t>
      </w:r>
    </w:p>
    <w:p w:rsidR="00EA1266" w:rsidRPr="004A0900" w:rsidRDefault="00EA1266" w:rsidP="00A21782">
      <w:pPr>
        <w:widowControl w:val="0"/>
        <w:numPr>
          <w:ilvl w:val="0"/>
          <w:numId w:val="19"/>
        </w:numPr>
        <w:autoSpaceDE w:val="0"/>
        <w:autoSpaceDN w:val="0"/>
        <w:adjustRightInd w:val="0"/>
        <w:jc w:val="both"/>
      </w:pPr>
      <w:r w:rsidRPr="004A0900">
        <w:t>informează cetăţenii de pe raza sectorului 1 prin mijloacele mass-media ale Primăriei privind importanţa profilaxiei nespecifice şi specifice la animale, riscurile la care se supun oamenii prin coabitare cu animalele, principalele boli infecţioase şi parazitare cu transmitere la om, precum şi alte teme cu specific zoo-veterinar;</w:t>
      </w:r>
    </w:p>
    <w:p w:rsidR="00EA1266" w:rsidRPr="004A0900" w:rsidRDefault="00EA1266" w:rsidP="00A21782">
      <w:pPr>
        <w:widowControl w:val="0"/>
        <w:numPr>
          <w:ilvl w:val="0"/>
          <w:numId w:val="19"/>
        </w:numPr>
        <w:autoSpaceDE w:val="0"/>
        <w:autoSpaceDN w:val="0"/>
        <w:adjustRightInd w:val="0"/>
        <w:jc w:val="both"/>
      </w:pPr>
      <w:r w:rsidRPr="004A0900">
        <w:t>informează Direcţia Sanitar Veterinară şi pentru Siguranţa Alimentelor a Municipiului Bucureşti în situaţia suspectării apariţiei de boli epizootice şi contribuie la măsurile ce se instituie;</w:t>
      </w:r>
    </w:p>
    <w:p w:rsidR="00EA1266" w:rsidRPr="004A0900" w:rsidRDefault="00EA1266" w:rsidP="00A21782">
      <w:pPr>
        <w:widowControl w:val="0"/>
        <w:numPr>
          <w:ilvl w:val="0"/>
          <w:numId w:val="19"/>
        </w:numPr>
        <w:autoSpaceDE w:val="0"/>
        <w:autoSpaceDN w:val="0"/>
        <w:adjustRightInd w:val="0"/>
        <w:jc w:val="both"/>
      </w:pPr>
      <w:r w:rsidRPr="004A0900">
        <w:t>acţionează împreună cu medicii veterinari sau cabinetele de profil pentru identificarea animalelor aflate în pericol în vederea luării măsurilor legale ce se impun;</w:t>
      </w:r>
    </w:p>
    <w:p w:rsidR="00EA1266" w:rsidRPr="004A0900" w:rsidRDefault="00EA1266" w:rsidP="00A21782">
      <w:pPr>
        <w:widowControl w:val="0"/>
        <w:numPr>
          <w:ilvl w:val="0"/>
          <w:numId w:val="19"/>
        </w:numPr>
        <w:autoSpaceDE w:val="0"/>
        <w:autoSpaceDN w:val="0"/>
        <w:adjustRightInd w:val="0"/>
        <w:jc w:val="both"/>
      </w:pPr>
      <w:r w:rsidRPr="004A0900">
        <w:t>execută alte sarcini specifice dispuse de conducere.</w:t>
      </w:r>
    </w:p>
    <w:p w:rsidR="00EA1266" w:rsidRPr="004A0900" w:rsidRDefault="00EA1266" w:rsidP="00A21782">
      <w:pPr>
        <w:widowControl w:val="0"/>
        <w:numPr>
          <w:ilvl w:val="0"/>
          <w:numId w:val="19"/>
        </w:numPr>
        <w:autoSpaceDE w:val="0"/>
        <w:autoSpaceDN w:val="0"/>
        <w:adjustRightInd w:val="0"/>
        <w:jc w:val="both"/>
      </w:pPr>
      <w:r w:rsidRPr="004A0900">
        <w:t>constată contravenţii şi aplică sancţiuni în domeniile conferite prin Legea Poliţiei Locale nr. 155/2010, modificată, inclusiv pentru nerespectarea legislaţiei privind regimul de deţinere al câinilor periculoşi sau agresivi, a celei privind programul de gestionare a câinilor fără stăpân şi a celei privind protecţia animalelor de companie, acordând sprijin în vederea capturării şi transportării acestora la adăposturi.</w:t>
      </w:r>
    </w:p>
    <w:p w:rsidR="00EA1266" w:rsidRPr="004A0900" w:rsidRDefault="00EA1266" w:rsidP="00A21782">
      <w:pPr>
        <w:widowControl w:val="0"/>
        <w:numPr>
          <w:ilvl w:val="0"/>
          <w:numId w:val="19"/>
        </w:numPr>
        <w:autoSpaceDE w:val="0"/>
        <w:autoSpaceDN w:val="0"/>
        <w:adjustRightInd w:val="0"/>
        <w:jc w:val="both"/>
      </w:pPr>
      <w:r w:rsidRPr="004A0900">
        <w:t>constată şi semnalează cazurile de păsări sălbatice găsite bolnave sau moarte pe raza parcurilor şi lacurilor aflate în administrarea Sectorului 1 al Municipiului Bucureşti şi le dirijează către Laboratorul Sanitar Veterinar de Stat Bucureşti din cadrul Direcţiei Sanitare Veterinare şi pentru Siguranţa Alimentelor pentru efectuarea examenelor de laborator.</w:t>
      </w:r>
    </w:p>
    <w:p w:rsidR="00EA1266" w:rsidRPr="004A0900" w:rsidRDefault="00EA1266" w:rsidP="00A21782">
      <w:pPr>
        <w:widowControl w:val="0"/>
        <w:numPr>
          <w:ilvl w:val="0"/>
          <w:numId w:val="19"/>
        </w:numPr>
        <w:autoSpaceDE w:val="0"/>
        <w:autoSpaceDN w:val="0"/>
        <w:adjustRightInd w:val="0"/>
        <w:jc w:val="both"/>
      </w:pPr>
      <w:r w:rsidRPr="004A0900">
        <w:t>desfăşoară activităţi de asistenţă sanitar veterinară socială prin intermediul medicilor veterinari de liberă practică organizaţi conform legii, pentru animalele de pe raza Sectorului 1, în cadrul celor două centre de profil aflate în administrare proprie, practicând tarifele aprobate de Consiliul Local al Sectorului 1.</w:t>
      </w:r>
    </w:p>
    <w:p w:rsidR="00EA1266" w:rsidRPr="004A0900" w:rsidRDefault="00EA1266" w:rsidP="00A21782">
      <w:pPr>
        <w:widowControl w:val="0"/>
        <w:numPr>
          <w:ilvl w:val="0"/>
          <w:numId w:val="19"/>
        </w:numPr>
        <w:autoSpaceDE w:val="0"/>
        <w:autoSpaceDN w:val="0"/>
        <w:adjustRightInd w:val="0"/>
        <w:jc w:val="both"/>
      </w:pPr>
      <w:r w:rsidRPr="004A0900">
        <w:t>administrează activitatea centrelor de asistenţă sanitar veterinară socială situate în str. Pajurei nr. 13 şi str. Gârlei nr.2, Sector 1.</w:t>
      </w:r>
    </w:p>
    <w:p w:rsidR="00EA1266" w:rsidRPr="004A0900" w:rsidRDefault="00EA1266" w:rsidP="00A21782">
      <w:pPr>
        <w:widowControl w:val="0"/>
        <w:numPr>
          <w:ilvl w:val="0"/>
          <w:numId w:val="19"/>
        </w:numPr>
        <w:autoSpaceDE w:val="0"/>
        <w:autoSpaceDN w:val="0"/>
        <w:adjustRightInd w:val="0"/>
        <w:jc w:val="both"/>
      </w:pPr>
      <w:r w:rsidRPr="004A0900">
        <w:t>administrează activitatea, Centrului Teritorial de Adăpostire şi Protecţie Temporară a Animalelor”, organizat la nivelul Sectorului 1, în şos. Odăii nr. 3-5.</w:t>
      </w:r>
    </w:p>
    <w:p w:rsidR="00EA1266" w:rsidRPr="004A0900" w:rsidRDefault="00EA1266" w:rsidP="00A21782">
      <w:pPr>
        <w:widowControl w:val="0"/>
        <w:numPr>
          <w:ilvl w:val="0"/>
          <w:numId w:val="19"/>
        </w:numPr>
        <w:autoSpaceDE w:val="0"/>
        <w:autoSpaceDN w:val="0"/>
        <w:adjustRightInd w:val="0"/>
        <w:jc w:val="both"/>
      </w:pPr>
      <w:r w:rsidRPr="004A0900">
        <w:t>desfăşoară campanii de informare a legislaţiei în domeniu, precum şi de sensibilizare a opiniei publice, derulând programe specifice domeniului protecţiei animalelor, inclusiv în cooperare cu alte instituţii de profil.</w:t>
      </w:r>
    </w:p>
    <w:p w:rsidR="00EA1266" w:rsidRPr="004A0900" w:rsidRDefault="00EA1266" w:rsidP="00A21782">
      <w:pPr>
        <w:widowControl w:val="0"/>
        <w:numPr>
          <w:ilvl w:val="0"/>
          <w:numId w:val="19"/>
        </w:numPr>
        <w:autoSpaceDE w:val="0"/>
        <w:autoSpaceDN w:val="0"/>
        <w:adjustRightInd w:val="0"/>
        <w:jc w:val="both"/>
      </w:pPr>
      <w:r w:rsidRPr="004A0900">
        <w:t>stabileşte conţinutul activităţilor neremunerate ce urmează a fi prestate de persoana condamnată sau minor, condiţiile în care acesta execută sancţiunea şi supraveghează modul de executare a sancţiunii prestării unei activităţi neremunerate, conform reglementărilor legale în domeniu.</w:t>
      </w:r>
    </w:p>
    <w:p w:rsidR="00EA1266" w:rsidRPr="004A0900" w:rsidRDefault="00EA1266" w:rsidP="00A21782">
      <w:pPr>
        <w:widowControl w:val="0"/>
        <w:numPr>
          <w:ilvl w:val="0"/>
          <w:numId w:val="19"/>
        </w:numPr>
        <w:autoSpaceDE w:val="0"/>
        <w:autoSpaceDN w:val="0"/>
        <w:adjustRightInd w:val="0"/>
        <w:jc w:val="both"/>
      </w:pPr>
      <w:r w:rsidRPr="004A0900">
        <w:t xml:space="preserve">îndeplineşte orice alte sarcini prevăzute de lege sau dispuse de directorul general şi directorul executiv al Direcţiei Poliţie Locală, în legătură cu domeniul de activitate. </w:t>
      </w:r>
    </w:p>
    <w:p w:rsidR="00EA1266" w:rsidRPr="004A0900" w:rsidRDefault="00EA1266" w:rsidP="00A21782">
      <w:pPr>
        <w:widowControl w:val="0"/>
        <w:numPr>
          <w:ilvl w:val="0"/>
          <w:numId w:val="19"/>
        </w:numPr>
        <w:autoSpaceDE w:val="0"/>
        <w:autoSpaceDN w:val="0"/>
        <w:adjustRightInd w:val="0"/>
        <w:jc w:val="both"/>
      </w:pPr>
      <w:r w:rsidRPr="004A0900">
        <w:t>transmite referatele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Default="00EA1266" w:rsidP="00A21782">
      <w:pPr>
        <w:widowControl w:val="0"/>
        <w:numPr>
          <w:ilvl w:val="0"/>
          <w:numId w:val="19"/>
        </w:numPr>
        <w:autoSpaceDE w:val="0"/>
        <w:autoSpaceDN w:val="0"/>
        <w:adjustRightInd w:val="0"/>
        <w:jc w:val="both"/>
      </w:pPr>
      <w:r w:rsidRPr="004A0900">
        <w:t>transmite specificațiile tehnice.</w:t>
      </w:r>
    </w:p>
    <w:p w:rsidR="00EA1266" w:rsidRPr="004A0900" w:rsidRDefault="00EA1266" w:rsidP="00E2334D">
      <w:pPr>
        <w:widowControl w:val="0"/>
        <w:numPr>
          <w:ilvl w:val="0"/>
          <w:numId w:val="19"/>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E2334D">
      <w:pPr>
        <w:widowControl w:val="0"/>
        <w:numPr>
          <w:ilvl w:val="0"/>
          <w:numId w:val="19"/>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23</w:t>
      </w:r>
    </w:p>
    <w:p w:rsidR="00EA1266" w:rsidRPr="004A0900" w:rsidRDefault="00EA1266" w:rsidP="00D6603B">
      <w:pPr>
        <w:widowControl w:val="0"/>
        <w:autoSpaceDE w:val="0"/>
        <w:autoSpaceDN w:val="0"/>
        <w:adjustRightInd w:val="0"/>
        <w:jc w:val="both"/>
        <w:rPr>
          <w:b/>
          <w:bCs/>
        </w:rPr>
      </w:pPr>
      <w:r w:rsidRPr="004A0900">
        <w:rPr>
          <w:b/>
          <w:bCs/>
        </w:rPr>
        <w:t>Biroul pentru gestionarea câinilor fără stăpân are următoarele atribuţii, competenţe şi responsabilităţi:</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tabs>
          <w:tab w:val="left" w:pos="360"/>
        </w:tabs>
        <w:autoSpaceDE w:val="0"/>
        <w:autoSpaceDN w:val="0"/>
        <w:adjustRightInd w:val="0"/>
        <w:jc w:val="both"/>
        <w:rPr>
          <w:i/>
          <w:iCs/>
        </w:rPr>
      </w:pPr>
      <w:r w:rsidRPr="004A0900">
        <w:rPr>
          <w:i/>
          <w:iCs/>
        </w:rPr>
        <w:t>Personalul care îşi desfăşoară activitatea în cadrul Biroului pentru gestionarea câinilor fără stăpân este format din:</w:t>
      </w:r>
    </w:p>
    <w:p w:rsidR="00EA1266" w:rsidRPr="004A0900" w:rsidRDefault="00EA1266" w:rsidP="00A21782">
      <w:pPr>
        <w:widowControl w:val="0"/>
        <w:numPr>
          <w:ilvl w:val="0"/>
          <w:numId w:val="8"/>
        </w:numPr>
        <w:autoSpaceDE w:val="0"/>
        <w:autoSpaceDN w:val="0"/>
        <w:adjustRightInd w:val="0"/>
        <w:spacing w:line="276" w:lineRule="auto"/>
        <w:jc w:val="both"/>
      </w:pPr>
      <w:r w:rsidRPr="004A0900">
        <w:t>medici veterinari cu atestat de liberă practică, care au statut de poliţişti locali;</w:t>
      </w:r>
    </w:p>
    <w:p w:rsidR="00EA1266" w:rsidRPr="004A0900" w:rsidRDefault="00EA1266" w:rsidP="00A21782">
      <w:pPr>
        <w:widowControl w:val="0"/>
        <w:numPr>
          <w:ilvl w:val="0"/>
          <w:numId w:val="8"/>
        </w:numPr>
        <w:autoSpaceDE w:val="0"/>
        <w:autoSpaceDN w:val="0"/>
        <w:adjustRightInd w:val="0"/>
        <w:spacing w:line="276" w:lineRule="auto"/>
        <w:jc w:val="both"/>
      </w:pPr>
      <w:r w:rsidRPr="004A0900">
        <w:t>personal de însoţire si verificare in teren, format din poliţişti locali;</w:t>
      </w:r>
    </w:p>
    <w:p w:rsidR="00EA1266" w:rsidRPr="004A0900" w:rsidRDefault="00EA1266" w:rsidP="00A21782">
      <w:pPr>
        <w:widowControl w:val="0"/>
        <w:numPr>
          <w:ilvl w:val="0"/>
          <w:numId w:val="8"/>
        </w:numPr>
        <w:autoSpaceDE w:val="0"/>
        <w:autoSpaceDN w:val="0"/>
        <w:adjustRightInd w:val="0"/>
        <w:spacing w:line="276" w:lineRule="auto"/>
        <w:jc w:val="both"/>
      </w:pPr>
      <w:r w:rsidRPr="004A0900">
        <w:t>personal de prindere, format din echipe de prinzători special instruiţi în acest sens.</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i/>
          <w:iCs/>
        </w:rPr>
      </w:pPr>
      <w:r w:rsidRPr="004A0900">
        <w:rPr>
          <w:i/>
          <w:iCs/>
        </w:rPr>
        <w:t>Personalul Biroului pentru gestionarea câinilor fără stăpân desfăşoară următoarele activităţi:</w:t>
      </w:r>
    </w:p>
    <w:p w:rsidR="00EA1266" w:rsidRPr="004A0900" w:rsidRDefault="00EA1266" w:rsidP="00A21782">
      <w:pPr>
        <w:widowControl w:val="0"/>
        <w:numPr>
          <w:ilvl w:val="0"/>
          <w:numId w:val="8"/>
        </w:numPr>
        <w:autoSpaceDE w:val="0"/>
        <w:autoSpaceDN w:val="0"/>
        <w:adjustRightInd w:val="0"/>
        <w:spacing w:line="276" w:lineRule="auto"/>
        <w:jc w:val="both"/>
      </w:pPr>
      <w:r w:rsidRPr="004A0900">
        <w:t xml:space="preserve">capturarea câinilor fără stăpân de pe raza Sectorului 1, transportul şi cazarea acestora în adăpost; </w:t>
      </w:r>
    </w:p>
    <w:p w:rsidR="00EA1266" w:rsidRPr="004A0900" w:rsidRDefault="00EA1266" w:rsidP="00A21782">
      <w:pPr>
        <w:widowControl w:val="0"/>
        <w:numPr>
          <w:ilvl w:val="0"/>
          <w:numId w:val="8"/>
        </w:numPr>
        <w:autoSpaceDE w:val="0"/>
        <w:autoSpaceDN w:val="0"/>
        <w:adjustRightInd w:val="0"/>
        <w:spacing w:line="276" w:lineRule="auto"/>
        <w:jc w:val="both"/>
      </w:pPr>
      <w:r w:rsidRPr="004A0900">
        <w:t>asistenţă medicală de specialitate în adăpost;</w:t>
      </w:r>
    </w:p>
    <w:p w:rsidR="00EA1266" w:rsidRPr="004A0900" w:rsidRDefault="00EA1266" w:rsidP="00A21782">
      <w:pPr>
        <w:widowControl w:val="0"/>
        <w:numPr>
          <w:ilvl w:val="0"/>
          <w:numId w:val="8"/>
        </w:numPr>
        <w:autoSpaceDE w:val="0"/>
        <w:autoSpaceDN w:val="0"/>
        <w:adjustRightInd w:val="0"/>
        <w:spacing w:line="276" w:lineRule="auto"/>
        <w:jc w:val="both"/>
      </w:pPr>
      <w:r w:rsidRPr="004A0900">
        <w:t>organizarea şi desfăşurarea procedurilor legale de revendicare şi adopţie a câinilor aflaţi în adăpost;</w:t>
      </w:r>
    </w:p>
    <w:p w:rsidR="00EA1266" w:rsidRDefault="00EA1266" w:rsidP="00A21782">
      <w:pPr>
        <w:widowControl w:val="0"/>
        <w:numPr>
          <w:ilvl w:val="0"/>
          <w:numId w:val="8"/>
        </w:numPr>
        <w:autoSpaceDE w:val="0"/>
        <w:autoSpaceDN w:val="0"/>
        <w:adjustRightInd w:val="0"/>
        <w:spacing w:line="276" w:lineRule="auto"/>
        <w:jc w:val="both"/>
      </w:pPr>
      <w:r w:rsidRPr="004A0900">
        <w:t>eutanasierea câinilor fără stăpân, conform prevederilor legale.</w:t>
      </w:r>
    </w:p>
    <w:p w:rsidR="00EA1266" w:rsidRPr="004A0900" w:rsidRDefault="00EA1266" w:rsidP="00E2334D">
      <w:pPr>
        <w:widowControl w:val="0"/>
        <w:numPr>
          <w:ilvl w:val="0"/>
          <w:numId w:val="8"/>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E2334D">
      <w:pPr>
        <w:widowControl w:val="0"/>
        <w:numPr>
          <w:ilvl w:val="0"/>
          <w:numId w:val="8"/>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24</w:t>
      </w:r>
    </w:p>
    <w:p w:rsidR="00EA1266" w:rsidRPr="004A0900" w:rsidRDefault="00EA1266" w:rsidP="00D6603B">
      <w:pPr>
        <w:widowControl w:val="0"/>
        <w:autoSpaceDE w:val="0"/>
        <w:autoSpaceDN w:val="0"/>
        <w:adjustRightInd w:val="0"/>
      </w:pPr>
      <w:r w:rsidRPr="004A0900">
        <w:rPr>
          <w:b/>
          <w:bCs/>
        </w:rPr>
        <w:t xml:space="preserve">Biroul pentru Situaţii de Urgenţă </w:t>
      </w:r>
      <w:r w:rsidRPr="004A0900">
        <w:t>este organizat şi funcţionează în subordinea Directorului General Adjunct al Poliţiei Locale Sector 1 şi aduce la îndeplinire deciziile şi dispoziţiile legale ale acestuia.</w:t>
      </w:r>
    </w:p>
    <w:p w:rsidR="00EA1266" w:rsidRPr="004A0900" w:rsidRDefault="00EA1266" w:rsidP="00D6603B">
      <w:pPr>
        <w:widowControl w:val="0"/>
        <w:autoSpaceDE w:val="0"/>
        <w:autoSpaceDN w:val="0"/>
        <w:adjustRightInd w:val="0"/>
        <w:rPr>
          <w:b/>
          <w:bCs/>
        </w:rPr>
      </w:pPr>
      <w:r w:rsidRPr="004A0900">
        <w:rPr>
          <w:b/>
          <w:bCs/>
        </w:rPr>
        <w:t>Şeful Biroului pentru Situaţii de Urgenţă</w:t>
      </w:r>
      <w:r w:rsidRPr="004A0900">
        <w:t xml:space="preserve"> </w:t>
      </w:r>
      <w:r w:rsidRPr="004A0900">
        <w:rPr>
          <w:b/>
          <w:bCs/>
        </w:rPr>
        <w:t>are următoarele atribuţii, competenţe şi responsabilităţi specifice:</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desfăşoară activităţi de evaluare referitoare la situaţiile de urgenţă create la nivelul Poliţiei Locale și la nivelul Sectorului 1, analizează tipurile de risc, factorii determinanţi şi întreprinde măsuri de prevenire şi diminuare a efectelor acestora;</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rPr>
          <w:shd w:val="clear" w:color="auto" w:fill="FFFFFF"/>
        </w:rPr>
      </w:pPr>
      <w:r w:rsidRPr="004A0900">
        <w:rPr>
          <w:shd w:val="clear" w:color="auto" w:fill="FFFFFF"/>
        </w:rPr>
        <w:t>întocmește şi actualizează Planurile de prevenire, apărare, evacuare și protecție, specifice tipurilor de risc identificate la nivelul Poliției Locale și la nivelul Sectorului 1;</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elaborează Decizii și Dispoziții care reglementează prevenirea situaţiilor de urgenţă la nivelul Poliţiei Locale și la nivelul Sectorului 1;</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participă la transmiterea operativă a deciziilor şi dispoziţiilor pe linie de situaţii de urgenţă, ale Comitetului Local pentru Situaţii de Urgenţă al Sectorului 1, Comitetului Municipiului Bucureşti pentru Situaţii de Urgenţă, Inspectoratului pentru Situații de Urgență București-Ilfov şi menţine fluxul-informațional cu aceştia cât şi cu alte instituţii cu atribuții în domeniul situațiilor de urgență de pe raza Sectorului 1;</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asigură informarea Primarului și a autorităților publice locale, pe baza datelor comunicate de Centrul Operativ al ISUBIF, ori alte structuri abilitate, cu privire la iminența producerii unor fenomene periculoase sau alte situații de urgență;</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ţine o legătură strânsă cu Dispeceratul central al Poliţiei Locale, cât şi cu dispeceratele serviciilor de utilităţi publice, privind limitarea şi înlăturarea efectelor unei situaţii de urgenţă de pe raza Sectorului 1 şi raportează cu celeritate directorului general și Primarului Sectorului 1 amploarea evenimentului;</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întocmește rapoarte și informări privind evoluția și desfășurarea evenimentelor în caz de dezastru, precum și măsurile întreprinse în acest domeniu, pe care le înaintează Primarului;</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coordonează activitatea de informare a populaţiei Sectorului 1 privind prevenirea, reguli și măsuri de protecție în situații de urgență;</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îndrumă și coordonează structurile cu atribuţii specifice de gestionare a situaţiilor de urgenţă din subordinea Consiliului Local, pentru realizarea măsurilor de prevenire și reducere a efectelor situațiilor de urgență;</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actualizează de câte ori se impune, componența Comitetului Local pentru Situații de Urgență al Sectorului 1 și menține un flux informațional permanent cu membrii și consultanţii CLSU;</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stabileşte necesarul de resurse materiale şi umane pentru îndeplinirea atribuţiilor specifice, premergător şi în timpul situaţiilor de urgenţă la nivelul Poliției Locale și la nivelul Sectorului 1;</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conduce, coordonează, îndrumă, organizează şi răspunde de întreaga activitate a biroului;</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coordonează activitatea de inventariere a materialelor din gestiunea biroului, a materialelor pentru situații de urgență din gestiunea Sectorului 1, verifică respectarea instrucţiunilor proprii și se preocupă de funcţionalitatea tehnicii de intervenţie;</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urmăreşte modul de aplicare a prevederilor legale pentru apărarea împotriva incendiilor şi protecţie civilă, la structurile subordonate Poliţiei Locale;</w:t>
      </w:r>
    </w:p>
    <w:p w:rsidR="00EA1266" w:rsidRPr="004A0900" w:rsidRDefault="00EA1266" w:rsidP="00A21782">
      <w:pPr>
        <w:pStyle w:val="ListParagraph"/>
        <w:widowControl w:val="0"/>
        <w:numPr>
          <w:ilvl w:val="0"/>
          <w:numId w:val="8"/>
        </w:numPr>
        <w:shd w:val="clear" w:color="auto" w:fill="FFFFFF"/>
        <w:autoSpaceDE w:val="0"/>
        <w:autoSpaceDN w:val="0"/>
        <w:adjustRightInd w:val="0"/>
        <w:spacing w:line="276" w:lineRule="auto"/>
        <w:jc w:val="both"/>
      </w:pPr>
      <w:r w:rsidRPr="004A0900">
        <w:t xml:space="preserve"> participă la acţiuni comune privind situațiile de urgență, cu structuri din cadrul Primăriei Sectorului 1, structuri subordonate Consiliului Local Sector 1, Inspectoratului pentru Situații de Urgență București-Ilfov, Prefectura Municipiului București și serviciile descentralizate şi deconcentrate la nivelul sectorului cu rol în managementul situațiilor de urgență;</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ţine evidența funcționalității sirenelor de alarmare/avertizare a populației din Sectorul 1;</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informează Primarul Sectorului 1 despre orice situație/eveniment/activitate/neconformitate, conexe cu situațiile de urgență de pe raza Sectorului 1 și face propuneri privind organizarea protecției civile pentru populația Sectorului 1;</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îşi însuşeşte şi respectă prevederile legislaţiei din domeniul securităţii şi sănătăţii în muncă şi ia măsuri de aplicare a acestora;</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participă la acţiuni de instruire pe linia situațiilor de urgență, la exerciţii, aplicaţii şi alte forme de pregătire specifică; participă la ședințele Comitetului Municipiului București pentru Situații de Urgență, când este delegat de Primarul sau Viceprimarul Sectorului 1;</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prezintă documentele şi dă relaţiile solicitate, organelor de control din partea ISUBIF, Instituţiei Prefectului sau alte organe abilitate;</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soluţionează obiecţiunile şi răspunde, în limitele competenţelor, de rezolvarea cererilor şi petiţiilor cetăţenilor pe probleme de situaţii de urgenţă de la nivelul Sectorului 1;</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are atribuţii generale şi competente pe toate domeniile prevăzute de Legea 155/2010 a Poliţiei Locale, cu excepţia limitărilor de competenţe stipulate prin legi speciale;</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îndeplineşte orice alte sarcini prevăzute de lege sau dispuse de Directorul General și Primarul Sectorului 1, în legătură cu domeniul de activitate;</w:t>
      </w:r>
    </w:p>
    <w:p w:rsidR="00EA1266" w:rsidRPr="004A0900" w:rsidRDefault="00EA1266" w:rsidP="00A21782">
      <w:pPr>
        <w:widowControl w:val="0"/>
        <w:numPr>
          <w:ilvl w:val="0"/>
          <w:numId w:val="8"/>
        </w:numPr>
        <w:shd w:val="clear" w:color="auto" w:fill="FFFFFF"/>
        <w:autoSpaceDE w:val="0"/>
        <w:autoSpaceDN w:val="0"/>
        <w:adjustRightInd w:val="0"/>
        <w:spacing w:line="276" w:lineRule="auto"/>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Default="00EA1266" w:rsidP="00A21782">
      <w:pPr>
        <w:widowControl w:val="0"/>
        <w:numPr>
          <w:ilvl w:val="0"/>
          <w:numId w:val="8"/>
        </w:numPr>
        <w:shd w:val="clear" w:color="auto" w:fill="FFFFFF"/>
        <w:autoSpaceDE w:val="0"/>
        <w:autoSpaceDN w:val="0"/>
        <w:adjustRightInd w:val="0"/>
        <w:spacing w:line="276" w:lineRule="auto"/>
        <w:jc w:val="both"/>
      </w:pPr>
      <w:r w:rsidRPr="004A0900">
        <w:t>transmite specificațiile tehnice;</w:t>
      </w:r>
    </w:p>
    <w:p w:rsidR="00EA1266" w:rsidRPr="004A0900" w:rsidRDefault="00EA1266" w:rsidP="00E2334D">
      <w:pPr>
        <w:widowControl w:val="0"/>
        <w:numPr>
          <w:ilvl w:val="0"/>
          <w:numId w:val="8"/>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E2334D">
      <w:pPr>
        <w:widowControl w:val="0"/>
        <w:numPr>
          <w:ilvl w:val="0"/>
          <w:numId w:val="8"/>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tabs>
          <w:tab w:val="left" w:pos="285"/>
        </w:tabs>
        <w:autoSpaceDE w:val="0"/>
        <w:autoSpaceDN w:val="0"/>
        <w:adjustRightInd w:val="0"/>
        <w:jc w:val="both"/>
      </w:pPr>
    </w:p>
    <w:p w:rsidR="00EA1266" w:rsidRPr="004A0900" w:rsidRDefault="00EA1266" w:rsidP="001D11C7">
      <w:pPr>
        <w:keepNext/>
        <w:keepLines/>
        <w:widowControl w:val="0"/>
        <w:tabs>
          <w:tab w:val="left" w:pos="285"/>
        </w:tabs>
        <w:autoSpaceDE w:val="0"/>
        <w:autoSpaceDN w:val="0"/>
        <w:adjustRightInd w:val="0"/>
        <w:jc w:val="both"/>
        <w:outlineLvl w:val="0"/>
        <w:rPr>
          <w:b/>
          <w:bCs/>
          <w:shd w:val="clear" w:color="auto" w:fill="FFFFFF"/>
        </w:rPr>
      </w:pPr>
      <w:r w:rsidRPr="004A0900">
        <w:rPr>
          <w:b/>
          <w:bCs/>
          <w:shd w:val="clear" w:color="auto" w:fill="FFFFFF"/>
        </w:rPr>
        <w:t>Funcționarul de securitate</w:t>
      </w:r>
      <w:r w:rsidRPr="004A0900">
        <w:rPr>
          <w:shd w:val="clear" w:color="auto" w:fill="FFFFFF"/>
        </w:rPr>
        <w:t xml:space="preserve"> </w:t>
      </w:r>
      <w:r w:rsidRPr="004A0900">
        <w:rPr>
          <w:b/>
          <w:bCs/>
          <w:shd w:val="clear" w:color="auto" w:fill="FFFFFF"/>
        </w:rPr>
        <w:t>are următoarele atribuţii, competenţe şi responsabilităţi:</w:t>
      </w:r>
    </w:p>
    <w:p w:rsidR="00EA1266" w:rsidRPr="004A0900" w:rsidRDefault="00EA1266" w:rsidP="00A21782">
      <w:pPr>
        <w:widowControl w:val="0"/>
        <w:numPr>
          <w:ilvl w:val="0"/>
          <w:numId w:val="7"/>
        </w:numPr>
        <w:autoSpaceDE w:val="0"/>
        <w:autoSpaceDN w:val="0"/>
        <w:adjustRightInd w:val="0"/>
        <w:jc w:val="both"/>
      </w:pPr>
      <w:r w:rsidRPr="004A0900">
        <w:t>elaborează si supune aprobării conducerii instituției normele interne privind protecţia informaţiilor clasificate, potrivit legii</w:t>
      </w:r>
    </w:p>
    <w:p w:rsidR="00EA1266" w:rsidRPr="004A0900" w:rsidRDefault="00EA1266" w:rsidP="00A21782">
      <w:pPr>
        <w:widowControl w:val="0"/>
        <w:numPr>
          <w:ilvl w:val="0"/>
          <w:numId w:val="7"/>
        </w:numPr>
        <w:autoSpaceDE w:val="0"/>
        <w:autoSpaceDN w:val="0"/>
        <w:adjustRightInd w:val="0"/>
        <w:jc w:val="both"/>
      </w:pPr>
      <w:r w:rsidRPr="004A0900">
        <w:t>întocmeşte programul de prevenire a scurgerii de informaţii clasificate si îl supune aprobării directorului general iar după aprobare, acţionează pentru aplicarea acestuia</w:t>
      </w:r>
    </w:p>
    <w:p w:rsidR="00EA1266" w:rsidRPr="004A0900" w:rsidRDefault="00EA1266" w:rsidP="00A21782">
      <w:pPr>
        <w:keepNext/>
        <w:keepLines/>
        <w:widowControl w:val="0"/>
        <w:numPr>
          <w:ilvl w:val="0"/>
          <w:numId w:val="7"/>
        </w:numPr>
        <w:autoSpaceDE w:val="0"/>
        <w:autoSpaceDN w:val="0"/>
        <w:adjustRightInd w:val="0"/>
        <w:jc w:val="both"/>
        <w:outlineLvl w:val="0"/>
        <w:rPr>
          <w:shd w:val="clear" w:color="auto" w:fill="FFFFFF"/>
        </w:rPr>
      </w:pPr>
      <w:r w:rsidRPr="004A0900">
        <w:rPr>
          <w:shd w:val="clear" w:color="auto" w:fill="FFFFFF"/>
        </w:rPr>
        <w:t>coordonează activitatea de protecţie a informaţiilor clasificate, in toate componentele acesteia</w:t>
      </w:r>
    </w:p>
    <w:p w:rsidR="00EA1266" w:rsidRPr="004A0900" w:rsidRDefault="00EA1266" w:rsidP="00A21782">
      <w:pPr>
        <w:widowControl w:val="0"/>
        <w:numPr>
          <w:ilvl w:val="0"/>
          <w:numId w:val="7"/>
        </w:numPr>
        <w:autoSpaceDE w:val="0"/>
        <w:autoSpaceDN w:val="0"/>
        <w:adjustRightInd w:val="0"/>
        <w:jc w:val="both"/>
      </w:pPr>
      <w:r w:rsidRPr="004A0900">
        <w:t>monitorizează activitatea de aplicare a normelor de protecţie a informaţiilor clasificate si modul de respectare a acestora;</w:t>
      </w:r>
    </w:p>
    <w:p w:rsidR="00EA1266" w:rsidRPr="004A0900" w:rsidRDefault="00EA1266" w:rsidP="00A21782">
      <w:pPr>
        <w:keepNext/>
        <w:keepLines/>
        <w:widowControl w:val="0"/>
        <w:numPr>
          <w:ilvl w:val="0"/>
          <w:numId w:val="7"/>
        </w:numPr>
        <w:autoSpaceDE w:val="0"/>
        <w:autoSpaceDN w:val="0"/>
        <w:adjustRightInd w:val="0"/>
        <w:jc w:val="both"/>
        <w:outlineLvl w:val="0"/>
        <w:rPr>
          <w:shd w:val="clear" w:color="auto" w:fill="FFFFFF"/>
        </w:rPr>
      </w:pPr>
      <w:r w:rsidRPr="004A0900">
        <w:rPr>
          <w:shd w:val="clear" w:color="auto" w:fill="FFFFFF"/>
        </w:rPr>
        <w:t>consiliază conducerea instituției in legătura cu toate aspectele privind securitatea informaţiilor clasificate</w:t>
      </w:r>
    </w:p>
    <w:p w:rsidR="00EA1266" w:rsidRPr="004A0900" w:rsidRDefault="00EA1266" w:rsidP="00A21782">
      <w:pPr>
        <w:widowControl w:val="0"/>
        <w:numPr>
          <w:ilvl w:val="0"/>
          <w:numId w:val="7"/>
        </w:numPr>
        <w:autoSpaceDE w:val="0"/>
        <w:autoSpaceDN w:val="0"/>
        <w:adjustRightInd w:val="0"/>
        <w:jc w:val="both"/>
      </w:pPr>
      <w:r w:rsidRPr="004A0900">
        <w:t>informează conducerea despre vulnerabilităţile si riscurile existente in sistemul de protecţie a informaţiilor clasificate si propune masuri pentru înlăturarea acestora</w:t>
      </w:r>
    </w:p>
    <w:p w:rsidR="00EA1266" w:rsidRPr="004A0900" w:rsidRDefault="00EA1266" w:rsidP="00A21782">
      <w:pPr>
        <w:widowControl w:val="0"/>
        <w:numPr>
          <w:ilvl w:val="0"/>
          <w:numId w:val="7"/>
        </w:numPr>
        <w:autoSpaceDE w:val="0"/>
        <w:autoSpaceDN w:val="0"/>
        <w:adjustRightInd w:val="0"/>
        <w:jc w:val="both"/>
      </w:pPr>
      <w:r w:rsidRPr="004A0900">
        <w:t>asigura păstrarea si organizează evidenta autorizaţiilor de acces la informaţii clasificate</w:t>
      </w:r>
    </w:p>
    <w:p w:rsidR="00EA1266" w:rsidRPr="004A0900" w:rsidRDefault="00EA1266" w:rsidP="00A21782">
      <w:pPr>
        <w:widowControl w:val="0"/>
        <w:numPr>
          <w:ilvl w:val="0"/>
          <w:numId w:val="7"/>
        </w:numPr>
        <w:autoSpaceDE w:val="0"/>
        <w:autoSpaceDN w:val="0"/>
        <w:adjustRightInd w:val="0"/>
        <w:jc w:val="both"/>
      </w:pPr>
      <w:r w:rsidRPr="004A0900">
        <w:t>actualizează permanent evidenta autorizaţiilor de acces</w:t>
      </w:r>
    </w:p>
    <w:p w:rsidR="00EA1266" w:rsidRPr="004A0900" w:rsidRDefault="00EA1266" w:rsidP="00A21782">
      <w:pPr>
        <w:widowControl w:val="0"/>
        <w:numPr>
          <w:ilvl w:val="0"/>
          <w:numId w:val="7"/>
        </w:numPr>
        <w:autoSpaceDE w:val="0"/>
        <w:autoSpaceDN w:val="0"/>
        <w:adjustRightInd w:val="0"/>
        <w:jc w:val="both"/>
      </w:pPr>
      <w:r w:rsidRPr="004A0900">
        <w:t xml:space="preserve">întocmeşte si actualizează listele informaţiilor clasificate elaborate </w:t>
      </w:r>
    </w:p>
    <w:p w:rsidR="00EA1266" w:rsidRPr="004A0900" w:rsidRDefault="00EA1266" w:rsidP="00A21782">
      <w:pPr>
        <w:widowControl w:val="0"/>
        <w:numPr>
          <w:ilvl w:val="0"/>
          <w:numId w:val="7"/>
        </w:numPr>
        <w:autoSpaceDE w:val="0"/>
        <w:autoSpaceDN w:val="0"/>
        <w:adjustRightInd w:val="0"/>
        <w:jc w:val="both"/>
      </w:pPr>
      <w:r w:rsidRPr="004A0900">
        <w:t xml:space="preserve">prezintă directorului general propuneri privind stabilirea obiectivelor, sectoarelor si locurilor de importanta deosebita pentru protecţia informaţiilor clasificate din sfera de responsabilitate </w:t>
      </w:r>
    </w:p>
    <w:p w:rsidR="00EA1266" w:rsidRPr="004A0900" w:rsidRDefault="00EA1266" w:rsidP="00A21782">
      <w:pPr>
        <w:widowControl w:val="0"/>
        <w:numPr>
          <w:ilvl w:val="0"/>
          <w:numId w:val="7"/>
        </w:numPr>
        <w:autoSpaceDE w:val="0"/>
        <w:autoSpaceDN w:val="0"/>
        <w:adjustRightInd w:val="0"/>
        <w:jc w:val="both"/>
      </w:pPr>
      <w:r w:rsidRPr="004A0900">
        <w:t>efectuează, cu aprobarea conducerii, controale privind modul de aplicare a masurilor legale de protecţie a informaţiilor clasificate</w:t>
      </w:r>
    </w:p>
    <w:p w:rsidR="00EA1266" w:rsidRPr="004A0900" w:rsidRDefault="00EA1266" w:rsidP="00A21782">
      <w:pPr>
        <w:widowControl w:val="0"/>
        <w:numPr>
          <w:ilvl w:val="0"/>
          <w:numId w:val="7"/>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Pr="004A0900" w:rsidRDefault="00EA1266" w:rsidP="00A21782">
      <w:pPr>
        <w:widowControl w:val="0"/>
        <w:numPr>
          <w:ilvl w:val="0"/>
          <w:numId w:val="7"/>
        </w:numPr>
        <w:autoSpaceDE w:val="0"/>
        <w:autoSpaceDN w:val="0"/>
        <w:adjustRightInd w:val="0"/>
        <w:jc w:val="both"/>
      </w:pPr>
      <w:r w:rsidRPr="004A0900">
        <w:t>exercita alte atribuţii in domeniul protecţiei informaţiilor clasificate, potrivit legi.</w:t>
      </w:r>
    </w:p>
    <w:p w:rsidR="00EA1266" w:rsidRPr="004A0900" w:rsidRDefault="00EA1266" w:rsidP="001D11C7">
      <w:pPr>
        <w:widowControl w:val="0"/>
        <w:autoSpaceDE w:val="0"/>
        <w:autoSpaceDN w:val="0"/>
        <w:adjustRightInd w:val="0"/>
        <w:jc w:val="both"/>
        <w:rPr>
          <w:i/>
          <w:i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25</w:t>
      </w:r>
    </w:p>
    <w:p w:rsidR="00EA1266" w:rsidRPr="004A0900" w:rsidRDefault="00EA1266" w:rsidP="00D6603B">
      <w:pPr>
        <w:widowControl w:val="0"/>
        <w:autoSpaceDE w:val="0"/>
        <w:autoSpaceDN w:val="0"/>
        <w:adjustRightInd w:val="0"/>
        <w:jc w:val="both"/>
        <w:rPr>
          <w:b/>
          <w:bCs/>
        </w:rPr>
      </w:pPr>
      <w:r w:rsidRPr="004A0900">
        <w:rPr>
          <w:b/>
          <w:bCs/>
        </w:rPr>
        <w:t>Serviciul Economic are următoarele atribuţii, competenţe şi responsabilităţi:</w:t>
      </w:r>
    </w:p>
    <w:p w:rsidR="00EA1266" w:rsidRPr="004A0900" w:rsidRDefault="00EA1266" w:rsidP="00B107C0">
      <w:pPr>
        <w:pStyle w:val="HTMLPreformatted"/>
        <w:rPr>
          <w:rFonts w:ascii="Times New Roman" w:hAnsi="Times New Roman" w:cs="Times New Roman"/>
          <w:sz w:val="24"/>
          <w:szCs w:val="24"/>
          <w:lang w:val="fr-FR"/>
        </w:rPr>
      </w:pPr>
    </w:p>
    <w:p w:rsidR="00EA1266" w:rsidRPr="004A0900" w:rsidRDefault="00EA1266" w:rsidP="00B107C0">
      <w:pPr>
        <w:widowControl w:val="0"/>
        <w:numPr>
          <w:ilvl w:val="0"/>
          <w:numId w:val="26"/>
        </w:numPr>
        <w:tabs>
          <w:tab w:val="left" w:pos="720"/>
        </w:tabs>
        <w:autoSpaceDE w:val="0"/>
        <w:autoSpaceDN w:val="0"/>
        <w:adjustRightInd w:val="0"/>
        <w:jc w:val="both"/>
      </w:pPr>
      <w:r w:rsidRPr="004A0900">
        <w:t>întocmeşte proiectele de buget;</w:t>
      </w:r>
    </w:p>
    <w:p w:rsidR="00EA1266" w:rsidRPr="004A0900" w:rsidRDefault="00EA1266" w:rsidP="00B107C0">
      <w:pPr>
        <w:widowControl w:val="0"/>
        <w:numPr>
          <w:ilvl w:val="0"/>
          <w:numId w:val="26"/>
        </w:numPr>
        <w:tabs>
          <w:tab w:val="left" w:pos="720"/>
        </w:tabs>
        <w:autoSpaceDE w:val="0"/>
        <w:autoSpaceDN w:val="0"/>
        <w:adjustRightInd w:val="0"/>
        <w:jc w:val="both"/>
      </w:pPr>
      <w:r w:rsidRPr="004A0900">
        <w:t>utilizarea Sistemului Naţional de Raportare FOREXEBUG si Controlul angajamentelor bugetare în      trezorerie</w:t>
      </w:r>
    </w:p>
    <w:p w:rsidR="00EA1266" w:rsidRPr="004A0900" w:rsidRDefault="00EA1266" w:rsidP="00B107C0">
      <w:pPr>
        <w:widowControl w:val="0"/>
        <w:numPr>
          <w:ilvl w:val="0"/>
          <w:numId w:val="26"/>
        </w:numPr>
        <w:tabs>
          <w:tab w:val="left" w:pos="720"/>
        </w:tabs>
        <w:autoSpaceDE w:val="0"/>
        <w:autoSpaceDN w:val="0"/>
        <w:adjustRightInd w:val="0"/>
        <w:jc w:val="both"/>
      </w:pPr>
      <w:r w:rsidRPr="004A0900">
        <w:t>analizează necesarul de cheltuieli în vederea întocmirii proiectului de buget anual cât şi a rectificărilor acestuia în baza solicitărilor înaintate;</w:t>
      </w:r>
    </w:p>
    <w:p w:rsidR="00EA1266" w:rsidRPr="004A0900" w:rsidRDefault="00EA1266" w:rsidP="00B107C0">
      <w:pPr>
        <w:widowControl w:val="0"/>
        <w:numPr>
          <w:ilvl w:val="0"/>
          <w:numId w:val="11"/>
        </w:numPr>
        <w:autoSpaceDE w:val="0"/>
        <w:autoSpaceDN w:val="0"/>
        <w:adjustRightInd w:val="0"/>
        <w:jc w:val="both"/>
      </w:pPr>
      <w:r w:rsidRPr="004A0900">
        <w:t>analizează periodic, conform legii, execuţia bugetului pe titluri de cheltuieli;</w:t>
      </w:r>
    </w:p>
    <w:p w:rsidR="00EA1266" w:rsidRPr="004A0900" w:rsidRDefault="00EA1266" w:rsidP="00B107C0">
      <w:pPr>
        <w:widowControl w:val="0"/>
        <w:numPr>
          <w:ilvl w:val="0"/>
          <w:numId w:val="11"/>
        </w:numPr>
        <w:autoSpaceDE w:val="0"/>
        <w:autoSpaceDN w:val="0"/>
        <w:adjustRightInd w:val="0"/>
        <w:jc w:val="both"/>
      </w:pPr>
      <w:r w:rsidRPr="004A0900">
        <w:t>organizează verificarea periodică în conformitate cu prevederile legale, situaţiile financiare şi urmăreşte respectarea legislaţiei în vigoare;</w:t>
      </w:r>
    </w:p>
    <w:p w:rsidR="00EA1266" w:rsidRPr="004A0900" w:rsidRDefault="00EA1266" w:rsidP="00B107C0">
      <w:pPr>
        <w:widowControl w:val="0"/>
        <w:numPr>
          <w:ilvl w:val="0"/>
          <w:numId w:val="11"/>
        </w:numPr>
        <w:autoSpaceDE w:val="0"/>
        <w:autoSpaceDN w:val="0"/>
        <w:adjustRightInd w:val="0"/>
        <w:jc w:val="both"/>
      </w:pPr>
      <w:r w:rsidRPr="004A0900">
        <w:t>organizează şi urmăreşte, împreună cu conducătorii celorlalte compartimente de resort derularea activităţii de inventariere anuală a patrimoniului;</w:t>
      </w:r>
    </w:p>
    <w:p w:rsidR="00EA1266" w:rsidRPr="004A0900" w:rsidRDefault="00EA1266" w:rsidP="00B107C0">
      <w:pPr>
        <w:widowControl w:val="0"/>
        <w:numPr>
          <w:ilvl w:val="0"/>
          <w:numId w:val="11"/>
        </w:numPr>
        <w:tabs>
          <w:tab w:val="left" w:pos="720"/>
        </w:tabs>
        <w:autoSpaceDE w:val="0"/>
        <w:autoSpaceDN w:val="0"/>
        <w:adjustRightInd w:val="0"/>
        <w:jc w:val="both"/>
      </w:pPr>
      <w:r w:rsidRPr="004A0900">
        <w:t>urmăreşte modul de efectuare a inventarierii patrimoniului instituţiei (anuale sau atunci când este cazul), conform legislaţiei în vigoare şi înregistrarea în contabilitate a rezultatelor constatate de către comisia de inventariere;</w:t>
      </w:r>
    </w:p>
    <w:p w:rsidR="00EA1266" w:rsidRPr="004A0900" w:rsidRDefault="00EA1266" w:rsidP="00B107C0">
      <w:pPr>
        <w:widowControl w:val="0"/>
        <w:numPr>
          <w:ilvl w:val="0"/>
          <w:numId w:val="11"/>
        </w:numPr>
        <w:autoSpaceDE w:val="0"/>
        <w:autoSpaceDN w:val="0"/>
        <w:adjustRightInd w:val="0"/>
        <w:jc w:val="both"/>
      </w:pPr>
      <w:r w:rsidRPr="004A0900">
        <w:t>Utilizarea Sistemului Naţional de Raportare FOREXEBUG si Controlul angajamentelor bugetare în trezorerie(transmiterea electronica a bugetului de venituri si cheltuieli, precum si modificarile acestuia in urma rectificarilor bugetare; inregistrarea angajamentelor bugetare, definitivarea si derularea acestora ; inregistrarea receptiilor in vederea efectuarii platilor sau cecurilor pentru numerar);</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asigură întocmirea şi înregistrarea tuturor notelor contabile (banca, casa lei şi în devize, diverse, de salarii);</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asigură introducerea notelor contabile şi întocmirea balanţei de verificare;</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asigură furnizarea datelor necesare pentru întocmirea lunară, trimestrială şi anuală a execuţiei bugetare, cât şi a altor raportări statistice;</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realizează înregistrarea mijloacelor fixe şi a obiectelor de inventar în registrele de inventar şi completarea fişelor de inventar pe locuri de folosinţă şi pe persoane;</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realizează întocmirea O.P.H.T.-urilor şi cecurilor pentru numerar;</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realizează înregistrarea operaţiunilor contabile în fişe de cont;</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asigură operarea în calculator a tuturor înregistrărilor contabile efectuate;</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realizează urmărirea şi verificarea viramentelor bancare;</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înregistrează transferurile şi consumul lunar a materialelor, obiectelor de inventar, bonurilor valorice de carburant, pe baza bonurilor de consum sau transfer, după caz;</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realizează verificarea lunară a soldurilor conturilor din balanţa de verificare şi închiderea acestora la finele perioadei;</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urmăreşte şi verifică registrul de casă;</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asigură întocmirea situaţiilor financiare trimestriale şi anuale (bilanţ şi anexe aferente acestuia);</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asigură urmărirea lichidării avansurilor spre decontare acordate salariaţilor instituţiei, precum şi calculul penalităţilor de întârziere şi virarea acestora la buget;</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realizează întocmirea registrului jurnal şi a registrului inventar;</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ţine evidenţa analitică şi sintetică a gestiunii de materiale şi obiecte de inventar;</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ţine evidenţa furnizorilor şi decontarea acestora;</w:t>
      </w:r>
    </w:p>
    <w:p w:rsidR="00EA1266" w:rsidRPr="004A0900" w:rsidRDefault="00EA1266" w:rsidP="00B107C0">
      <w:pPr>
        <w:widowControl w:val="0"/>
        <w:numPr>
          <w:ilvl w:val="0"/>
          <w:numId w:val="25"/>
        </w:numPr>
        <w:tabs>
          <w:tab w:val="left" w:pos="720"/>
        </w:tabs>
        <w:autoSpaceDE w:val="0"/>
        <w:autoSpaceDN w:val="0"/>
        <w:adjustRightInd w:val="0"/>
        <w:jc w:val="both"/>
      </w:pPr>
      <w:r w:rsidRPr="004A0900">
        <w:t xml:space="preserve">urmăreşte încasarea debitorilor instituţiei proveniţi din diverse operaţii economice; </w:t>
      </w:r>
    </w:p>
    <w:p w:rsidR="00EA1266" w:rsidRPr="004A0900" w:rsidRDefault="00EA1266" w:rsidP="00B107C0">
      <w:pPr>
        <w:widowControl w:val="0"/>
        <w:numPr>
          <w:ilvl w:val="0"/>
          <w:numId w:val="26"/>
        </w:numPr>
        <w:tabs>
          <w:tab w:val="left" w:pos="720"/>
        </w:tabs>
        <w:autoSpaceDE w:val="0"/>
        <w:autoSpaceDN w:val="0"/>
        <w:adjustRightInd w:val="0"/>
        <w:jc w:val="both"/>
      </w:pPr>
      <w:r w:rsidRPr="004A0900">
        <w:t>asigură întocmirea situaţiilor statistice referitoare la execuţia bugetară solicitate de Primăria Sectorului 1;</w:t>
      </w:r>
    </w:p>
    <w:p w:rsidR="00EA1266" w:rsidRPr="004A0900" w:rsidRDefault="00EA1266" w:rsidP="00B107C0">
      <w:pPr>
        <w:widowControl w:val="0"/>
        <w:numPr>
          <w:ilvl w:val="0"/>
          <w:numId w:val="26"/>
        </w:numPr>
        <w:tabs>
          <w:tab w:val="left" w:pos="720"/>
        </w:tabs>
        <w:autoSpaceDE w:val="0"/>
        <w:autoSpaceDN w:val="0"/>
        <w:adjustRightInd w:val="0"/>
        <w:jc w:val="both"/>
      </w:pPr>
      <w:r w:rsidRPr="004A0900">
        <w:t>asigură întocmirea şi depunerea trimestrială a contului de execuţie;</w:t>
      </w:r>
    </w:p>
    <w:p w:rsidR="00EA1266" w:rsidRPr="004A0900" w:rsidRDefault="00EA1266" w:rsidP="00B107C0">
      <w:pPr>
        <w:widowControl w:val="0"/>
        <w:numPr>
          <w:ilvl w:val="0"/>
          <w:numId w:val="26"/>
        </w:numPr>
        <w:tabs>
          <w:tab w:val="left" w:pos="720"/>
        </w:tabs>
        <w:autoSpaceDE w:val="0"/>
        <w:autoSpaceDN w:val="0"/>
        <w:adjustRightInd w:val="0"/>
        <w:jc w:val="both"/>
      </w:pPr>
      <w:r w:rsidRPr="004A0900">
        <w:t>urmăreşte efectuarea plăţilor şi cheltuielilor conform bugetului aprobat;</w:t>
      </w:r>
    </w:p>
    <w:p w:rsidR="00EA1266" w:rsidRPr="004A0900" w:rsidRDefault="00EA1266" w:rsidP="00B107C0">
      <w:pPr>
        <w:widowControl w:val="0"/>
        <w:numPr>
          <w:ilvl w:val="0"/>
          <w:numId w:val="26"/>
        </w:numPr>
        <w:tabs>
          <w:tab w:val="left" w:pos="720"/>
        </w:tabs>
        <w:autoSpaceDE w:val="0"/>
        <w:autoSpaceDN w:val="0"/>
        <w:adjustRightInd w:val="0"/>
        <w:jc w:val="both"/>
      </w:pPr>
      <w:r w:rsidRPr="004A0900">
        <w:t>asigură întocmirea rectificărilor bugetare în baza propunerilor înaintate;</w:t>
      </w:r>
    </w:p>
    <w:p w:rsidR="00EA1266" w:rsidRPr="004A0900" w:rsidRDefault="00EA1266" w:rsidP="00B107C0">
      <w:pPr>
        <w:widowControl w:val="0"/>
        <w:numPr>
          <w:ilvl w:val="0"/>
          <w:numId w:val="26"/>
        </w:numPr>
        <w:tabs>
          <w:tab w:val="left" w:pos="720"/>
        </w:tabs>
        <w:autoSpaceDE w:val="0"/>
        <w:autoSpaceDN w:val="0"/>
        <w:adjustRightInd w:val="0"/>
        <w:jc w:val="both"/>
      </w:pPr>
      <w:r w:rsidRPr="004A0900">
        <w:t>asigură întocmirea şi înaintarea trimestrială Consiliului Local a încheierii exerciţiului</w:t>
      </w:r>
    </w:p>
    <w:p w:rsidR="00EA1266" w:rsidRPr="004A0900" w:rsidRDefault="00EA1266" w:rsidP="00B107C0">
      <w:pPr>
        <w:widowControl w:val="0"/>
        <w:autoSpaceDE w:val="0"/>
        <w:autoSpaceDN w:val="0"/>
        <w:adjustRightInd w:val="0"/>
        <w:ind w:left="180"/>
        <w:jc w:val="both"/>
      </w:pPr>
      <w:r w:rsidRPr="004A0900">
        <w:t xml:space="preserve">   Bugetar pe perioada raportată;</w:t>
      </w:r>
    </w:p>
    <w:p w:rsidR="00EA1266" w:rsidRPr="004A0900" w:rsidRDefault="00EA1266" w:rsidP="00B107C0">
      <w:pPr>
        <w:widowControl w:val="0"/>
        <w:numPr>
          <w:ilvl w:val="0"/>
          <w:numId w:val="1"/>
        </w:numPr>
        <w:autoSpaceDE w:val="0"/>
        <w:autoSpaceDN w:val="0"/>
        <w:adjustRightInd w:val="0"/>
        <w:jc w:val="both"/>
      </w:pPr>
      <w:r w:rsidRPr="004A0900">
        <w:t>realizează ţinerea evidenţei angajamentelor, propunerilor şi ordonanţărilor de credite;</w:t>
      </w:r>
    </w:p>
    <w:p w:rsidR="00EA1266" w:rsidRPr="004A0900" w:rsidRDefault="00EA1266" w:rsidP="00B107C0">
      <w:pPr>
        <w:widowControl w:val="0"/>
        <w:numPr>
          <w:ilvl w:val="0"/>
          <w:numId w:val="1"/>
        </w:numPr>
        <w:autoSpaceDE w:val="0"/>
        <w:autoSpaceDN w:val="0"/>
        <w:adjustRightInd w:val="0"/>
        <w:jc w:val="both"/>
      </w:pPr>
      <w:r w:rsidRPr="004A0900">
        <w:t>asigură întocmirea solicitărilor de deschidere şi retragere de credite;</w:t>
      </w:r>
    </w:p>
    <w:p w:rsidR="00EA1266" w:rsidRPr="004A0900" w:rsidRDefault="00EA1266" w:rsidP="00B107C0">
      <w:pPr>
        <w:widowControl w:val="0"/>
        <w:numPr>
          <w:ilvl w:val="0"/>
          <w:numId w:val="1"/>
        </w:numPr>
        <w:autoSpaceDE w:val="0"/>
        <w:autoSpaceDN w:val="0"/>
        <w:adjustRightInd w:val="0"/>
        <w:jc w:val="both"/>
      </w:pPr>
      <w:r w:rsidRPr="004A0900">
        <w:t>asigură întocmirea listei de investiţii şi urmărirea executării acesteia.</w:t>
      </w:r>
    </w:p>
    <w:p w:rsidR="00EA1266" w:rsidRPr="004A0900" w:rsidRDefault="00EA1266" w:rsidP="00B107C0">
      <w:pPr>
        <w:widowControl w:val="0"/>
        <w:tabs>
          <w:tab w:val="left" w:pos="720"/>
        </w:tabs>
        <w:autoSpaceDE w:val="0"/>
        <w:autoSpaceDN w:val="0"/>
        <w:adjustRightInd w:val="0"/>
        <w:ind w:left="360" w:hanging="360"/>
        <w:jc w:val="both"/>
      </w:pPr>
      <w:r w:rsidRPr="004A0900">
        <w:t>-   întocmeşte statele de plată lunare pentru salariaţii Poliției Locale prin operarea tuturor modificărilor transmise;</w:t>
      </w:r>
    </w:p>
    <w:p w:rsidR="00EA1266" w:rsidRPr="004A0900" w:rsidRDefault="00EA1266" w:rsidP="00B107C0">
      <w:pPr>
        <w:widowControl w:val="0"/>
        <w:numPr>
          <w:ilvl w:val="0"/>
          <w:numId w:val="4"/>
        </w:numPr>
        <w:tabs>
          <w:tab w:val="left" w:pos="720"/>
        </w:tabs>
        <w:autoSpaceDE w:val="0"/>
        <w:autoSpaceDN w:val="0"/>
        <w:adjustRightInd w:val="0"/>
        <w:jc w:val="both"/>
      </w:pPr>
      <w:r w:rsidRPr="004A0900">
        <w:t>ţine evidenţa certificatelor medicale şi efectuează plata lunară a acestora;</w:t>
      </w:r>
    </w:p>
    <w:p w:rsidR="00EA1266" w:rsidRPr="004A0900" w:rsidRDefault="00EA1266" w:rsidP="00B107C0">
      <w:pPr>
        <w:widowControl w:val="0"/>
        <w:numPr>
          <w:ilvl w:val="0"/>
          <w:numId w:val="4"/>
        </w:numPr>
        <w:tabs>
          <w:tab w:val="left" w:pos="720"/>
        </w:tabs>
        <w:autoSpaceDE w:val="0"/>
        <w:autoSpaceDN w:val="0"/>
        <w:adjustRightInd w:val="0"/>
        <w:jc w:val="both"/>
      </w:pPr>
      <w:r w:rsidRPr="004A0900">
        <w:t>calculează concediile de odihnă acordate în avans şi efectuează plata acestora;</w:t>
      </w:r>
    </w:p>
    <w:p w:rsidR="00EA1266" w:rsidRPr="004A0900" w:rsidRDefault="00EA1266" w:rsidP="00B107C0">
      <w:pPr>
        <w:widowControl w:val="0"/>
        <w:numPr>
          <w:ilvl w:val="0"/>
          <w:numId w:val="4"/>
        </w:numPr>
        <w:tabs>
          <w:tab w:val="left" w:pos="720"/>
        </w:tabs>
        <w:autoSpaceDE w:val="0"/>
        <w:autoSpaceDN w:val="0"/>
        <w:adjustRightInd w:val="0"/>
        <w:jc w:val="both"/>
      </w:pPr>
      <w:r w:rsidRPr="004A0900">
        <w:t>întocmeşte lunar centralizatorul de salarii şi OPHT- urile aferente drepturilor salariale;</w:t>
      </w:r>
    </w:p>
    <w:p w:rsidR="00EA1266" w:rsidRPr="004A0900" w:rsidRDefault="00EA1266" w:rsidP="00B107C0">
      <w:pPr>
        <w:widowControl w:val="0"/>
        <w:numPr>
          <w:ilvl w:val="0"/>
          <w:numId w:val="4"/>
        </w:numPr>
        <w:tabs>
          <w:tab w:val="left" w:pos="720"/>
        </w:tabs>
        <w:autoSpaceDE w:val="0"/>
        <w:autoSpaceDN w:val="0"/>
        <w:adjustRightInd w:val="0"/>
        <w:jc w:val="both"/>
      </w:pPr>
      <w:r w:rsidRPr="004A0900">
        <w:t>eliberează adeverinţe solicitate de către salariaţii unităţii pentru instituții de credit;</w:t>
      </w:r>
    </w:p>
    <w:p w:rsidR="00EA1266" w:rsidRPr="004A0900" w:rsidRDefault="00EA1266" w:rsidP="00B107C0">
      <w:pPr>
        <w:widowControl w:val="0"/>
        <w:numPr>
          <w:ilvl w:val="0"/>
          <w:numId w:val="4"/>
        </w:numPr>
        <w:tabs>
          <w:tab w:val="left" w:pos="720"/>
        </w:tabs>
        <w:autoSpaceDE w:val="0"/>
        <w:autoSpaceDN w:val="0"/>
        <w:adjustRightInd w:val="0"/>
        <w:jc w:val="both"/>
      </w:pPr>
      <w:r w:rsidRPr="004A0900">
        <w:t>întocmeşte şi transmite lunar declarația D112 cu privire la CAS, şomaj, sănătate și impozitul aferent drepturilor salariale plătite;</w:t>
      </w:r>
    </w:p>
    <w:p w:rsidR="00EA1266" w:rsidRPr="004A0900" w:rsidRDefault="00EA1266" w:rsidP="00B107C0">
      <w:pPr>
        <w:widowControl w:val="0"/>
        <w:numPr>
          <w:ilvl w:val="0"/>
          <w:numId w:val="4"/>
        </w:numPr>
        <w:tabs>
          <w:tab w:val="left" w:pos="720"/>
        </w:tabs>
        <w:autoSpaceDE w:val="0"/>
        <w:autoSpaceDN w:val="0"/>
        <w:adjustRightInd w:val="0"/>
        <w:jc w:val="both"/>
      </w:pPr>
      <w:r w:rsidRPr="004A0900">
        <w:t>asigură ridicarea și depunerea de numerar la Trezoreria Sectorului 1;</w:t>
      </w:r>
    </w:p>
    <w:p w:rsidR="00EA1266" w:rsidRPr="004A0900" w:rsidRDefault="00EA1266" w:rsidP="00B107C0">
      <w:pPr>
        <w:widowControl w:val="0"/>
        <w:numPr>
          <w:ilvl w:val="0"/>
          <w:numId w:val="4"/>
        </w:numPr>
        <w:tabs>
          <w:tab w:val="left" w:pos="720"/>
        </w:tabs>
        <w:autoSpaceDE w:val="0"/>
        <w:autoSpaceDN w:val="0"/>
        <w:adjustRightInd w:val="0"/>
        <w:jc w:val="both"/>
      </w:pPr>
      <w:r w:rsidRPr="004A0900">
        <w:t>realizează întocmirea şi predarea zilnică a registrului de casă;</w:t>
      </w:r>
    </w:p>
    <w:p w:rsidR="00EA1266" w:rsidRPr="004A0900" w:rsidRDefault="00EA1266" w:rsidP="00B107C0">
      <w:pPr>
        <w:widowControl w:val="0"/>
        <w:numPr>
          <w:ilvl w:val="0"/>
          <w:numId w:val="4"/>
        </w:numPr>
        <w:tabs>
          <w:tab w:val="left" w:pos="720"/>
        </w:tabs>
        <w:autoSpaceDE w:val="0"/>
        <w:autoSpaceDN w:val="0"/>
        <w:adjustRightInd w:val="0"/>
        <w:jc w:val="both"/>
      </w:pPr>
      <w:r w:rsidRPr="004A0900">
        <w:t>realizează constituirea şi reţinerea garanţiilor de gestiune;</w:t>
      </w:r>
    </w:p>
    <w:p w:rsidR="00EA1266" w:rsidRPr="004A0900" w:rsidRDefault="00EA1266" w:rsidP="00B107C0">
      <w:pPr>
        <w:widowControl w:val="0"/>
        <w:numPr>
          <w:ilvl w:val="0"/>
          <w:numId w:val="4"/>
        </w:numPr>
        <w:tabs>
          <w:tab w:val="left" w:pos="720"/>
        </w:tabs>
        <w:autoSpaceDE w:val="0"/>
        <w:autoSpaceDN w:val="0"/>
        <w:adjustRightInd w:val="0"/>
        <w:jc w:val="both"/>
      </w:pPr>
      <w:r w:rsidRPr="004A0900">
        <w:t>asigură întocmirea situaţiilor necesare eliberării salariilor prin card;</w:t>
      </w:r>
    </w:p>
    <w:p w:rsidR="00EA1266" w:rsidRPr="004A0900" w:rsidRDefault="00EA1266" w:rsidP="00B107C0">
      <w:pPr>
        <w:widowControl w:val="0"/>
        <w:numPr>
          <w:ilvl w:val="0"/>
          <w:numId w:val="4"/>
        </w:numPr>
        <w:tabs>
          <w:tab w:val="left" w:pos="720"/>
        </w:tabs>
        <w:autoSpaceDE w:val="0"/>
        <w:autoSpaceDN w:val="0"/>
        <w:adjustRightInd w:val="0"/>
        <w:jc w:val="both"/>
      </w:pPr>
      <w:r w:rsidRPr="004A0900">
        <w:t>asigură întocmirea fişelor fiscale anuale;</w:t>
      </w:r>
    </w:p>
    <w:p w:rsidR="00EA1266" w:rsidRPr="004A0900" w:rsidRDefault="00EA1266" w:rsidP="00B107C0">
      <w:pPr>
        <w:widowControl w:val="0"/>
        <w:numPr>
          <w:ilvl w:val="0"/>
          <w:numId w:val="4"/>
        </w:numPr>
        <w:tabs>
          <w:tab w:val="left" w:pos="720"/>
        </w:tabs>
        <w:autoSpaceDE w:val="0"/>
        <w:autoSpaceDN w:val="0"/>
        <w:adjustRightInd w:val="0"/>
        <w:jc w:val="both"/>
      </w:pPr>
      <w:r w:rsidRPr="004A0900">
        <w:t>asigură întocmirea lunară a a situaţiilor privind monitorizarea cheltuielilor de personal;</w:t>
      </w:r>
    </w:p>
    <w:p w:rsidR="00EA1266" w:rsidRPr="004A0900" w:rsidRDefault="00EA1266" w:rsidP="00B107C0">
      <w:pPr>
        <w:widowControl w:val="0"/>
        <w:numPr>
          <w:ilvl w:val="0"/>
          <w:numId w:val="4"/>
        </w:numPr>
        <w:tabs>
          <w:tab w:val="left" w:pos="720"/>
        </w:tabs>
        <w:autoSpaceDE w:val="0"/>
        <w:autoSpaceDN w:val="0"/>
        <w:adjustRightInd w:val="0"/>
        <w:jc w:val="both"/>
      </w:pPr>
      <w:r w:rsidRPr="004A0900">
        <w:t>realizează efectuarea reţinerilor salariale conform listelor de debitori.</w:t>
      </w:r>
    </w:p>
    <w:p w:rsidR="00EA1266" w:rsidRPr="004A0900" w:rsidRDefault="00EA1266" w:rsidP="00B107C0">
      <w:pPr>
        <w:widowControl w:val="0"/>
        <w:numPr>
          <w:ilvl w:val="0"/>
          <w:numId w:val="4"/>
        </w:numPr>
        <w:autoSpaceDE w:val="0"/>
        <w:autoSpaceDN w:val="0"/>
        <w:adjustRightInd w:val="0"/>
        <w:jc w:val="both"/>
      </w:pPr>
      <w:r w:rsidRPr="004A0900">
        <w:t>schimb permanent de date şi informaţii cu departamentul de resort din cadrul Primăriei Sectorului 1;</w:t>
      </w:r>
    </w:p>
    <w:p w:rsidR="00EA1266" w:rsidRPr="004A0900" w:rsidRDefault="00EA1266" w:rsidP="00B107C0">
      <w:pPr>
        <w:widowControl w:val="0"/>
        <w:numPr>
          <w:ilvl w:val="0"/>
          <w:numId w:val="4"/>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Pr="004A0900" w:rsidRDefault="00EA1266" w:rsidP="00B107C0">
      <w:pPr>
        <w:widowControl w:val="0"/>
        <w:numPr>
          <w:ilvl w:val="0"/>
          <w:numId w:val="4"/>
        </w:numPr>
        <w:autoSpaceDE w:val="0"/>
        <w:autoSpaceDN w:val="0"/>
        <w:adjustRightInd w:val="0"/>
        <w:jc w:val="both"/>
      </w:pPr>
      <w:r w:rsidRPr="004A0900">
        <w:t>întocmeşte şi transmite lunar raportare personal venit brut şi cuantumul brut al salariului de bază cf. OMMPSPV nr.2263/08.12.2016(M500).</w:t>
      </w:r>
    </w:p>
    <w:p w:rsidR="00EA1266" w:rsidRPr="004A0900" w:rsidRDefault="00EA1266" w:rsidP="00B107C0">
      <w:pPr>
        <w:widowControl w:val="0"/>
        <w:numPr>
          <w:ilvl w:val="0"/>
          <w:numId w:val="4"/>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B107C0">
      <w:pPr>
        <w:widowControl w:val="0"/>
        <w:numPr>
          <w:ilvl w:val="0"/>
          <w:numId w:val="4"/>
        </w:numPr>
        <w:autoSpaceDE w:val="0"/>
        <w:autoSpaceDN w:val="0"/>
        <w:adjustRightInd w:val="0"/>
        <w:jc w:val="both"/>
      </w:pPr>
      <w:r w:rsidRPr="004A0900">
        <w:t>transmite specificațiile tehnice.</w:t>
      </w:r>
    </w:p>
    <w:p w:rsidR="00EA1266" w:rsidRPr="004A0900" w:rsidRDefault="00EA1266" w:rsidP="00B107C0">
      <w:pPr>
        <w:widowControl w:val="0"/>
        <w:numPr>
          <w:ilvl w:val="0"/>
          <w:numId w:val="4"/>
        </w:numPr>
        <w:autoSpaceDE w:val="0"/>
        <w:autoSpaceDN w:val="0"/>
        <w:adjustRightInd w:val="0"/>
        <w:jc w:val="both"/>
      </w:pPr>
      <w:r w:rsidRPr="004A0900">
        <w:t xml:space="preserve">îndeplineşte orice alte sarcini prevăzute de lege sau dispuse de Directorul General şi Directorul General Adjunct, în legătură cu domeniul de activitate. </w:t>
      </w:r>
    </w:p>
    <w:p w:rsidR="00EA1266" w:rsidRPr="004A0900" w:rsidRDefault="00EA1266" w:rsidP="001D11C7">
      <w:pPr>
        <w:widowControl w:val="0"/>
        <w:tabs>
          <w:tab w:val="left" w:pos="720"/>
        </w:tabs>
        <w:autoSpaceDE w:val="0"/>
        <w:autoSpaceDN w:val="0"/>
        <w:adjustRightInd w:val="0"/>
        <w:jc w:val="both"/>
      </w:pPr>
    </w:p>
    <w:p w:rsidR="00EA1266" w:rsidRPr="004A0900" w:rsidRDefault="00EA1266" w:rsidP="001D11C7">
      <w:pPr>
        <w:widowControl w:val="0"/>
        <w:tabs>
          <w:tab w:val="left" w:pos="720"/>
        </w:tabs>
        <w:autoSpaceDE w:val="0"/>
        <w:autoSpaceDN w:val="0"/>
        <w:adjustRightInd w:val="0"/>
        <w:jc w:val="both"/>
        <w:rPr>
          <w:b/>
          <w:bCs/>
          <w:u w:val="single"/>
        </w:rPr>
      </w:pPr>
      <w:r w:rsidRPr="004A0900">
        <w:rPr>
          <w:b/>
          <w:bCs/>
          <w:u w:val="single"/>
        </w:rPr>
        <w:t>Articolul 26</w:t>
      </w:r>
    </w:p>
    <w:p w:rsidR="00EA1266" w:rsidRPr="004A0900" w:rsidRDefault="00EA1266" w:rsidP="001D11C7">
      <w:pPr>
        <w:widowControl w:val="0"/>
        <w:autoSpaceDE w:val="0"/>
        <w:autoSpaceDN w:val="0"/>
        <w:adjustRightInd w:val="0"/>
        <w:jc w:val="both"/>
        <w:rPr>
          <w:b/>
          <w:bCs/>
        </w:rPr>
      </w:pPr>
      <w:r w:rsidRPr="004A0900">
        <w:rPr>
          <w:b/>
          <w:bCs/>
        </w:rPr>
        <w:t>Serviciul Relaţii Publice, Secretariat, Registratură cu următoarele compartimente:</w:t>
      </w:r>
    </w:p>
    <w:p w:rsidR="00EA1266" w:rsidRPr="004A0900" w:rsidRDefault="00EA1266" w:rsidP="001D11C7">
      <w:pPr>
        <w:widowControl w:val="0"/>
        <w:autoSpaceDE w:val="0"/>
        <w:autoSpaceDN w:val="0"/>
        <w:adjustRightInd w:val="0"/>
        <w:jc w:val="both"/>
        <w:rPr>
          <w:b/>
          <w:bCs/>
        </w:rPr>
      </w:pPr>
      <w:r w:rsidRPr="004A0900">
        <w:rPr>
          <w:b/>
          <w:bCs/>
        </w:rPr>
        <w:tab/>
        <w:t xml:space="preserve">- Compartimentul Petiţii </w:t>
      </w:r>
    </w:p>
    <w:p w:rsidR="00EA1266" w:rsidRPr="004A0900" w:rsidRDefault="00EA1266" w:rsidP="001D11C7">
      <w:pPr>
        <w:widowControl w:val="0"/>
        <w:autoSpaceDE w:val="0"/>
        <w:autoSpaceDN w:val="0"/>
        <w:adjustRightInd w:val="0"/>
        <w:jc w:val="both"/>
        <w:rPr>
          <w:b/>
          <w:bCs/>
        </w:rPr>
      </w:pPr>
      <w:r w:rsidRPr="004A0900">
        <w:rPr>
          <w:b/>
          <w:bCs/>
        </w:rPr>
        <w:tab/>
        <w:t>- Compartimentul Secretariat, Registratură</w:t>
      </w:r>
    </w:p>
    <w:p w:rsidR="00EA1266" w:rsidRPr="004A0900" w:rsidRDefault="00EA1266" w:rsidP="001D11C7">
      <w:pPr>
        <w:widowControl w:val="0"/>
        <w:autoSpaceDE w:val="0"/>
        <w:autoSpaceDN w:val="0"/>
        <w:adjustRightInd w:val="0"/>
        <w:jc w:val="both"/>
        <w:rPr>
          <w:b/>
          <w:bCs/>
        </w:rPr>
      </w:pPr>
      <w:r w:rsidRPr="004A0900">
        <w:rPr>
          <w:b/>
          <w:bCs/>
        </w:rPr>
        <w:tab/>
        <w:t>- Compartimentul Relaţii Publice</w:t>
      </w:r>
    </w:p>
    <w:p w:rsidR="00EA1266" w:rsidRPr="004A0900" w:rsidRDefault="00EA1266" w:rsidP="001D11C7">
      <w:pPr>
        <w:widowControl w:val="0"/>
        <w:autoSpaceDE w:val="0"/>
        <w:autoSpaceDN w:val="0"/>
        <w:adjustRightInd w:val="0"/>
        <w:jc w:val="both"/>
        <w:rPr>
          <w:b/>
          <w:bCs/>
        </w:rPr>
      </w:pPr>
    </w:p>
    <w:p w:rsidR="00EA1266" w:rsidRPr="004A0900" w:rsidRDefault="00EA1266" w:rsidP="004A0900">
      <w:pPr>
        <w:widowControl w:val="0"/>
        <w:autoSpaceDE w:val="0"/>
        <w:autoSpaceDN w:val="0"/>
        <w:adjustRightInd w:val="0"/>
        <w:jc w:val="both"/>
        <w:rPr>
          <w:b/>
          <w:bCs/>
        </w:rPr>
      </w:pPr>
      <w:r w:rsidRPr="004A0900">
        <w:rPr>
          <w:b/>
          <w:bCs/>
        </w:rPr>
        <w:t>Serviciul Relaţii Publice, Secretariat, Registratură are următoarele atribuţii, competenţe şi responsabilităţi:</w:t>
      </w:r>
    </w:p>
    <w:p w:rsidR="00EA1266" w:rsidRPr="004A0900" w:rsidRDefault="00EA1266" w:rsidP="004A0900">
      <w:pPr>
        <w:widowControl w:val="0"/>
        <w:autoSpaceDE w:val="0"/>
        <w:autoSpaceDN w:val="0"/>
        <w:adjustRightInd w:val="0"/>
        <w:jc w:val="both"/>
        <w:rPr>
          <w:b/>
          <w:bCs/>
        </w:rPr>
      </w:pPr>
    </w:p>
    <w:p w:rsidR="00EA1266" w:rsidRPr="004A0900" w:rsidRDefault="00EA1266" w:rsidP="004A0900">
      <w:pPr>
        <w:widowControl w:val="0"/>
        <w:numPr>
          <w:ilvl w:val="0"/>
          <w:numId w:val="39"/>
        </w:numPr>
        <w:autoSpaceDE w:val="0"/>
        <w:autoSpaceDN w:val="0"/>
        <w:adjustRightInd w:val="0"/>
        <w:jc w:val="both"/>
      </w:pPr>
      <w:r w:rsidRPr="004A0900">
        <w:t>asigura activitatea de primire, inregistrare si repartizare a corespondentei externe si interne, conform rezolutiei directorului general;</w:t>
      </w:r>
    </w:p>
    <w:p w:rsidR="00EA1266" w:rsidRPr="004A0900" w:rsidRDefault="00EA1266" w:rsidP="004A0900">
      <w:pPr>
        <w:widowControl w:val="0"/>
        <w:numPr>
          <w:ilvl w:val="0"/>
          <w:numId w:val="39"/>
        </w:numPr>
        <w:autoSpaceDE w:val="0"/>
        <w:autoSpaceDN w:val="0"/>
        <w:adjustRightInd w:val="0"/>
        <w:jc w:val="both"/>
      </w:pPr>
      <w:r w:rsidRPr="004A0900">
        <w:t>verifică zilnic si inregistreaza corespondenţa primită prin poşta electronică a institutiei şi gestionează astfel, corespondenţa potrivit circuitului legal al documentelor;</w:t>
      </w:r>
    </w:p>
    <w:p w:rsidR="00EA1266" w:rsidRPr="004A0900" w:rsidRDefault="00EA1266" w:rsidP="004A0900">
      <w:pPr>
        <w:widowControl w:val="0"/>
        <w:numPr>
          <w:ilvl w:val="0"/>
          <w:numId w:val="39"/>
        </w:numPr>
        <w:autoSpaceDE w:val="0"/>
        <w:autoSpaceDN w:val="0"/>
        <w:adjustRightInd w:val="0"/>
        <w:jc w:val="both"/>
      </w:pPr>
      <w:r w:rsidRPr="004A0900">
        <w:t>asigura expedierea raspunsurilor catre petenti, institutii publice, private, etc. prin posta, email, curier, fax.</w:t>
      </w:r>
    </w:p>
    <w:p w:rsidR="00EA1266" w:rsidRPr="004A0900" w:rsidRDefault="00EA1266" w:rsidP="004A0900">
      <w:pPr>
        <w:widowControl w:val="0"/>
        <w:numPr>
          <w:ilvl w:val="0"/>
          <w:numId w:val="39"/>
        </w:numPr>
        <w:autoSpaceDE w:val="0"/>
        <w:autoSpaceDN w:val="0"/>
        <w:adjustRightInd w:val="0"/>
        <w:jc w:val="both"/>
      </w:pPr>
      <w:r w:rsidRPr="004A0900">
        <w:t>monitorizează imaginea instituţiei reflectată de mijloacele mass-media;</w:t>
      </w:r>
    </w:p>
    <w:p w:rsidR="00EA1266" w:rsidRPr="004A0900" w:rsidRDefault="00EA1266" w:rsidP="004A0900">
      <w:pPr>
        <w:widowControl w:val="0"/>
        <w:numPr>
          <w:ilvl w:val="0"/>
          <w:numId w:val="39"/>
        </w:numPr>
        <w:autoSpaceDE w:val="0"/>
        <w:autoSpaceDN w:val="0"/>
        <w:adjustRightInd w:val="0"/>
        <w:jc w:val="both"/>
      </w:pPr>
      <w:r w:rsidRPr="004A0900">
        <w:t>informează conducerea Primăriei despre conţinutul articolelor şi informaţiilor din mass-media referitoare la activitatea instituţiei;</w:t>
      </w:r>
    </w:p>
    <w:p w:rsidR="00EA1266" w:rsidRPr="004A0900" w:rsidRDefault="00EA1266" w:rsidP="004A0900">
      <w:pPr>
        <w:widowControl w:val="0"/>
        <w:numPr>
          <w:ilvl w:val="0"/>
          <w:numId w:val="39"/>
        </w:numPr>
        <w:autoSpaceDE w:val="0"/>
        <w:autoSpaceDN w:val="0"/>
        <w:adjustRightInd w:val="0"/>
        <w:jc w:val="both"/>
      </w:pPr>
      <w:r w:rsidRPr="004A0900">
        <w:t>gestionează crizele şi conflictele de comunicare, care pot afecta încrederea cetăţenilor în activitatea specifică;</w:t>
      </w:r>
    </w:p>
    <w:p w:rsidR="00EA1266" w:rsidRPr="004A0900" w:rsidRDefault="00EA1266" w:rsidP="004A0900">
      <w:pPr>
        <w:widowControl w:val="0"/>
        <w:numPr>
          <w:ilvl w:val="0"/>
          <w:numId w:val="39"/>
        </w:numPr>
        <w:autoSpaceDE w:val="0"/>
        <w:autoSpaceDN w:val="0"/>
        <w:adjustRightInd w:val="0"/>
        <w:jc w:val="both"/>
      </w:pPr>
      <w:r w:rsidRPr="004A0900">
        <w:t>elaborează anual un buletin informativ care va cuprinde informaţii de interes public;</w:t>
      </w:r>
    </w:p>
    <w:p w:rsidR="00EA1266" w:rsidRPr="004A0900" w:rsidRDefault="00EA1266" w:rsidP="004A0900">
      <w:pPr>
        <w:widowControl w:val="0"/>
        <w:numPr>
          <w:ilvl w:val="0"/>
          <w:numId w:val="39"/>
        </w:numPr>
        <w:autoSpaceDE w:val="0"/>
        <w:autoSpaceDN w:val="0"/>
        <w:adjustRightInd w:val="0"/>
        <w:jc w:val="both"/>
      </w:pPr>
      <w:r w:rsidRPr="004A0900">
        <w:t>asigură, la cererea persoanelor fizice şi juridice, inregistrarea si transmiterea informaţiilor de interes public solicitate în scris sau verbal;</w:t>
      </w:r>
    </w:p>
    <w:p w:rsidR="00EA1266" w:rsidRPr="004A0900" w:rsidRDefault="00EA1266" w:rsidP="004A0900">
      <w:pPr>
        <w:widowControl w:val="0"/>
        <w:numPr>
          <w:ilvl w:val="0"/>
          <w:numId w:val="39"/>
        </w:numPr>
        <w:autoSpaceDE w:val="0"/>
        <w:autoSpaceDN w:val="0"/>
        <w:adjustRightInd w:val="0"/>
        <w:jc w:val="both"/>
      </w:pPr>
      <w:r w:rsidRPr="004A0900">
        <w:t>asigură accesul persoanelor care efectuează studii şi cercetări în interes propriu sau de serviciu, la fondul documentaristic al instituţiei, pe baza aprobării conducerii instituţiei;</w:t>
      </w:r>
    </w:p>
    <w:p w:rsidR="00EA1266" w:rsidRPr="004A0900" w:rsidRDefault="00EA1266" w:rsidP="004A0900">
      <w:pPr>
        <w:widowControl w:val="0"/>
        <w:numPr>
          <w:ilvl w:val="0"/>
          <w:numId w:val="39"/>
        </w:numPr>
        <w:autoSpaceDE w:val="0"/>
        <w:autoSpaceDN w:val="0"/>
        <w:adjustRightInd w:val="0"/>
        <w:jc w:val="both"/>
      </w:pPr>
      <w:r w:rsidRPr="004A0900">
        <w:t>coordonează elaborarea şi difuzarea către populaţie a pliantelor, ghidurilor şi materialelor informative, specifice activităţii instituţiei;</w:t>
      </w:r>
    </w:p>
    <w:p w:rsidR="00EA1266" w:rsidRPr="004A0900" w:rsidRDefault="00EA1266" w:rsidP="004A0900">
      <w:pPr>
        <w:widowControl w:val="0"/>
        <w:numPr>
          <w:ilvl w:val="0"/>
          <w:numId w:val="39"/>
        </w:numPr>
        <w:autoSpaceDE w:val="0"/>
        <w:autoSpaceDN w:val="0"/>
        <w:adjustRightInd w:val="0"/>
        <w:jc w:val="both"/>
      </w:pPr>
      <w:r w:rsidRPr="004A0900">
        <w:t>asigură evidenţa şi întocmeşte răspunsurile la corespondenţa conducerii;</w:t>
      </w:r>
    </w:p>
    <w:p w:rsidR="00EA1266" w:rsidRPr="004A0900" w:rsidRDefault="00EA1266" w:rsidP="004A0900">
      <w:pPr>
        <w:widowControl w:val="0"/>
        <w:numPr>
          <w:ilvl w:val="0"/>
          <w:numId w:val="39"/>
        </w:numPr>
        <w:autoSpaceDE w:val="0"/>
        <w:autoSpaceDN w:val="0"/>
        <w:adjustRightInd w:val="0"/>
        <w:jc w:val="both"/>
      </w:pPr>
      <w:r w:rsidRPr="004A0900">
        <w:t>ţine evidenţa lucrărilor cu caracter de serviciu;</w:t>
      </w:r>
    </w:p>
    <w:p w:rsidR="00EA1266" w:rsidRPr="004A0900" w:rsidRDefault="00EA1266" w:rsidP="004A0900">
      <w:pPr>
        <w:widowControl w:val="0"/>
        <w:numPr>
          <w:ilvl w:val="0"/>
          <w:numId w:val="39"/>
        </w:numPr>
        <w:autoSpaceDE w:val="0"/>
        <w:autoSpaceDN w:val="0"/>
        <w:adjustRightInd w:val="0"/>
        <w:jc w:val="both"/>
      </w:pPr>
      <w:r w:rsidRPr="004A0900">
        <w:t>întocmeşte şi asigură evidenţa mapelor de lucru create la nivelul conducerii;</w:t>
      </w:r>
    </w:p>
    <w:p w:rsidR="00EA1266" w:rsidRPr="004A0900" w:rsidRDefault="00EA1266" w:rsidP="004A0900">
      <w:pPr>
        <w:widowControl w:val="0"/>
        <w:numPr>
          <w:ilvl w:val="0"/>
          <w:numId w:val="39"/>
        </w:numPr>
        <w:autoSpaceDE w:val="0"/>
        <w:autoSpaceDN w:val="0"/>
        <w:adjustRightInd w:val="0"/>
        <w:jc w:val="both"/>
      </w:pPr>
      <w:r w:rsidRPr="004A0900">
        <w:t>asigură programarea, desfăşurarea şi înregistrarea audienţelor conducerilor instituţiei şi a structurilor componente şi urmăreşte soluţionarea problemelor respective;</w:t>
      </w:r>
    </w:p>
    <w:p w:rsidR="00EA1266" w:rsidRPr="004A0900" w:rsidRDefault="00EA1266" w:rsidP="004A0900">
      <w:pPr>
        <w:widowControl w:val="0"/>
        <w:numPr>
          <w:ilvl w:val="0"/>
          <w:numId w:val="39"/>
        </w:numPr>
        <w:autoSpaceDE w:val="0"/>
        <w:autoSpaceDN w:val="0"/>
        <w:adjustRightInd w:val="0"/>
        <w:jc w:val="both"/>
      </w:pPr>
      <w:r w:rsidRPr="004A0900">
        <w:t>ţine evidenţa şi transmite compartimentelor de specialitate notele interne emise de către conducere;</w:t>
      </w:r>
    </w:p>
    <w:p w:rsidR="00EA1266" w:rsidRPr="004A0900" w:rsidRDefault="00EA1266" w:rsidP="004A0900">
      <w:pPr>
        <w:widowControl w:val="0"/>
        <w:numPr>
          <w:ilvl w:val="0"/>
          <w:numId w:val="39"/>
        </w:numPr>
        <w:autoSpaceDE w:val="0"/>
        <w:autoSpaceDN w:val="0"/>
        <w:adjustRightInd w:val="0"/>
        <w:jc w:val="both"/>
      </w:pPr>
      <w:r w:rsidRPr="004A0900">
        <w:t>asigură realizarea lucrărilor secretariatului şi întocmeşte răspunsuri la corespondenţa curentă referitoare la activitatea proprie;</w:t>
      </w:r>
    </w:p>
    <w:p w:rsidR="00EA1266" w:rsidRPr="004A0900" w:rsidRDefault="00EA1266" w:rsidP="004A0900">
      <w:pPr>
        <w:widowControl w:val="0"/>
        <w:numPr>
          <w:ilvl w:val="0"/>
          <w:numId w:val="39"/>
        </w:numPr>
        <w:autoSpaceDE w:val="0"/>
        <w:autoSpaceDN w:val="0"/>
        <w:adjustRightInd w:val="0"/>
        <w:jc w:val="both"/>
      </w:pPr>
      <w:r w:rsidRPr="004A0900">
        <w:t>asigură comunicarea procesului verbal de contraventie (exemplarul roz)  prin înştiinţarea de plată la domiciliul contravenientului, în termenul legal prevăzut de lege;</w:t>
      </w:r>
    </w:p>
    <w:p w:rsidR="00EA1266" w:rsidRPr="004A0900" w:rsidRDefault="00EA1266" w:rsidP="004A0900">
      <w:pPr>
        <w:widowControl w:val="0"/>
        <w:numPr>
          <w:ilvl w:val="0"/>
          <w:numId w:val="39"/>
        </w:numPr>
        <w:autoSpaceDE w:val="0"/>
        <w:autoSpaceDN w:val="0"/>
        <w:adjustRightInd w:val="0"/>
        <w:jc w:val="both"/>
      </w:pPr>
      <w:r w:rsidRPr="004A0900">
        <w:t>asigură transmiterea procesului verbal la Direcţia de Taxe şi Impozite pentru începerea procedurii de executare silită, potrivit dispoziţiilor legale;</w:t>
      </w:r>
    </w:p>
    <w:p w:rsidR="00EA1266" w:rsidRPr="004A0900" w:rsidRDefault="00EA1266" w:rsidP="004A0900">
      <w:pPr>
        <w:widowControl w:val="0"/>
        <w:numPr>
          <w:ilvl w:val="0"/>
          <w:numId w:val="39"/>
        </w:numPr>
        <w:autoSpaceDE w:val="0"/>
        <w:autoSpaceDN w:val="0"/>
        <w:adjustRightInd w:val="0"/>
        <w:jc w:val="both"/>
      </w:pPr>
      <w:r w:rsidRPr="004A0900">
        <w:t>înregistrează şi urmăreşte rezolvarea legală a petiţiilor si a corespondentei ordinare;</w:t>
      </w:r>
    </w:p>
    <w:p w:rsidR="00EA1266" w:rsidRPr="004A0900" w:rsidRDefault="00EA1266" w:rsidP="004A0900">
      <w:pPr>
        <w:widowControl w:val="0"/>
        <w:numPr>
          <w:ilvl w:val="0"/>
          <w:numId w:val="39"/>
        </w:numPr>
        <w:autoSpaceDE w:val="0"/>
        <w:autoSpaceDN w:val="0"/>
        <w:adjustRightInd w:val="0"/>
        <w:jc w:val="both"/>
      </w:pPr>
      <w:r w:rsidRPr="004A0900">
        <w:t>iniţiază şi organizează activitatea de întocmire a nomenclatorului dosarelor specifice;</w:t>
      </w:r>
    </w:p>
    <w:p w:rsidR="00EA1266" w:rsidRPr="004A0900" w:rsidRDefault="00EA1266" w:rsidP="004A0900">
      <w:pPr>
        <w:widowControl w:val="0"/>
        <w:numPr>
          <w:ilvl w:val="0"/>
          <w:numId w:val="39"/>
        </w:numPr>
        <w:autoSpaceDE w:val="0"/>
        <w:autoSpaceDN w:val="0"/>
        <w:adjustRightInd w:val="0"/>
        <w:jc w:val="both"/>
      </w:pPr>
      <w:r w:rsidRPr="004A0900">
        <w:t>asigură legătura cu Arhivele Naţionale, în vederea verificării şi confirmării nomenclatorului;</w:t>
      </w:r>
    </w:p>
    <w:p w:rsidR="00EA1266" w:rsidRPr="004A0900" w:rsidRDefault="00EA1266" w:rsidP="004A0900">
      <w:pPr>
        <w:widowControl w:val="0"/>
        <w:numPr>
          <w:ilvl w:val="0"/>
          <w:numId w:val="39"/>
        </w:numPr>
        <w:autoSpaceDE w:val="0"/>
        <w:autoSpaceDN w:val="0"/>
        <w:adjustRightInd w:val="0"/>
        <w:jc w:val="both"/>
      </w:pPr>
      <w:r w:rsidRPr="004A0900">
        <w:t>verifică şi preia de la compartimente, pe bază de inventare, dosarele constituite pentru arhivare şi asigură predarea acestora la firma de servicii de arhivare cu care are contract Poliţia Locală Sector 1;</w:t>
      </w:r>
    </w:p>
    <w:p w:rsidR="00EA1266" w:rsidRPr="004A0900" w:rsidRDefault="00EA1266" w:rsidP="004A0900">
      <w:pPr>
        <w:widowControl w:val="0"/>
        <w:numPr>
          <w:ilvl w:val="0"/>
          <w:numId w:val="39"/>
        </w:numPr>
        <w:autoSpaceDE w:val="0"/>
        <w:autoSpaceDN w:val="0"/>
        <w:adjustRightInd w:val="0"/>
        <w:jc w:val="both"/>
      </w:pPr>
      <w:r w:rsidRPr="004A0900">
        <w:t>îndeplineşte orice alte sarcini prevăzute de lege sau dispuse de directorul general, în legătură cu domeniul de activitate;</w:t>
      </w:r>
    </w:p>
    <w:p w:rsidR="00EA1266" w:rsidRPr="004A0900" w:rsidRDefault="00EA1266" w:rsidP="004A0900">
      <w:pPr>
        <w:widowControl w:val="0"/>
        <w:numPr>
          <w:ilvl w:val="0"/>
          <w:numId w:val="39"/>
        </w:numPr>
        <w:autoSpaceDE w:val="0"/>
        <w:autoSpaceDN w:val="0"/>
        <w:adjustRightInd w:val="0"/>
        <w:jc w:val="both"/>
      </w:pPr>
      <w:r w:rsidRPr="004A0900">
        <w:t xml:space="preserve"> 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4A0900">
      <w:pPr>
        <w:widowControl w:val="0"/>
        <w:numPr>
          <w:ilvl w:val="0"/>
          <w:numId w:val="39"/>
        </w:numPr>
        <w:autoSpaceDE w:val="0"/>
        <w:autoSpaceDN w:val="0"/>
        <w:adjustRightInd w:val="0"/>
        <w:jc w:val="both"/>
      </w:pPr>
      <w:r w:rsidRPr="004A0900">
        <w:t>transmite specificațiile tehnice;</w:t>
      </w:r>
    </w:p>
    <w:p w:rsidR="00EA1266" w:rsidRDefault="00EA1266" w:rsidP="004A0900">
      <w:pPr>
        <w:widowControl w:val="0"/>
        <w:autoSpaceDE w:val="0"/>
        <w:autoSpaceDN w:val="0"/>
        <w:adjustRightInd w:val="0"/>
        <w:ind w:left="360"/>
        <w:jc w:val="both"/>
      </w:pPr>
    </w:p>
    <w:p w:rsidR="00EA1266" w:rsidRDefault="00EA1266" w:rsidP="004A0900">
      <w:pPr>
        <w:widowControl w:val="0"/>
        <w:autoSpaceDE w:val="0"/>
        <w:autoSpaceDN w:val="0"/>
        <w:adjustRightInd w:val="0"/>
        <w:ind w:left="360"/>
        <w:jc w:val="both"/>
      </w:pPr>
    </w:p>
    <w:p w:rsidR="00EA1266" w:rsidRDefault="00EA1266" w:rsidP="004A0900">
      <w:pPr>
        <w:widowControl w:val="0"/>
        <w:autoSpaceDE w:val="0"/>
        <w:autoSpaceDN w:val="0"/>
        <w:adjustRightInd w:val="0"/>
        <w:ind w:left="360"/>
        <w:jc w:val="both"/>
      </w:pPr>
    </w:p>
    <w:p w:rsidR="00EA1266" w:rsidRPr="004A0900" w:rsidRDefault="00EA1266" w:rsidP="004A0900">
      <w:pPr>
        <w:widowControl w:val="0"/>
        <w:autoSpaceDE w:val="0"/>
        <w:autoSpaceDN w:val="0"/>
        <w:adjustRightInd w:val="0"/>
        <w:ind w:left="360"/>
        <w:jc w:val="both"/>
      </w:pPr>
    </w:p>
    <w:p w:rsidR="00EA1266" w:rsidRPr="004A0900" w:rsidRDefault="00EA1266" w:rsidP="004A0900">
      <w:pPr>
        <w:widowControl w:val="0"/>
        <w:tabs>
          <w:tab w:val="left" w:pos="720"/>
        </w:tabs>
        <w:autoSpaceDE w:val="0"/>
        <w:autoSpaceDN w:val="0"/>
        <w:adjustRightInd w:val="0"/>
        <w:jc w:val="both"/>
        <w:rPr>
          <w:b/>
          <w:bCs/>
          <w:u w:val="single"/>
        </w:rPr>
      </w:pPr>
      <w:r w:rsidRPr="004A0900">
        <w:rPr>
          <w:b/>
          <w:bCs/>
          <w:u w:val="single"/>
        </w:rPr>
        <w:t>Articolul 27</w:t>
      </w:r>
    </w:p>
    <w:p w:rsidR="00EA1266" w:rsidRPr="004A0900" w:rsidRDefault="00EA1266" w:rsidP="004A0900">
      <w:pPr>
        <w:widowControl w:val="0"/>
        <w:autoSpaceDE w:val="0"/>
        <w:autoSpaceDN w:val="0"/>
        <w:adjustRightInd w:val="0"/>
        <w:jc w:val="both"/>
        <w:rPr>
          <w:b/>
          <w:bCs/>
        </w:rPr>
      </w:pPr>
      <w:r w:rsidRPr="004A0900">
        <w:rPr>
          <w:b/>
          <w:bCs/>
        </w:rPr>
        <w:t>Compartimentul Petiţii are următoarele atribuţii, competenţe şi responsabilităţi:</w:t>
      </w:r>
    </w:p>
    <w:p w:rsidR="00EA1266" w:rsidRPr="004A0900" w:rsidRDefault="00EA1266" w:rsidP="004A0900">
      <w:pPr>
        <w:widowControl w:val="0"/>
        <w:autoSpaceDE w:val="0"/>
        <w:autoSpaceDN w:val="0"/>
        <w:adjustRightInd w:val="0"/>
        <w:jc w:val="both"/>
        <w:rPr>
          <w:b/>
          <w:bCs/>
          <w:u w:val="single"/>
        </w:rPr>
      </w:pPr>
    </w:p>
    <w:p w:rsidR="00EA1266" w:rsidRPr="004A0900" w:rsidRDefault="00EA1266" w:rsidP="004A0900">
      <w:pPr>
        <w:widowControl w:val="0"/>
        <w:numPr>
          <w:ilvl w:val="0"/>
          <w:numId w:val="39"/>
        </w:numPr>
        <w:autoSpaceDE w:val="0"/>
        <w:autoSpaceDN w:val="0"/>
        <w:adjustRightInd w:val="0"/>
        <w:jc w:val="both"/>
      </w:pPr>
      <w:r w:rsidRPr="004A0900">
        <w:t>înregistrează şi urmăreşte rezolvarea legală a petiţiilor;</w:t>
      </w:r>
    </w:p>
    <w:p w:rsidR="00EA1266" w:rsidRPr="004A0900" w:rsidRDefault="00EA1266" w:rsidP="004A0900">
      <w:pPr>
        <w:widowControl w:val="0"/>
        <w:numPr>
          <w:ilvl w:val="0"/>
          <w:numId w:val="39"/>
        </w:numPr>
        <w:autoSpaceDE w:val="0"/>
        <w:autoSpaceDN w:val="0"/>
        <w:adjustRightInd w:val="0"/>
        <w:jc w:val="both"/>
      </w:pPr>
      <w:r w:rsidRPr="004A0900">
        <w:t>soluţionează, în termen legal, petiţiile primite de la cetăţeni sau colectivităţile locale;</w:t>
      </w:r>
    </w:p>
    <w:p w:rsidR="00EA1266" w:rsidRPr="004A0900" w:rsidRDefault="00EA1266" w:rsidP="004A0900">
      <w:pPr>
        <w:widowControl w:val="0"/>
        <w:numPr>
          <w:ilvl w:val="0"/>
          <w:numId w:val="39"/>
        </w:numPr>
        <w:autoSpaceDE w:val="0"/>
        <w:autoSpaceDN w:val="0"/>
        <w:adjustRightInd w:val="0"/>
        <w:jc w:val="both"/>
      </w:pPr>
      <w:r w:rsidRPr="004A0900">
        <w:t xml:space="preserve">verifică şi soluţionează sesizările şi reclamaţiile primite din partea cetăţenilor unităţilor/subdiviziunilor administrativ-teritoriale, legate de problemele specifice compartimentului. </w:t>
      </w:r>
    </w:p>
    <w:p w:rsidR="00EA1266" w:rsidRPr="004A0900" w:rsidRDefault="00EA1266" w:rsidP="004A0900">
      <w:pPr>
        <w:widowControl w:val="0"/>
        <w:numPr>
          <w:ilvl w:val="0"/>
          <w:numId w:val="39"/>
        </w:numPr>
        <w:autoSpaceDE w:val="0"/>
        <w:autoSpaceDN w:val="0"/>
        <w:adjustRightInd w:val="0"/>
        <w:jc w:val="both"/>
      </w:pPr>
      <w:r w:rsidRPr="004A0900">
        <w:t>asigură o legătură permanentă cu comunităţile locale şi cetăţenii sectorului, pentru cunoaşterea doleanţelor acestora în legătură cu aspecte care le afectează siguranţa personală şi a bunurilor;</w:t>
      </w:r>
    </w:p>
    <w:p w:rsidR="00EA1266" w:rsidRPr="004A0900" w:rsidRDefault="00EA1266" w:rsidP="004A0900">
      <w:pPr>
        <w:widowControl w:val="0"/>
        <w:numPr>
          <w:ilvl w:val="0"/>
          <w:numId w:val="39"/>
        </w:numPr>
        <w:autoSpaceDE w:val="0"/>
        <w:autoSpaceDN w:val="0"/>
        <w:adjustRightInd w:val="0"/>
        <w:jc w:val="both"/>
      </w:pPr>
      <w:r w:rsidRPr="004A0900">
        <w:t>participă direct sau împreună cu alte instituţii din cadrul Primăriei Sectorului 1, la soluţionarea unor cazuri sociale;</w:t>
      </w:r>
    </w:p>
    <w:p w:rsidR="00EA1266" w:rsidRPr="004A0900" w:rsidRDefault="00EA1266" w:rsidP="004A0900">
      <w:pPr>
        <w:widowControl w:val="0"/>
        <w:numPr>
          <w:ilvl w:val="0"/>
          <w:numId w:val="39"/>
        </w:numPr>
        <w:autoSpaceDE w:val="0"/>
        <w:autoSpaceDN w:val="0"/>
        <w:adjustRightInd w:val="0"/>
        <w:jc w:val="both"/>
      </w:pPr>
      <w:r w:rsidRPr="004A0900">
        <w:t>asigură popularizarea în rândul cetăţenilor, a activităţilor de prevenire a unor categorii de fapte anti-sociale;</w:t>
      </w:r>
    </w:p>
    <w:p w:rsidR="00EA1266" w:rsidRPr="004A0900" w:rsidRDefault="00EA1266" w:rsidP="004A0900">
      <w:pPr>
        <w:widowControl w:val="0"/>
        <w:numPr>
          <w:ilvl w:val="0"/>
          <w:numId w:val="39"/>
        </w:numPr>
        <w:autoSpaceDE w:val="0"/>
        <w:autoSpaceDN w:val="0"/>
        <w:adjustRightInd w:val="0"/>
        <w:jc w:val="both"/>
      </w:pPr>
      <w:r w:rsidRPr="004A0900">
        <w:t>în vederea rezolvării sesizărilor primite, analizează şi controlează documentele emise atât de aparatul propriu al Primăriei cât şi de serviciile publice ale Sectorului 1;</w:t>
      </w:r>
    </w:p>
    <w:p w:rsidR="00EA1266" w:rsidRPr="004A0900" w:rsidRDefault="00EA1266" w:rsidP="004A0900">
      <w:pPr>
        <w:widowControl w:val="0"/>
        <w:numPr>
          <w:ilvl w:val="0"/>
          <w:numId w:val="39"/>
        </w:numPr>
        <w:autoSpaceDE w:val="0"/>
        <w:autoSpaceDN w:val="0"/>
        <w:adjustRightInd w:val="0"/>
        <w:jc w:val="both"/>
      </w:pPr>
      <w:r w:rsidRPr="004A0900">
        <w:t xml:space="preserve">îndeplinesc orice alte sarcini prevăzute de lege sau dispuse de directorul general, directorul general adjunct în legătură cu domeniul de activitate. </w:t>
      </w:r>
    </w:p>
    <w:p w:rsidR="00EA1266" w:rsidRPr="004A0900" w:rsidRDefault="00EA1266" w:rsidP="004A0900">
      <w:pPr>
        <w:widowControl w:val="0"/>
        <w:autoSpaceDE w:val="0"/>
        <w:autoSpaceDN w:val="0"/>
        <w:adjustRightInd w:val="0"/>
        <w:jc w:val="both"/>
      </w:pPr>
    </w:p>
    <w:p w:rsidR="00EA1266" w:rsidRPr="004A0900" w:rsidRDefault="00EA1266" w:rsidP="004A0900">
      <w:pPr>
        <w:widowControl w:val="0"/>
        <w:tabs>
          <w:tab w:val="left" w:pos="720"/>
        </w:tabs>
        <w:autoSpaceDE w:val="0"/>
        <w:autoSpaceDN w:val="0"/>
        <w:adjustRightInd w:val="0"/>
        <w:jc w:val="both"/>
        <w:rPr>
          <w:b/>
          <w:bCs/>
          <w:u w:val="single"/>
        </w:rPr>
      </w:pPr>
      <w:r w:rsidRPr="004A0900">
        <w:rPr>
          <w:b/>
          <w:bCs/>
          <w:u w:val="single"/>
        </w:rPr>
        <w:t>Articolul 28</w:t>
      </w:r>
    </w:p>
    <w:p w:rsidR="00EA1266" w:rsidRPr="004A0900" w:rsidRDefault="00EA1266" w:rsidP="004A0900">
      <w:pPr>
        <w:widowControl w:val="0"/>
        <w:autoSpaceDE w:val="0"/>
        <w:autoSpaceDN w:val="0"/>
        <w:adjustRightInd w:val="0"/>
        <w:jc w:val="both"/>
        <w:rPr>
          <w:b/>
          <w:bCs/>
        </w:rPr>
      </w:pPr>
      <w:r w:rsidRPr="004A0900">
        <w:rPr>
          <w:b/>
          <w:bCs/>
        </w:rPr>
        <w:t>Compartimentul Secretariat, Registratură are următoarele atribuţii, competenţe şi responsabilităţi:</w:t>
      </w:r>
    </w:p>
    <w:p w:rsidR="00EA1266" w:rsidRPr="004A0900" w:rsidRDefault="00EA1266" w:rsidP="004A0900">
      <w:pPr>
        <w:widowControl w:val="0"/>
        <w:numPr>
          <w:ilvl w:val="0"/>
          <w:numId w:val="39"/>
        </w:numPr>
        <w:autoSpaceDE w:val="0"/>
        <w:autoSpaceDN w:val="0"/>
        <w:adjustRightInd w:val="0"/>
        <w:jc w:val="both"/>
      </w:pPr>
      <w:r w:rsidRPr="004A0900">
        <w:t>asigura activitatea de primire, inregistrare si repartizare a corespondentei externe si interne, conform rezolutiei directorului general;</w:t>
      </w:r>
    </w:p>
    <w:p w:rsidR="00EA1266" w:rsidRPr="004A0900" w:rsidRDefault="00EA1266" w:rsidP="004A0900">
      <w:pPr>
        <w:widowControl w:val="0"/>
        <w:numPr>
          <w:ilvl w:val="0"/>
          <w:numId w:val="39"/>
        </w:numPr>
        <w:autoSpaceDE w:val="0"/>
        <w:autoSpaceDN w:val="0"/>
        <w:adjustRightInd w:val="0"/>
        <w:jc w:val="both"/>
      </w:pPr>
      <w:r w:rsidRPr="004A0900">
        <w:t>asigura expedierea raspunsurilor catre petenti, institutii publice, private, etc. prin posta, email, curier, fax.</w:t>
      </w:r>
    </w:p>
    <w:p w:rsidR="00EA1266" w:rsidRPr="004A0900" w:rsidRDefault="00EA1266" w:rsidP="004A0900">
      <w:pPr>
        <w:widowControl w:val="0"/>
        <w:numPr>
          <w:ilvl w:val="0"/>
          <w:numId w:val="39"/>
        </w:numPr>
        <w:autoSpaceDE w:val="0"/>
        <w:autoSpaceDN w:val="0"/>
        <w:adjustRightInd w:val="0"/>
        <w:jc w:val="both"/>
      </w:pPr>
      <w:r w:rsidRPr="004A0900">
        <w:t>asigură evidenţa şi întocmeşte răspunsurile la corespondenţa conducerii;</w:t>
      </w:r>
    </w:p>
    <w:p w:rsidR="00EA1266" w:rsidRPr="004A0900" w:rsidRDefault="00EA1266" w:rsidP="004A0900">
      <w:pPr>
        <w:widowControl w:val="0"/>
        <w:numPr>
          <w:ilvl w:val="0"/>
          <w:numId w:val="39"/>
        </w:numPr>
        <w:autoSpaceDE w:val="0"/>
        <w:autoSpaceDN w:val="0"/>
        <w:adjustRightInd w:val="0"/>
        <w:jc w:val="both"/>
      </w:pPr>
      <w:r w:rsidRPr="004A0900">
        <w:t>ţine evidenţa lucrărilor cu caracter de serviciu;</w:t>
      </w:r>
    </w:p>
    <w:p w:rsidR="00EA1266" w:rsidRPr="004A0900" w:rsidRDefault="00EA1266" w:rsidP="004A0900">
      <w:pPr>
        <w:widowControl w:val="0"/>
        <w:numPr>
          <w:ilvl w:val="0"/>
          <w:numId w:val="39"/>
        </w:numPr>
        <w:autoSpaceDE w:val="0"/>
        <w:autoSpaceDN w:val="0"/>
        <w:adjustRightInd w:val="0"/>
        <w:jc w:val="both"/>
      </w:pPr>
      <w:r w:rsidRPr="004A0900">
        <w:t>întocmeşte şi asigură evidenţa mapelor de lucru create la nivelul conducerii;</w:t>
      </w:r>
    </w:p>
    <w:p w:rsidR="00EA1266" w:rsidRPr="004A0900" w:rsidRDefault="00EA1266" w:rsidP="004A0900">
      <w:pPr>
        <w:widowControl w:val="0"/>
        <w:numPr>
          <w:ilvl w:val="0"/>
          <w:numId w:val="39"/>
        </w:numPr>
        <w:autoSpaceDE w:val="0"/>
        <w:autoSpaceDN w:val="0"/>
        <w:adjustRightInd w:val="0"/>
        <w:jc w:val="both"/>
      </w:pPr>
      <w:r w:rsidRPr="004A0900">
        <w:t>asigură programarea, desfăşurarea şi înregistrarea audienţelor conducerilor instituţiei şi a structurilor componente şi urmăreşte soluţionarea problemelor respective;</w:t>
      </w:r>
    </w:p>
    <w:p w:rsidR="00EA1266" w:rsidRPr="004A0900" w:rsidRDefault="00EA1266" w:rsidP="004A0900">
      <w:pPr>
        <w:widowControl w:val="0"/>
        <w:numPr>
          <w:ilvl w:val="0"/>
          <w:numId w:val="39"/>
        </w:numPr>
        <w:autoSpaceDE w:val="0"/>
        <w:autoSpaceDN w:val="0"/>
        <w:adjustRightInd w:val="0"/>
        <w:jc w:val="both"/>
      </w:pPr>
      <w:r w:rsidRPr="004A0900">
        <w:t>ţine evidenţa şi transmite compartimentelor de specialitate notele interne emise de către conducere;</w:t>
      </w:r>
    </w:p>
    <w:p w:rsidR="00EA1266" w:rsidRPr="004A0900" w:rsidRDefault="00EA1266" w:rsidP="004A0900">
      <w:pPr>
        <w:widowControl w:val="0"/>
        <w:numPr>
          <w:ilvl w:val="0"/>
          <w:numId w:val="39"/>
        </w:numPr>
        <w:autoSpaceDE w:val="0"/>
        <w:autoSpaceDN w:val="0"/>
        <w:adjustRightInd w:val="0"/>
        <w:jc w:val="both"/>
      </w:pPr>
      <w:r w:rsidRPr="004A0900">
        <w:t>asigură realizarea lucrărilor secretariatului şi întocmeşte răspunsuri la corespondenţa curentă referitoare la activitatea proprie;</w:t>
      </w:r>
    </w:p>
    <w:p w:rsidR="00EA1266" w:rsidRPr="004A0900" w:rsidRDefault="00EA1266" w:rsidP="004A0900">
      <w:pPr>
        <w:widowControl w:val="0"/>
        <w:numPr>
          <w:ilvl w:val="0"/>
          <w:numId w:val="39"/>
        </w:numPr>
        <w:autoSpaceDE w:val="0"/>
        <w:autoSpaceDN w:val="0"/>
        <w:adjustRightInd w:val="0"/>
        <w:jc w:val="both"/>
      </w:pPr>
      <w:r w:rsidRPr="004A0900">
        <w:t>asigură comunicarea procesului verbal de contraventie (exemplarul roz)  prin înştiinţarea de plată la domiciliul contravenientului, în termenul legal prevăzut de lege;</w:t>
      </w:r>
    </w:p>
    <w:p w:rsidR="00EA1266" w:rsidRPr="004A0900" w:rsidRDefault="00EA1266" w:rsidP="004A0900">
      <w:pPr>
        <w:widowControl w:val="0"/>
        <w:numPr>
          <w:ilvl w:val="0"/>
          <w:numId w:val="39"/>
        </w:numPr>
        <w:autoSpaceDE w:val="0"/>
        <w:autoSpaceDN w:val="0"/>
        <w:adjustRightInd w:val="0"/>
        <w:jc w:val="both"/>
      </w:pPr>
      <w:r w:rsidRPr="004A0900">
        <w:t>asigură transmiterea procesului verbal de contraventie la Direcţia de Taxe şi Impozite Locale pentru începerea procedurii de executare silită, potrivit dispoziţiilor legale;</w:t>
      </w:r>
    </w:p>
    <w:p w:rsidR="00EA1266" w:rsidRPr="004A0900" w:rsidRDefault="00EA1266" w:rsidP="004A0900">
      <w:pPr>
        <w:widowControl w:val="0"/>
        <w:numPr>
          <w:ilvl w:val="0"/>
          <w:numId w:val="39"/>
        </w:numPr>
        <w:autoSpaceDE w:val="0"/>
        <w:autoSpaceDN w:val="0"/>
        <w:adjustRightInd w:val="0"/>
        <w:jc w:val="both"/>
      </w:pPr>
      <w:r w:rsidRPr="004A0900">
        <w:t>înregistrează şi urmăreşte rezolvarea legală a petiţiilor;</w:t>
      </w:r>
    </w:p>
    <w:p w:rsidR="00EA1266" w:rsidRPr="004A0900" w:rsidRDefault="00EA1266" w:rsidP="004A0900">
      <w:pPr>
        <w:widowControl w:val="0"/>
        <w:numPr>
          <w:ilvl w:val="0"/>
          <w:numId w:val="39"/>
        </w:numPr>
        <w:autoSpaceDE w:val="0"/>
        <w:autoSpaceDN w:val="0"/>
        <w:adjustRightInd w:val="0"/>
        <w:jc w:val="both"/>
      </w:pPr>
      <w:r w:rsidRPr="004A0900">
        <w:t>iniţiază şi organizează activitatea de întocmire a nomenclatorului dosarelor specifice;</w:t>
      </w:r>
    </w:p>
    <w:p w:rsidR="00EA1266" w:rsidRPr="004A0900" w:rsidRDefault="00EA1266" w:rsidP="004A0900">
      <w:pPr>
        <w:widowControl w:val="0"/>
        <w:numPr>
          <w:ilvl w:val="0"/>
          <w:numId w:val="39"/>
        </w:numPr>
        <w:autoSpaceDE w:val="0"/>
        <w:autoSpaceDN w:val="0"/>
        <w:adjustRightInd w:val="0"/>
        <w:jc w:val="both"/>
      </w:pPr>
      <w:r w:rsidRPr="004A0900">
        <w:t>asigură legătura cu Arhivele Naţionale, în vederea verificării şi confirmării nomenclatorului;</w:t>
      </w:r>
    </w:p>
    <w:p w:rsidR="00EA1266" w:rsidRPr="004A0900" w:rsidRDefault="00EA1266" w:rsidP="004A0900">
      <w:pPr>
        <w:widowControl w:val="0"/>
        <w:numPr>
          <w:ilvl w:val="0"/>
          <w:numId w:val="39"/>
        </w:numPr>
        <w:autoSpaceDE w:val="0"/>
        <w:autoSpaceDN w:val="0"/>
        <w:adjustRightInd w:val="0"/>
        <w:jc w:val="both"/>
      </w:pPr>
      <w:r w:rsidRPr="004A0900">
        <w:t>verifică şi preia de la compartimente, pe bază de inventare, dosarele constituite pentru arhivare şi asigură predarea acestora la firma de servicii de arhivare cu care are contract Poliţia Locală Sector 1;</w:t>
      </w:r>
    </w:p>
    <w:p w:rsidR="00EA1266" w:rsidRPr="004A0900" w:rsidRDefault="00EA1266" w:rsidP="004A0900">
      <w:pPr>
        <w:widowControl w:val="0"/>
        <w:numPr>
          <w:ilvl w:val="0"/>
          <w:numId w:val="39"/>
        </w:numPr>
        <w:autoSpaceDE w:val="0"/>
        <w:autoSpaceDN w:val="0"/>
        <w:adjustRightInd w:val="0"/>
        <w:jc w:val="both"/>
      </w:pPr>
      <w:r w:rsidRPr="004A0900">
        <w:t xml:space="preserve">îndeplineşte orice alte sarcini prevăzute de lege sau dispuse de directorul general, în legătură cu domeniul de activitate. </w:t>
      </w:r>
    </w:p>
    <w:p w:rsidR="00EA1266" w:rsidRPr="004A0900" w:rsidRDefault="00EA1266" w:rsidP="004A0900">
      <w:pPr>
        <w:widowControl w:val="0"/>
        <w:tabs>
          <w:tab w:val="left" w:pos="720"/>
        </w:tabs>
        <w:autoSpaceDE w:val="0"/>
        <w:autoSpaceDN w:val="0"/>
        <w:adjustRightInd w:val="0"/>
        <w:jc w:val="both"/>
        <w:rPr>
          <w:b/>
          <w:bCs/>
          <w:u w:val="single"/>
        </w:rPr>
      </w:pPr>
    </w:p>
    <w:p w:rsidR="00EA1266" w:rsidRPr="004A0900" w:rsidRDefault="00EA1266" w:rsidP="004A0900">
      <w:pPr>
        <w:widowControl w:val="0"/>
        <w:tabs>
          <w:tab w:val="left" w:pos="720"/>
        </w:tabs>
        <w:autoSpaceDE w:val="0"/>
        <w:autoSpaceDN w:val="0"/>
        <w:adjustRightInd w:val="0"/>
        <w:jc w:val="both"/>
        <w:rPr>
          <w:b/>
          <w:bCs/>
          <w:u w:val="single"/>
        </w:rPr>
      </w:pPr>
      <w:r w:rsidRPr="004A0900">
        <w:rPr>
          <w:b/>
          <w:bCs/>
          <w:u w:val="single"/>
        </w:rPr>
        <w:t>Articolul 29</w:t>
      </w:r>
    </w:p>
    <w:p w:rsidR="00EA1266" w:rsidRPr="004A0900" w:rsidRDefault="00EA1266" w:rsidP="004A0900">
      <w:pPr>
        <w:widowControl w:val="0"/>
        <w:autoSpaceDE w:val="0"/>
        <w:autoSpaceDN w:val="0"/>
        <w:adjustRightInd w:val="0"/>
        <w:jc w:val="both"/>
        <w:rPr>
          <w:b/>
          <w:bCs/>
        </w:rPr>
      </w:pPr>
      <w:r w:rsidRPr="004A0900">
        <w:rPr>
          <w:b/>
          <w:bCs/>
        </w:rPr>
        <w:t>Compartimentul Relaţii Publice are următoarele atribuţii, competenţe şi responsabilităţi:</w:t>
      </w:r>
    </w:p>
    <w:p w:rsidR="00EA1266" w:rsidRPr="004A0900" w:rsidRDefault="00EA1266" w:rsidP="004A0900">
      <w:pPr>
        <w:widowControl w:val="0"/>
        <w:autoSpaceDE w:val="0"/>
        <w:autoSpaceDN w:val="0"/>
        <w:adjustRightInd w:val="0"/>
        <w:jc w:val="both"/>
        <w:rPr>
          <w:b/>
          <w:bCs/>
        </w:rPr>
      </w:pPr>
    </w:p>
    <w:p w:rsidR="00EA1266" w:rsidRPr="004A0900" w:rsidRDefault="00EA1266" w:rsidP="004A0900">
      <w:pPr>
        <w:widowControl w:val="0"/>
        <w:numPr>
          <w:ilvl w:val="0"/>
          <w:numId w:val="39"/>
        </w:numPr>
        <w:autoSpaceDE w:val="0"/>
        <w:autoSpaceDN w:val="0"/>
        <w:adjustRightInd w:val="0"/>
        <w:jc w:val="both"/>
      </w:pPr>
      <w:r w:rsidRPr="004A0900">
        <w:t>monitorizează imaginea instituţiei reflectată de mijloacele mass-media;</w:t>
      </w:r>
    </w:p>
    <w:p w:rsidR="00EA1266" w:rsidRPr="004A0900" w:rsidRDefault="00EA1266" w:rsidP="004A0900">
      <w:pPr>
        <w:widowControl w:val="0"/>
        <w:numPr>
          <w:ilvl w:val="0"/>
          <w:numId w:val="39"/>
        </w:numPr>
        <w:autoSpaceDE w:val="0"/>
        <w:autoSpaceDN w:val="0"/>
        <w:adjustRightInd w:val="0"/>
        <w:jc w:val="both"/>
      </w:pPr>
      <w:r w:rsidRPr="004A0900">
        <w:t>informează conducerea Primăriei despre conţinutul articolelor şi informaţiilor din mass-media referitoare la activitatea instituţiei;</w:t>
      </w:r>
    </w:p>
    <w:p w:rsidR="00EA1266" w:rsidRPr="004A0900" w:rsidRDefault="00EA1266" w:rsidP="004A0900">
      <w:pPr>
        <w:widowControl w:val="0"/>
        <w:numPr>
          <w:ilvl w:val="0"/>
          <w:numId w:val="39"/>
        </w:numPr>
        <w:autoSpaceDE w:val="0"/>
        <w:autoSpaceDN w:val="0"/>
        <w:adjustRightInd w:val="0"/>
        <w:jc w:val="both"/>
      </w:pPr>
      <w:r w:rsidRPr="004A0900">
        <w:t>elaborează anual un buletin informativ care va cuprinde informaţii de interes public;</w:t>
      </w:r>
    </w:p>
    <w:p w:rsidR="00EA1266" w:rsidRPr="004A0900" w:rsidRDefault="00EA1266" w:rsidP="004A0900">
      <w:pPr>
        <w:widowControl w:val="0"/>
        <w:numPr>
          <w:ilvl w:val="0"/>
          <w:numId w:val="39"/>
        </w:numPr>
        <w:autoSpaceDE w:val="0"/>
        <w:autoSpaceDN w:val="0"/>
        <w:adjustRightInd w:val="0"/>
        <w:jc w:val="both"/>
      </w:pPr>
      <w:r w:rsidRPr="004A0900">
        <w:t>asigură accesul persoanelor care efectuează studii şi cercetări în interes propriu sau de serviciu, la fondul documentaristic al instituţiei, pe baza aprobării conducerii instituţiei;</w:t>
      </w:r>
    </w:p>
    <w:p w:rsidR="00EA1266" w:rsidRPr="004A0900" w:rsidRDefault="00EA1266" w:rsidP="004A0900">
      <w:pPr>
        <w:widowControl w:val="0"/>
        <w:numPr>
          <w:ilvl w:val="0"/>
          <w:numId w:val="39"/>
        </w:numPr>
        <w:autoSpaceDE w:val="0"/>
        <w:autoSpaceDN w:val="0"/>
        <w:adjustRightInd w:val="0"/>
        <w:jc w:val="both"/>
      </w:pPr>
      <w:r w:rsidRPr="004A0900">
        <w:t>coordonează elaborarea şi difuzarea către populaţie a pliantelor, ghidurilor şi materialelor informative, specifice activităţii instituţiei;</w:t>
      </w:r>
    </w:p>
    <w:p w:rsidR="00EA1266" w:rsidRPr="004A0900" w:rsidRDefault="00EA1266" w:rsidP="004A0900">
      <w:pPr>
        <w:widowControl w:val="0"/>
        <w:numPr>
          <w:ilvl w:val="0"/>
          <w:numId w:val="39"/>
        </w:numPr>
        <w:autoSpaceDE w:val="0"/>
        <w:autoSpaceDN w:val="0"/>
        <w:adjustRightInd w:val="0"/>
        <w:jc w:val="both"/>
      </w:pPr>
      <w:r w:rsidRPr="004A0900">
        <w:t>asigură accesul la informaţiile de interes public din oficiu sau la cerere;</w:t>
      </w:r>
    </w:p>
    <w:p w:rsidR="00EA1266" w:rsidRPr="004A0900" w:rsidRDefault="00EA1266" w:rsidP="004A0900">
      <w:pPr>
        <w:widowControl w:val="0"/>
        <w:numPr>
          <w:ilvl w:val="0"/>
          <w:numId w:val="39"/>
        </w:numPr>
        <w:autoSpaceDE w:val="0"/>
        <w:autoSpaceDN w:val="0"/>
        <w:adjustRightInd w:val="0"/>
        <w:jc w:val="both"/>
      </w:pPr>
      <w:r w:rsidRPr="004A0900">
        <w:t>elaborează, la cerere, materiale de presă privind activitatea şi iniţiativele Poliţiei Locale Sector 1 pentru mass-media;</w:t>
      </w:r>
    </w:p>
    <w:p w:rsidR="00EA1266" w:rsidRPr="004A0900" w:rsidRDefault="00EA1266" w:rsidP="004A0900">
      <w:pPr>
        <w:widowControl w:val="0"/>
        <w:numPr>
          <w:ilvl w:val="0"/>
          <w:numId w:val="39"/>
        </w:numPr>
        <w:autoSpaceDE w:val="0"/>
        <w:autoSpaceDN w:val="0"/>
        <w:adjustRightInd w:val="0"/>
        <w:jc w:val="both"/>
      </w:pPr>
      <w:r w:rsidRPr="004A0900">
        <w:t>gestionează relaţiile cu mass-media, monitorizează modul de prezentare al activităţii unităţii faţă de mijloacele de comunicare în masă;</w:t>
      </w:r>
    </w:p>
    <w:p w:rsidR="00EA1266" w:rsidRPr="004A0900" w:rsidRDefault="00EA1266" w:rsidP="004A0900">
      <w:pPr>
        <w:widowControl w:val="0"/>
        <w:numPr>
          <w:ilvl w:val="0"/>
          <w:numId w:val="39"/>
        </w:numPr>
        <w:autoSpaceDE w:val="0"/>
        <w:autoSpaceDN w:val="0"/>
        <w:adjustRightInd w:val="0"/>
        <w:jc w:val="both"/>
      </w:pPr>
      <w:r w:rsidRPr="004A0900">
        <w:t>redactează proiecte de răspuns in colaborare cu biroul de presa din cadrul Primariei Sectorului 1 la materialele apărute în presa centrală şi locală care vizează personalul şi unitatea din care fac parte, cu aprobarea şefului structurii respective</w:t>
      </w:r>
    </w:p>
    <w:p w:rsidR="00EA1266" w:rsidRPr="004A0900" w:rsidRDefault="00EA1266" w:rsidP="004A0900">
      <w:pPr>
        <w:widowControl w:val="0"/>
        <w:numPr>
          <w:ilvl w:val="0"/>
          <w:numId w:val="39"/>
        </w:numPr>
        <w:autoSpaceDE w:val="0"/>
        <w:autoSpaceDN w:val="0"/>
        <w:adjustRightInd w:val="0"/>
        <w:jc w:val="both"/>
      </w:pPr>
      <w:r w:rsidRPr="004A0900">
        <w:t>are ca obiectiv principal eficacitatea actului de comunicare dintre instituţie şi publicul ţintă, urmărind realizarea unui program de relaţii publice al instituţiei bazat pe management de comunicare în ambele sensuri, atât pentru cetăţeni cât şi pentru instituţie;</w:t>
      </w:r>
    </w:p>
    <w:p w:rsidR="00EA1266" w:rsidRPr="004A0900" w:rsidRDefault="00EA1266" w:rsidP="004A0900">
      <w:pPr>
        <w:widowControl w:val="0"/>
        <w:numPr>
          <w:ilvl w:val="0"/>
          <w:numId w:val="39"/>
        </w:numPr>
        <w:autoSpaceDE w:val="0"/>
        <w:autoSpaceDN w:val="0"/>
        <w:adjustRightInd w:val="0"/>
        <w:jc w:val="both"/>
      </w:pPr>
      <w:r w:rsidRPr="004A0900">
        <w:t xml:space="preserve">promovează acţiunile instituţiei şi realizează materiale de prezentare şi promovare ale acesteia; </w:t>
      </w:r>
    </w:p>
    <w:p w:rsidR="00EA1266" w:rsidRPr="004A0900" w:rsidRDefault="00EA1266" w:rsidP="004A0900">
      <w:pPr>
        <w:widowControl w:val="0"/>
        <w:numPr>
          <w:ilvl w:val="0"/>
          <w:numId w:val="39"/>
        </w:numPr>
        <w:autoSpaceDE w:val="0"/>
        <w:autoSpaceDN w:val="0"/>
        <w:adjustRightInd w:val="0"/>
        <w:jc w:val="both"/>
      </w:pPr>
      <w:r w:rsidRPr="004A0900">
        <w:t>promovează şi întăreşte imaginea instituţiei publice în vederea generării unui climat de încredere şi simpatie din partea cetăţenilor, creează strategii de comunicare internă prin care să îmbunătăţească imaginea instituţiei publice pe care o reprezintă;</w:t>
      </w:r>
    </w:p>
    <w:p w:rsidR="00EA1266" w:rsidRPr="004A0900" w:rsidRDefault="00EA1266" w:rsidP="004A0900">
      <w:pPr>
        <w:widowControl w:val="0"/>
        <w:numPr>
          <w:ilvl w:val="0"/>
          <w:numId w:val="39"/>
        </w:numPr>
        <w:autoSpaceDE w:val="0"/>
        <w:autoSpaceDN w:val="0"/>
        <w:adjustRightInd w:val="0"/>
        <w:jc w:val="both"/>
      </w:pPr>
      <w:r w:rsidRPr="004A0900">
        <w:t>întreţine relaţii de colaborare cu organizaţii profesionale diverse pe probleme de relaţii publice; realizează şi actualizează conţinutul paginii web a instituţiei, cu concursul serviciilor de specialitate din cadrul instituţiei şi a firmelor specializate;</w:t>
      </w:r>
    </w:p>
    <w:p w:rsidR="00EA1266" w:rsidRPr="004A0900" w:rsidRDefault="00EA1266" w:rsidP="004A0900">
      <w:pPr>
        <w:widowControl w:val="0"/>
        <w:numPr>
          <w:ilvl w:val="0"/>
          <w:numId w:val="39"/>
        </w:numPr>
        <w:autoSpaceDE w:val="0"/>
        <w:autoSpaceDN w:val="0"/>
        <w:adjustRightInd w:val="0"/>
        <w:jc w:val="both"/>
      </w:pPr>
      <w:r w:rsidRPr="004A0900">
        <w:t xml:space="preserve">redactează şi difuzează comunicatele de presă in colaborare cu biroul de presa al Primariei Sectorului 1 despre activitatea instituţiei publice; </w:t>
      </w:r>
    </w:p>
    <w:p w:rsidR="00EA1266" w:rsidRPr="004A0900" w:rsidRDefault="00EA1266" w:rsidP="004A0900">
      <w:pPr>
        <w:widowControl w:val="0"/>
        <w:numPr>
          <w:ilvl w:val="0"/>
          <w:numId w:val="39"/>
        </w:numPr>
        <w:autoSpaceDE w:val="0"/>
        <w:autoSpaceDN w:val="0"/>
        <w:adjustRightInd w:val="0"/>
        <w:jc w:val="both"/>
      </w:pPr>
      <w:r w:rsidRPr="004A0900">
        <w:t>verifică zilnic corespondenţa primită prin poşta electronică a compartimentului şi gestionează astfel, corespondenţa potrivit circuitului legal al documentelor;</w:t>
      </w:r>
    </w:p>
    <w:p w:rsidR="00EA1266" w:rsidRPr="004A0900" w:rsidRDefault="00EA1266" w:rsidP="004A0900">
      <w:pPr>
        <w:widowControl w:val="0"/>
        <w:numPr>
          <w:ilvl w:val="0"/>
          <w:numId w:val="39"/>
        </w:numPr>
        <w:autoSpaceDE w:val="0"/>
        <w:autoSpaceDN w:val="0"/>
        <w:adjustRightInd w:val="0"/>
        <w:jc w:val="both"/>
      </w:pPr>
      <w:r w:rsidRPr="004A0900">
        <w:t>se informează cu privire la modificările/completările actelor normative incidente în activitatea compartimentului şi/sau a instituţiei, precum şi a oricăror apariţii normative specifice activităţii instituţiei, ca urmare a informărilor primite de compartimentul juridic;</w:t>
      </w:r>
    </w:p>
    <w:p w:rsidR="00EA1266" w:rsidRPr="004A0900" w:rsidRDefault="00EA1266" w:rsidP="004A0900">
      <w:pPr>
        <w:widowControl w:val="0"/>
        <w:numPr>
          <w:ilvl w:val="0"/>
          <w:numId w:val="39"/>
        </w:numPr>
        <w:autoSpaceDE w:val="0"/>
        <w:autoSpaceDN w:val="0"/>
        <w:adjustRightInd w:val="0"/>
        <w:jc w:val="both"/>
      </w:pPr>
      <w:r w:rsidRPr="004A0900">
        <w:t>se abţine de la orice faptă care ar putea să aducă prejudicii instituţiei;</w:t>
      </w:r>
    </w:p>
    <w:p w:rsidR="00EA1266" w:rsidRPr="004A0900" w:rsidRDefault="00EA1266" w:rsidP="004A0900">
      <w:pPr>
        <w:widowControl w:val="0"/>
        <w:numPr>
          <w:ilvl w:val="0"/>
          <w:numId w:val="39"/>
        </w:numPr>
        <w:autoSpaceDE w:val="0"/>
        <w:autoSpaceDN w:val="0"/>
        <w:adjustRightInd w:val="0"/>
        <w:jc w:val="both"/>
      </w:pPr>
      <w:r w:rsidRPr="004A0900">
        <w:t>răspunde de realizarea la timp şi întocmai a atribuţiilor ce-i revin potrivit legii, programelor aprobate şi dispuse expres de către conducerea instituţiei;</w:t>
      </w:r>
    </w:p>
    <w:p w:rsidR="00EA1266" w:rsidRPr="004A0900" w:rsidRDefault="00EA1266" w:rsidP="004A0900">
      <w:pPr>
        <w:widowControl w:val="0"/>
        <w:numPr>
          <w:ilvl w:val="0"/>
          <w:numId w:val="39"/>
        </w:numPr>
        <w:autoSpaceDE w:val="0"/>
        <w:autoSpaceDN w:val="0"/>
        <w:adjustRightInd w:val="0"/>
        <w:jc w:val="both"/>
      </w:pPr>
      <w:r w:rsidRPr="004A0900">
        <w:t>respectă normele de conduită profesională;</w:t>
      </w:r>
    </w:p>
    <w:p w:rsidR="00EA1266" w:rsidRPr="004A0900" w:rsidRDefault="00EA1266" w:rsidP="004A0900">
      <w:pPr>
        <w:widowControl w:val="0"/>
        <w:numPr>
          <w:ilvl w:val="0"/>
          <w:numId w:val="39"/>
        </w:numPr>
        <w:autoSpaceDE w:val="0"/>
        <w:autoSpaceDN w:val="0"/>
        <w:adjustRightInd w:val="0"/>
        <w:jc w:val="both"/>
      </w:pPr>
      <w:r w:rsidRPr="004A0900">
        <w:t>răspunde de exercitarea atribuţiilor stabilite prin fişa postului;</w:t>
      </w:r>
    </w:p>
    <w:p w:rsidR="00EA1266" w:rsidRPr="004A0900" w:rsidRDefault="00EA1266" w:rsidP="004A0900">
      <w:pPr>
        <w:widowControl w:val="0"/>
        <w:numPr>
          <w:ilvl w:val="0"/>
          <w:numId w:val="39"/>
        </w:numPr>
        <w:autoSpaceDE w:val="0"/>
        <w:autoSpaceDN w:val="0"/>
        <w:adjustRightInd w:val="0"/>
        <w:jc w:val="both"/>
      </w:pPr>
      <w:r w:rsidRPr="004A0900">
        <w:t>răspunde de legalitatea şi corectitudinea actelor întocmite în baza fişei postului şi a dispoziţiilor legale;</w:t>
      </w:r>
    </w:p>
    <w:p w:rsidR="00EA1266" w:rsidRPr="004A0900" w:rsidRDefault="00EA1266" w:rsidP="004A0900">
      <w:pPr>
        <w:widowControl w:val="0"/>
        <w:numPr>
          <w:ilvl w:val="0"/>
          <w:numId w:val="39"/>
        </w:numPr>
        <w:autoSpaceDE w:val="0"/>
        <w:autoSpaceDN w:val="0"/>
        <w:adjustRightInd w:val="0"/>
        <w:jc w:val="both"/>
      </w:pPr>
      <w:r w:rsidRPr="004A0900">
        <w:t>reprezintă şi angajează instituţia numai în limita atribuţiilor de serviciu şi a mandatului care i s-a încredinţat de către conducerea acesteia;</w:t>
      </w:r>
    </w:p>
    <w:p w:rsidR="00EA1266" w:rsidRPr="004A0900" w:rsidRDefault="00EA1266" w:rsidP="004A0900">
      <w:pPr>
        <w:widowControl w:val="0"/>
        <w:numPr>
          <w:ilvl w:val="0"/>
          <w:numId w:val="39"/>
        </w:numPr>
        <w:autoSpaceDE w:val="0"/>
        <w:autoSpaceDN w:val="0"/>
        <w:adjustRightInd w:val="0"/>
        <w:jc w:val="both"/>
      </w:pPr>
      <w:r w:rsidRPr="004A0900">
        <w:t>propune documente tipizate şi proceduri de uz intern pentru activitatea compartimentului sau a instituţiei;</w:t>
      </w:r>
    </w:p>
    <w:p w:rsidR="00EA1266" w:rsidRPr="004A0900" w:rsidRDefault="00EA1266" w:rsidP="004A0900">
      <w:pPr>
        <w:widowControl w:val="0"/>
        <w:numPr>
          <w:ilvl w:val="0"/>
          <w:numId w:val="39"/>
        </w:numPr>
        <w:autoSpaceDE w:val="0"/>
        <w:autoSpaceDN w:val="0"/>
        <w:adjustRightInd w:val="0"/>
        <w:jc w:val="both"/>
      </w:pPr>
      <w:r w:rsidRPr="004A0900">
        <w:t>semnalează conducerii instituţiei orice problemă deosebită legată de activitatea acesteia, despre care ia cunoştinţă în timpul îndeplinirii sarcinilor sau în afara acestora, chiar dacă acestea nu vizează direct domeniul în care are responsabilităţi şi atribuţii.</w:t>
      </w:r>
    </w:p>
    <w:p w:rsidR="00EA1266" w:rsidRPr="004A0900" w:rsidRDefault="00EA1266" w:rsidP="004A0900">
      <w:pPr>
        <w:widowControl w:val="0"/>
        <w:autoSpaceDE w:val="0"/>
        <w:autoSpaceDN w:val="0"/>
        <w:adjustRightInd w:val="0"/>
        <w:jc w:val="center"/>
      </w:pPr>
    </w:p>
    <w:p w:rsidR="00EA1266" w:rsidRPr="004A0900" w:rsidRDefault="00EA1266" w:rsidP="004A0900">
      <w:pPr>
        <w:widowControl w:val="0"/>
        <w:autoSpaceDE w:val="0"/>
        <w:autoSpaceDN w:val="0"/>
        <w:adjustRightInd w:val="0"/>
        <w:jc w:val="center"/>
        <w:rPr>
          <w:b/>
          <w:bCs/>
        </w:rPr>
      </w:pPr>
      <w:r w:rsidRPr="004A0900">
        <w:rPr>
          <w:b/>
          <w:bCs/>
        </w:rPr>
        <w:t>La nivelul Direcţiei Inspecţie</w:t>
      </w:r>
    </w:p>
    <w:p w:rsidR="00EA1266" w:rsidRPr="004A0900" w:rsidRDefault="00EA1266" w:rsidP="001D11C7">
      <w:pPr>
        <w:widowControl w:val="0"/>
        <w:autoSpaceDE w:val="0"/>
        <w:autoSpaceDN w:val="0"/>
        <w:adjustRightInd w:val="0"/>
        <w:jc w:val="center"/>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30</w:t>
      </w:r>
    </w:p>
    <w:p w:rsidR="00EA1266" w:rsidRPr="004A0900" w:rsidRDefault="00EA1266" w:rsidP="00D6603B">
      <w:pPr>
        <w:widowControl w:val="0"/>
        <w:autoSpaceDE w:val="0"/>
        <w:autoSpaceDN w:val="0"/>
        <w:adjustRightInd w:val="0"/>
        <w:jc w:val="both"/>
        <w:rPr>
          <w:b/>
          <w:bCs/>
        </w:rPr>
      </w:pPr>
      <w:r w:rsidRPr="004A0900">
        <w:rPr>
          <w:b/>
          <w:bCs/>
        </w:rPr>
        <w:t>Serviciul Disciplina în Construcţii şi Afişaj Stradal cu:</w:t>
      </w:r>
    </w:p>
    <w:p w:rsidR="00EA1266" w:rsidRPr="004A0900" w:rsidRDefault="00EA1266" w:rsidP="001D11C7">
      <w:pPr>
        <w:widowControl w:val="0"/>
        <w:autoSpaceDE w:val="0"/>
        <w:autoSpaceDN w:val="0"/>
        <w:adjustRightInd w:val="0"/>
        <w:ind w:left="900"/>
        <w:jc w:val="both"/>
        <w:rPr>
          <w:b/>
          <w:bCs/>
        </w:rPr>
      </w:pPr>
      <w:r w:rsidRPr="004A0900">
        <w:rPr>
          <w:b/>
          <w:bCs/>
        </w:rPr>
        <w:t xml:space="preserve"> - Biroul Disciplina în Construcţii</w:t>
      </w:r>
    </w:p>
    <w:p w:rsidR="00EA1266" w:rsidRPr="004A0900" w:rsidRDefault="00EA1266" w:rsidP="001D11C7">
      <w:pPr>
        <w:widowControl w:val="0"/>
        <w:autoSpaceDE w:val="0"/>
        <w:autoSpaceDN w:val="0"/>
        <w:adjustRightInd w:val="0"/>
        <w:ind w:left="900"/>
        <w:jc w:val="both"/>
        <w:rPr>
          <w:b/>
          <w:bCs/>
        </w:rPr>
      </w:pPr>
      <w:r w:rsidRPr="004A0900">
        <w:rPr>
          <w:b/>
          <w:bCs/>
        </w:rPr>
        <w:t xml:space="preserve"> - Compartimentul Afişaj Stradal</w:t>
      </w:r>
    </w:p>
    <w:p w:rsidR="00EA1266" w:rsidRPr="004A0900" w:rsidRDefault="00EA1266" w:rsidP="001D11C7">
      <w:pPr>
        <w:widowControl w:val="0"/>
        <w:autoSpaceDE w:val="0"/>
        <w:autoSpaceDN w:val="0"/>
        <w:adjustRightInd w:val="0"/>
        <w:ind w:left="540"/>
        <w:jc w:val="both"/>
        <w:rPr>
          <w:b/>
          <w:bCs/>
        </w:rPr>
      </w:pPr>
    </w:p>
    <w:p w:rsidR="00EA1266" w:rsidRPr="004A0900" w:rsidRDefault="00EA1266" w:rsidP="001D11C7">
      <w:pPr>
        <w:widowControl w:val="0"/>
        <w:autoSpaceDE w:val="0"/>
        <w:autoSpaceDN w:val="0"/>
        <w:adjustRightInd w:val="0"/>
        <w:jc w:val="both"/>
        <w:rPr>
          <w:b/>
          <w:bCs/>
        </w:rPr>
      </w:pPr>
      <w:r w:rsidRPr="004A0900">
        <w:rPr>
          <w:b/>
          <w:bCs/>
        </w:rPr>
        <w:t>Serviciul Disciplina în Construcţii şi Afişaj Stradal are următoarele atribuţii, competenţe şi responsabilităţi:</w:t>
      </w:r>
    </w:p>
    <w:p w:rsidR="00EA1266" w:rsidRPr="004A0900" w:rsidRDefault="00EA1266" w:rsidP="001D11C7">
      <w:pPr>
        <w:widowControl w:val="0"/>
        <w:autoSpaceDE w:val="0"/>
        <w:autoSpaceDN w:val="0"/>
        <w:adjustRightInd w:val="0"/>
        <w:jc w:val="both"/>
        <w:rPr>
          <w:b/>
          <w:bCs/>
        </w:rPr>
      </w:pPr>
    </w:p>
    <w:p w:rsidR="00EA1266" w:rsidRPr="004A0900" w:rsidRDefault="00EA1266" w:rsidP="00A21782">
      <w:pPr>
        <w:widowControl w:val="0"/>
        <w:numPr>
          <w:ilvl w:val="0"/>
          <w:numId w:val="22"/>
        </w:numPr>
        <w:autoSpaceDE w:val="0"/>
        <w:autoSpaceDN w:val="0"/>
        <w:adjustRightInd w:val="0"/>
        <w:jc w:val="both"/>
      </w:pPr>
      <w:r w:rsidRPr="004A0900">
        <w:t>efectuează controale pentru identificarea lucrărilor de construcţii executate fără autorizaţie de construire sau desfiinţare, după caz, inclusiv a construcţiilor cu caracter provizoriu aflate pe raza administrativ teritoriala a sectorului 1, cu excepţia imobilelor reprezentând monumente istorice, inclusiv la anexele acestora, identificate in acelaşi imobil - teren si/sau construcţii, la construcţii amplasate in zone de protecţie a monumentelor si in zone construite protejate, stabilite potrivit legii, ori la construcţii cu valoare arhitecturala sau istorica deosebita, stabilite prin documentaţii de urbanism aprobate;</w:t>
      </w:r>
    </w:p>
    <w:p w:rsidR="00EA1266" w:rsidRPr="004A0900" w:rsidRDefault="00EA1266" w:rsidP="00A21782">
      <w:pPr>
        <w:widowControl w:val="0"/>
        <w:numPr>
          <w:ilvl w:val="0"/>
          <w:numId w:val="22"/>
        </w:numPr>
        <w:autoSpaceDE w:val="0"/>
        <w:autoSpaceDN w:val="0"/>
        <w:adjustRightInd w:val="0"/>
        <w:jc w:val="both"/>
      </w:pPr>
      <w:r w:rsidRPr="004A0900">
        <w:t xml:space="preserve">efectuează controale pentru identificarea persoanelor fizice sau juridice care nu respectă autorizaţia de executare a lucrărilor de reparaţii ale părţii carosabile şi pietonale; </w:t>
      </w:r>
    </w:p>
    <w:p w:rsidR="00EA1266" w:rsidRPr="004A0900" w:rsidRDefault="00EA1266" w:rsidP="00A21782">
      <w:pPr>
        <w:widowControl w:val="0"/>
        <w:numPr>
          <w:ilvl w:val="0"/>
          <w:numId w:val="22"/>
        </w:numPr>
        <w:autoSpaceDE w:val="0"/>
        <w:autoSpaceDN w:val="0"/>
        <w:adjustRightInd w:val="0"/>
        <w:jc w:val="both"/>
      </w:pPr>
      <w:r w:rsidRPr="004A0900">
        <w:t xml:space="preserve"> verifică respectarea normelor legale privind afişajul publicitar, afişajul electoral şi orice altă formă de afişaj/reclamă, inclusiv cele referitoare la amplasarea firmei la locul de desfăşurare a activităţii economice;</w:t>
      </w:r>
    </w:p>
    <w:p w:rsidR="00EA1266" w:rsidRPr="004A0900" w:rsidRDefault="00EA1266" w:rsidP="00A21782">
      <w:pPr>
        <w:widowControl w:val="0"/>
        <w:numPr>
          <w:ilvl w:val="0"/>
          <w:numId w:val="22"/>
        </w:numPr>
        <w:autoSpaceDE w:val="0"/>
        <w:autoSpaceDN w:val="0"/>
        <w:adjustRightInd w:val="0"/>
        <w:jc w:val="both"/>
      </w:pPr>
      <w:r w:rsidRPr="004A0900">
        <w:t xml:space="preserve"> verifica respectarea normelor legale privind orice alta forma de afisaj/reclama, inclusiv cele referitoare la amplasarea firmei la locul de desfăşurare a activităţii economice;</w:t>
      </w:r>
    </w:p>
    <w:p w:rsidR="00EA1266" w:rsidRPr="004A0900" w:rsidRDefault="00EA1266" w:rsidP="00A21782">
      <w:pPr>
        <w:widowControl w:val="0"/>
        <w:numPr>
          <w:ilvl w:val="0"/>
          <w:numId w:val="22"/>
        </w:numPr>
        <w:autoSpaceDE w:val="0"/>
        <w:autoSpaceDN w:val="0"/>
        <w:adjustRightInd w:val="0"/>
        <w:jc w:val="both"/>
      </w:pPr>
      <w:r w:rsidRPr="004A0900">
        <w:t xml:space="preserve">participă la acţiunile de demolare/dezmembrare/dinamitare a construcţiilor efectuate fără autorizaţie pe domeniul public sau privat al unităţii/subdiviziunii administrativ-teritoriale ori pe spaţii aflate în administrarea autorităţilor administraţiei publice locale sau a altor instituţii/servicii publice de interes local, prin asigurarea protecţiei perimetrului şi a libertăţii de acţiune a personalului care participă la aceste operaţiuni specifice; </w:t>
      </w:r>
    </w:p>
    <w:p w:rsidR="00EA1266" w:rsidRPr="004A0900" w:rsidRDefault="00EA1266" w:rsidP="00A21782">
      <w:pPr>
        <w:widowControl w:val="0"/>
        <w:numPr>
          <w:ilvl w:val="0"/>
          <w:numId w:val="22"/>
        </w:numPr>
        <w:autoSpaceDE w:val="0"/>
        <w:autoSpaceDN w:val="0"/>
        <w:adjustRightInd w:val="0"/>
        <w:jc w:val="both"/>
      </w:pPr>
      <w:r w:rsidRPr="004A0900">
        <w:t xml:space="preserve">constată, după caz, conform atribuţiilor stabilite prin lege, contravenţiile privind disciplina în domeniul autorizării executării lucrărilor în construcţii şi înaintează procesele-verbale de constatare a contravenţiilor, în vederea aplicării sancţiunii, şefului compartimentului de specialitate care coordonează activitatea de amenajare a teritoriului şi de urbanism sau, după caz, preşedintelui consiliului judeţean, primarului unităţii administrativ-teritoriale ori al sectorului municipiului Bucureşti în a cărui rază de competenţă s-a săvârşit contravenţia sau persoanei împuternicite de aceştia. </w:t>
      </w:r>
    </w:p>
    <w:p w:rsidR="00EA1266" w:rsidRPr="004A0900" w:rsidRDefault="00EA1266" w:rsidP="00A21782">
      <w:pPr>
        <w:widowControl w:val="0"/>
        <w:numPr>
          <w:ilvl w:val="0"/>
          <w:numId w:val="22"/>
        </w:numPr>
        <w:autoSpaceDE w:val="0"/>
        <w:autoSpaceDN w:val="0"/>
        <w:adjustRightInd w:val="0"/>
        <w:jc w:val="both"/>
      </w:pPr>
      <w:r w:rsidRPr="004A0900">
        <w:t>constata si sancţionează, conform legii, contravenţiile in domeniul construcţiilor si publicităţii nelegale, de orice fel;</w:t>
      </w:r>
    </w:p>
    <w:p w:rsidR="00EA1266" w:rsidRPr="004A0900" w:rsidRDefault="00EA1266" w:rsidP="00A21782">
      <w:pPr>
        <w:widowControl w:val="0"/>
        <w:numPr>
          <w:ilvl w:val="0"/>
          <w:numId w:val="22"/>
        </w:numPr>
        <w:autoSpaceDE w:val="0"/>
        <w:autoSpaceDN w:val="0"/>
        <w:adjustRightInd w:val="0"/>
        <w:jc w:val="both"/>
      </w:pPr>
      <w:r w:rsidRPr="004A0900">
        <w:t>întocmeşte procese verbale de constatare a contravenţiei si urmăreşte respectarea masurilor stabilite prin procesele verbale; in acest scop, tine legătura cu D.G.I.T.L. Sector 1 si, prin intermediul Biroului Juridic Contencios, cu instanţele de judecata si organele de politie;</w:t>
      </w:r>
    </w:p>
    <w:p w:rsidR="00EA1266" w:rsidRPr="004A0900" w:rsidRDefault="00EA1266" w:rsidP="00A21782">
      <w:pPr>
        <w:widowControl w:val="0"/>
        <w:numPr>
          <w:ilvl w:val="0"/>
          <w:numId w:val="22"/>
        </w:numPr>
        <w:autoSpaceDE w:val="0"/>
        <w:autoSpaceDN w:val="0"/>
        <w:adjustRightInd w:val="0"/>
        <w:jc w:val="both"/>
      </w:pPr>
      <w:r w:rsidRPr="004A0900">
        <w:t>efectuează verificări pe teren si in arhiva serviciilor din cadrul aparatului de specialitate al Primarului Sectorului 1, Administraţiei Domeniului Public Sector 1, Administraţiei Pieţelor Sector 1, Direcţiei Generala de Impozite si Taxe Locale, urmare a sesizărilor si reclamaţiilor persoanelor fizice si juridice, aplica masurile impuse prin legislaţia in domeniu si transmite, in termen legal, răspunsurile către petenţi;</w:t>
      </w:r>
    </w:p>
    <w:p w:rsidR="00EA1266" w:rsidRPr="004A0900" w:rsidRDefault="00EA1266" w:rsidP="00A21782">
      <w:pPr>
        <w:widowControl w:val="0"/>
        <w:numPr>
          <w:ilvl w:val="0"/>
          <w:numId w:val="22"/>
        </w:numPr>
        <w:autoSpaceDE w:val="0"/>
        <w:autoSpaceDN w:val="0"/>
        <w:adjustRightInd w:val="0"/>
        <w:jc w:val="both"/>
      </w:pPr>
      <w:r w:rsidRPr="004A0900">
        <w:t>participa la acţiuni concertate alături de organele de control ale administraţiei centrale si politiei naţionale;</w:t>
      </w:r>
    </w:p>
    <w:p w:rsidR="00EA1266" w:rsidRPr="004A0900" w:rsidRDefault="00EA1266" w:rsidP="00A21782">
      <w:pPr>
        <w:widowControl w:val="0"/>
        <w:numPr>
          <w:ilvl w:val="0"/>
          <w:numId w:val="22"/>
        </w:numPr>
        <w:autoSpaceDE w:val="0"/>
        <w:autoSpaceDN w:val="0"/>
        <w:adjustRightInd w:val="0"/>
        <w:jc w:val="both"/>
      </w:pPr>
      <w:r w:rsidRPr="004A0900">
        <w:t xml:space="preserve"> informează, periodic sau la cerere, conducerea Primăriei asupra situaţiei constatate cu ocazia controalelor; prezintă rapoarte Consiliului Local al Sectorului 1;</w:t>
      </w:r>
    </w:p>
    <w:p w:rsidR="00EA1266" w:rsidRPr="004A0900" w:rsidRDefault="00EA1266" w:rsidP="00A21782">
      <w:pPr>
        <w:widowControl w:val="0"/>
        <w:numPr>
          <w:ilvl w:val="0"/>
          <w:numId w:val="22"/>
        </w:numPr>
        <w:autoSpaceDE w:val="0"/>
        <w:autoSpaceDN w:val="0"/>
        <w:adjustRightInd w:val="0"/>
        <w:jc w:val="both"/>
      </w:pPr>
      <w:r w:rsidRPr="004A0900">
        <w:t>întocmeşte si fundamentează proiectele de hotărâri ale Consiliului Local al Sectorului 1 si proiectele de dispoziţii ale Primarului Sectorului 1 in domeniul sau de activitate;</w:t>
      </w:r>
    </w:p>
    <w:p w:rsidR="00EA1266" w:rsidRPr="004A0900" w:rsidRDefault="00EA1266" w:rsidP="00A21782">
      <w:pPr>
        <w:widowControl w:val="0"/>
        <w:numPr>
          <w:ilvl w:val="0"/>
          <w:numId w:val="22"/>
        </w:numPr>
        <w:autoSpaceDE w:val="0"/>
        <w:autoSpaceDN w:val="0"/>
        <w:adjustRightInd w:val="0"/>
        <w:jc w:val="both"/>
      </w:pPr>
      <w:r w:rsidRPr="004A0900">
        <w:t xml:space="preserve"> se ocupa de rezolvarea in termen legal a audientelor primite de către conducerea Primăriei, a directorului general si directorului executiv ai Politiei Locale Sector 1, conform competentelor;</w:t>
      </w:r>
    </w:p>
    <w:p w:rsidR="00EA1266" w:rsidRPr="004A0900" w:rsidRDefault="00EA1266" w:rsidP="00A21782">
      <w:pPr>
        <w:widowControl w:val="0"/>
        <w:numPr>
          <w:ilvl w:val="0"/>
          <w:numId w:val="22"/>
        </w:numPr>
        <w:autoSpaceDE w:val="0"/>
        <w:autoSpaceDN w:val="0"/>
        <w:adjustRightInd w:val="0"/>
        <w:jc w:val="both"/>
      </w:pPr>
      <w:r w:rsidRPr="004A0900">
        <w:t xml:space="preserve"> in vederea rezolvării sesizărilor primite, analizează si controlează documentele emise atât de aparatul propriu al Primăriei cat si de serviciile publice ale Sectorului 1;</w:t>
      </w:r>
    </w:p>
    <w:p w:rsidR="00EA1266" w:rsidRPr="004A0900" w:rsidRDefault="00EA1266" w:rsidP="00A21782">
      <w:pPr>
        <w:widowControl w:val="0"/>
        <w:numPr>
          <w:ilvl w:val="0"/>
          <w:numId w:val="22"/>
        </w:numPr>
        <w:autoSpaceDE w:val="0"/>
        <w:autoSpaceDN w:val="0"/>
        <w:adjustRightInd w:val="0"/>
        <w:jc w:val="both"/>
      </w:pPr>
      <w:r w:rsidRPr="004A0900">
        <w:t>urmăreşte disciplina in domeniul autorizării executării lucrărilor in construcţii;</w:t>
      </w:r>
    </w:p>
    <w:p w:rsidR="00EA1266" w:rsidRPr="004A0900" w:rsidRDefault="00EA1266" w:rsidP="00A21782">
      <w:pPr>
        <w:widowControl w:val="0"/>
        <w:numPr>
          <w:ilvl w:val="0"/>
          <w:numId w:val="22"/>
        </w:numPr>
        <w:autoSpaceDE w:val="0"/>
        <w:autoSpaceDN w:val="0"/>
        <w:adjustRightInd w:val="0"/>
        <w:jc w:val="both"/>
      </w:pPr>
      <w:r w:rsidRPr="004A0900">
        <w:t>urmăreşte si controlează executarea construcţiilor autorizate si încadrarea acestora in prevederile autorizaţie de construire existente;</w:t>
      </w:r>
    </w:p>
    <w:p w:rsidR="00EA1266" w:rsidRPr="004A0900" w:rsidRDefault="00EA1266" w:rsidP="00A21782">
      <w:pPr>
        <w:widowControl w:val="0"/>
        <w:numPr>
          <w:ilvl w:val="0"/>
          <w:numId w:val="22"/>
        </w:numPr>
        <w:autoSpaceDE w:val="0"/>
        <w:autoSpaceDN w:val="0"/>
        <w:adjustRightInd w:val="0"/>
        <w:jc w:val="both"/>
      </w:pPr>
      <w:r w:rsidRPr="004A0900">
        <w:t>constata si ia masurile legale in vigoare in cazul documentaţiilor de P.U.D. depuse spre analiza Consiliului Local al Sectorului 1, la cererea acestuia;</w:t>
      </w:r>
    </w:p>
    <w:p w:rsidR="00EA1266" w:rsidRPr="004A0900" w:rsidRDefault="00EA1266" w:rsidP="00A21782">
      <w:pPr>
        <w:widowControl w:val="0"/>
        <w:numPr>
          <w:ilvl w:val="0"/>
          <w:numId w:val="22"/>
        </w:numPr>
        <w:autoSpaceDE w:val="0"/>
        <w:autoSpaceDN w:val="0"/>
        <w:adjustRightInd w:val="0"/>
        <w:jc w:val="both"/>
      </w:pPr>
      <w:r w:rsidRPr="004A0900">
        <w:t xml:space="preserve"> efectuează operaţiunea de regularizare de taxa pentru autorizaţiile de construire/desfiinţate, emise de Primarul Sectorului 1;</w:t>
      </w:r>
    </w:p>
    <w:p w:rsidR="00EA1266" w:rsidRPr="004A0900" w:rsidRDefault="00EA1266" w:rsidP="00A21782">
      <w:pPr>
        <w:widowControl w:val="0"/>
        <w:numPr>
          <w:ilvl w:val="0"/>
          <w:numId w:val="22"/>
        </w:numPr>
        <w:autoSpaceDE w:val="0"/>
        <w:autoSpaceDN w:val="0"/>
        <w:adjustRightInd w:val="0"/>
        <w:jc w:val="both"/>
      </w:pPr>
      <w:r w:rsidRPr="004A0900">
        <w:t>desemnează inspectori anume abilităţi pentru a participa si executa demersurile conform legii la recepţia la terminarea lucrărilor de construire;</w:t>
      </w:r>
    </w:p>
    <w:p w:rsidR="00EA1266" w:rsidRPr="004A0900" w:rsidRDefault="00EA1266" w:rsidP="00A21782">
      <w:pPr>
        <w:widowControl w:val="0"/>
        <w:numPr>
          <w:ilvl w:val="0"/>
          <w:numId w:val="22"/>
        </w:numPr>
        <w:autoSpaceDE w:val="0"/>
        <w:autoSpaceDN w:val="0"/>
        <w:adjustRightInd w:val="0"/>
        <w:jc w:val="both"/>
      </w:pPr>
      <w:r w:rsidRPr="004A0900">
        <w:t xml:space="preserve"> ţine evidenta certificatelor de performanta energetica înregistrate la Politia Locala Sector 1;</w:t>
      </w:r>
    </w:p>
    <w:p w:rsidR="00EA1266" w:rsidRPr="004A0900" w:rsidRDefault="00EA1266" w:rsidP="00A21782">
      <w:pPr>
        <w:widowControl w:val="0"/>
        <w:numPr>
          <w:ilvl w:val="0"/>
          <w:numId w:val="22"/>
        </w:numPr>
        <w:autoSpaceDE w:val="0"/>
        <w:autoSpaceDN w:val="0"/>
        <w:adjustRightInd w:val="0"/>
        <w:jc w:val="both"/>
      </w:pPr>
      <w:r w:rsidRPr="004A0900">
        <w:t>emite certificate de atestare a lucrărilor de construire conform prevederilor Legii nr. 7/1996 – legea cadastrului si publicităţii imobiliare, completata cu Legea nr. 150/2015, in baza împuternicirilor acordate de primarul de sector;</w:t>
      </w:r>
    </w:p>
    <w:p w:rsidR="00EA1266" w:rsidRPr="004A0900" w:rsidRDefault="00EA1266" w:rsidP="00A21782">
      <w:pPr>
        <w:widowControl w:val="0"/>
        <w:numPr>
          <w:ilvl w:val="0"/>
          <w:numId w:val="22"/>
        </w:numPr>
        <w:autoSpaceDE w:val="0"/>
        <w:autoSpaceDN w:val="0"/>
        <w:adjustRightInd w:val="0"/>
        <w:jc w:val="both"/>
      </w:pPr>
      <w:r w:rsidRPr="004A0900">
        <w:t>controlează si sancţionează încălcări ale H.C.G.M.B. nr. 334/2003, privind instituirea in sarcina cetăţenilor Municipiului Bucureşti a unor obligaţii de reparare, întreţinere si izolare termica a locuinţelor;</w:t>
      </w:r>
    </w:p>
    <w:p w:rsidR="00EA1266" w:rsidRPr="004A0900" w:rsidRDefault="00EA1266" w:rsidP="00A21782">
      <w:pPr>
        <w:widowControl w:val="0"/>
        <w:numPr>
          <w:ilvl w:val="0"/>
          <w:numId w:val="22"/>
        </w:numPr>
        <w:autoSpaceDE w:val="0"/>
        <w:autoSpaceDN w:val="0"/>
        <w:adjustRightInd w:val="0"/>
        <w:jc w:val="both"/>
      </w:pPr>
      <w:r w:rsidRPr="004A0900">
        <w:t xml:space="preserve"> îndeplineşte orice alte sarcini prevăzute de lege sau dispuse de Primarul Sectorului 1, de directorul general al Politiei Locale Sector 1 directorul general adjunct si de directorul executiv al Direcţiei Inspecţie, in legătura cu domeniul de activitate.</w:t>
      </w:r>
    </w:p>
    <w:p w:rsidR="00EA1266" w:rsidRPr="004A0900" w:rsidRDefault="00EA1266" w:rsidP="00A21782">
      <w:pPr>
        <w:widowControl w:val="0"/>
        <w:numPr>
          <w:ilvl w:val="0"/>
          <w:numId w:val="22"/>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22"/>
        </w:numPr>
        <w:autoSpaceDE w:val="0"/>
        <w:autoSpaceDN w:val="0"/>
        <w:adjustRightInd w:val="0"/>
        <w:jc w:val="both"/>
      </w:pPr>
      <w:r w:rsidRPr="004A0900">
        <w:t>transmite specificațiile tehnice.</w:t>
      </w:r>
    </w:p>
    <w:p w:rsidR="00EA1266" w:rsidRPr="004A0900" w:rsidRDefault="00EA1266" w:rsidP="004A0900">
      <w:pPr>
        <w:widowControl w:val="0"/>
        <w:numPr>
          <w:ilvl w:val="0"/>
          <w:numId w:val="22"/>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4A0900">
      <w:pPr>
        <w:widowControl w:val="0"/>
        <w:numPr>
          <w:ilvl w:val="0"/>
          <w:numId w:val="22"/>
        </w:numPr>
        <w:autoSpaceDE w:val="0"/>
        <w:autoSpaceDN w:val="0"/>
        <w:adjustRightInd w:val="0"/>
        <w:jc w:val="both"/>
      </w:pPr>
      <w:r w:rsidRPr="004A0900">
        <w:t>ţine evidenţa statistică a sancţiunilor contravenţionale aplicate;</w:t>
      </w:r>
    </w:p>
    <w:p w:rsidR="00EA1266" w:rsidRPr="004A0900" w:rsidRDefault="00EA1266" w:rsidP="00F84DC6">
      <w:pPr>
        <w:widowControl w:val="0"/>
        <w:autoSpaceDE w:val="0"/>
        <w:autoSpaceDN w:val="0"/>
        <w:adjustRightInd w:val="0"/>
        <w:jc w:val="both"/>
      </w:pPr>
    </w:p>
    <w:p w:rsidR="00EA1266" w:rsidRPr="004A0900" w:rsidRDefault="00EA1266" w:rsidP="001D11C7">
      <w:pPr>
        <w:widowControl w:val="0"/>
        <w:autoSpaceDE w:val="0"/>
        <w:autoSpaceDN w:val="0"/>
        <w:adjustRightInd w:val="0"/>
        <w:ind w:left="180"/>
        <w:rPr>
          <w:b/>
          <w:bCs/>
          <w:u w:val="single"/>
        </w:rPr>
      </w:pPr>
      <w:r w:rsidRPr="004A0900">
        <w:rPr>
          <w:b/>
          <w:bCs/>
          <w:u w:val="single"/>
        </w:rPr>
        <w:t>Articolul 31</w:t>
      </w:r>
    </w:p>
    <w:p w:rsidR="00EA1266" w:rsidRPr="004A0900" w:rsidRDefault="00EA1266" w:rsidP="00D6603B">
      <w:pPr>
        <w:widowControl w:val="0"/>
        <w:autoSpaceDE w:val="0"/>
        <w:autoSpaceDN w:val="0"/>
        <w:adjustRightInd w:val="0"/>
        <w:rPr>
          <w:b/>
          <w:bCs/>
        </w:rPr>
      </w:pPr>
      <w:r w:rsidRPr="004A0900">
        <w:rPr>
          <w:b/>
          <w:bCs/>
        </w:rPr>
        <w:t>Biroul Disciplina în Construcţii are următoarele atribuţii, competenţe şi responsabilităţi:</w:t>
      </w:r>
    </w:p>
    <w:p w:rsidR="00EA1266" w:rsidRPr="004A0900" w:rsidRDefault="00EA1266" w:rsidP="001D11C7">
      <w:pPr>
        <w:widowControl w:val="0"/>
        <w:autoSpaceDE w:val="0"/>
        <w:autoSpaceDN w:val="0"/>
        <w:adjustRightInd w:val="0"/>
        <w:ind w:left="180"/>
      </w:pPr>
    </w:p>
    <w:p w:rsidR="00EA1266" w:rsidRPr="004A0900" w:rsidRDefault="00EA1266" w:rsidP="00A21782">
      <w:pPr>
        <w:widowControl w:val="0"/>
        <w:numPr>
          <w:ilvl w:val="0"/>
          <w:numId w:val="22"/>
        </w:numPr>
        <w:autoSpaceDE w:val="0"/>
        <w:autoSpaceDN w:val="0"/>
        <w:adjustRightInd w:val="0"/>
        <w:jc w:val="both"/>
      </w:pPr>
      <w:r w:rsidRPr="004A0900">
        <w:t>constată contravenţii în cazul nerespectării normelor privind executarea lucrărilor de construcţii şi stabilesc măsurile necesare intrării în legalitate, în condiţiile legii;</w:t>
      </w:r>
    </w:p>
    <w:p w:rsidR="00EA1266" w:rsidRPr="004A0900" w:rsidRDefault="00EA1266" w:rsidP="00A21782">
      <w:pPr>
        <w:widowControl w:val="0"/>
        <w:numPr>
          <w:ilvl w:val="0"/>
          <w:numId w:val="22"/>
        </w:numPr>
        <w:autoSpaceDE w:val="0"/>
        <w:autoSpaceDN w:val="0"/>
        <w:adjustRightInd w:val="0"/>
        <w:jc w:val="both"/>
      </w:pPr>
      <w:r w:rsidRPr="004A0900">
        <w:t xml:space="preserve"> verifică existenţa autorizaţiei de construire şi respectarea documentaţiei tehnice autorizate pentru lucrările de construcţii; </w:t>
      </w:r>
    </w:p>
    <w:p w:rsidR="00EA1266" w:rsidRPr="004A0900" w:rsidRDefault="00EA1266" w:rsidP="00A21782">
      <w:pPr>
        <w:widowControl w:val="0"/>
        <w:numPr>
          <w:ilvl w:val="0"/>
          <w:numId w:val="22"/>
        </w:numPr>
        <w:autoSpaceDE w:val="0"/>
        <w:autoSpaceDN w:val="0"/>
        <w:adjustRightInd w:val="0"/>
        <w:jc w:val="both"/>
      </w:pPr>
      <w:r w:rsidRPr="004A0900">
        <w:t xml:space="preserve">verifică legalitatea amplasării materialelor publicitare; </w:t>
      </w:r>
    </w:p>
    <w:p w:rsidR="00EA1266" w:rsidRPr="004A0900" w:rsidRDefault="00EA1266" w:rsidP="00A21782">
      <w:pPr>
        <w:widowControl w:val="0"/>
        <w:numPr>
          <w:ilvl w:val="0"/>
          <w:numId w:val="22"/>
        </w:numPr>
        <w:autoSpaceDE w:val="0"/>
        <w:autoSpaceDN w:val="0"/>
        <w:adjustRightInd w:val="0"/>
        <w:jc w:val="both"/>
      </w:pPr>
      <w:r w:rsidRPr="004A0900">
        <w:t xml:space="preserve">verifică şi identifică imobilele şi împrejmuirile aflate în stadiu avansat de degradare; </w:t>
      </w:r>
    </w:p>
    <w:p w:rsidR="00EA1266" w:rsidRPr="004A0900" w:rsidRDefault="00EA1266" w:rsidP="00A21782">
      <w:pPr>
        <w:widowControl w:val="0"/>
        <w:numPr>
          <w:ilvl w:val="0"/>
          <w:numId w:val="22"/>
        </w:numPr>
        <w:autoSpaceDE w:val="0"/>
        <w:autoSpaceDN w:val="0"/>
        <w:adjustRightInd w:val="0"/>
        <w:jc w:val="both"/>
      </w:pPr>
      <w:r w:rsidRPr="004A0900">
        <w:t>verifică şi soluţionează sesizările şi reclamaţiile primite din partea cetăţenilor, legate de problemele specifice compartimentului;</w:t>
      </w:r>
    </w:p>
    <w:p w:rsidR="00EA1266" w:rsidRPr="004A0900" w:rsidRDefault="00EA1266" w:rsidP="00A21782">
      <w:pPr>
        <w:widowControl w:val="0"/>
        <w:numPr>
          <w:ilvl w:val="0"/>
          <w:numId w:val="22"/>
        </w:numPr>
        <w:autoSpaceDE w:val="0"/>
        <w:autoSpaceDN w:val="0"/>
        <w:adjustRightInd w:val="0"/>
        <w:jc w:val="both"/>
      </w:pPr>
      <w:r w:rsidRPr="004A0900">
        <w:t>efectuează controale pentru identificarea lucrărilor de construcţii executate fara autorizaţie de construire sau desfiinţare, după caz, de către persoane fizice sau juridice, inclusiv a construcţiilor cu caracter provizoriu aflate pe raza administrativ teritoriala a sectorului 1, cu excepţia imobilelor reprezentând monumente istorice, inclusiv la anexele acestora, identificate in acelaşi imobil - teren si/sau construcţii, la construcţii amplasate in zone de protecţie a monumentelor si in zone construite protejate, stabilite potrivit legii, ori la construcţii cu valoare arhitecturala sau istorica deosebita, stabilite prin documentaţii de urbanism aprobate;</w:t>
      </w:r>
    </w:p>
    <w:p w:rsidR="00EA1266" w:rsidRPr="004A0900" w:rsidRDefault="00EA1266" w:rsidP="00A21782">
      <w:pPr>
        <w:widowControl w:val="0"/>
        <w:numPr>
          <w:ilvl w:val="0"/>
          <w:numId w:val="22"/>
        </w:numPr>
        <w:autoSpaceDE w:val="0"/>
        <w:autoSpaceDN w:val="0"/>
        <w:adjustRightInd w:val="0"/>
        <w:jc w:val="both"/>
      </w:pPr>
      <w:r w:rsidRPr="004A0900">
        <w:t xml:space="preserve"> efectuează controale pentru identificarea persoanelor fizice sau juridice, care nu respecta autorizaţia de executare a lucrărilor de reparaţii ale părţii carosabile si pietonale;</w:t>
      </w:r>
    </w:p>
    <w:p w:rsidR="00EA1266" w:rsidRPr="004A0900" w:rsidRDefault="00EA1266" w:rsidP="00A21782">
      <w:pPr>
        <w:widowControl w:val="0"/>
        <w:numPr>
          <w:ilvl w:val="0"/>
          <w:numId w:val="22"/>
        </w:numPr>
        <w:autoSpaceDE w:val="0"/>
        <w:autoSpaceDN w:val="0"/>
        <w:adjustRightInd w:val="0"/>
        <w:jc w:val="both"/>
      </w:pPr>
      <w:r w:rsidRPr="004A0900">
        <w:t xml:space="preserve"> participa la acţiunile de demolare/dezmembrare/dinamitare a construcţiilor executate fara autorizaţie pe domeniul public sau privat al unităţii/subdiviziunii administrativ-teritoriale, inclusiv suporturile destinate afişajului de orice fel, ori pe spatii aflate in administrarea autorităţilor administraţiei publice locale sau a altor instituţii/servicii publice de interes local, prin asigurarea protecţiei perimetrului si a libertăţii de acţiune a personalului care participa la aceste operaţiuni specifice;</w:t>
      </w:r>
    </w:p>
    <w:p w:rsidR="00EA1266" w:rsidRPr="004A0900" w:rsidRDefault="00EA1266" w:rsidP="00A21782">
      <w:pPr>
        <w:widowControl w:val="0"/>
        <w:numPr>
          <w:ilvl w:val="0"/>
          <w:numId w:val="22"/>
        </w:numPr>
        <w:autoSpaceDE w:val="0"/>
        <w:autoSpaceDN w:val="0"/>
        <w:adjustRightInd w:val="0"/>
        <w:jc w:val="both"/>
      </w:pPr>
      <w:r w:rsidRPr="004A0900">
        <w:t>constata si sancţionează, conform legii, contravenţiile in domeniul construcţiilor si publicităţii nelegale, de orice fel;</w:t>
      </w:r>
    </w:p>
    <w:p w:rsidR="00EA1266" w:rsidRPr="004A0900" w:rsidRDefault="00EA1266" w:rsidP="00A21782">
      <w:pPr>
        <w:widowControl w:val="0"/>
        <w:numPr>
          <w:ilvl w:val="0"/>
          <w:numId w:val="22"/>
        </w:numPr>
        <w:autoSpaceDE w:val="0"/>
        <w:autoSpaceDN w:val="0"/>
        <w:adjustRightInd w:val="0"/>
        <w:jc w:val="both"/>
      </w:pPr>
      <w:r w:rsidRPr="004A0900">
        <w:t>întocmeşte procese verbale de constatare a contravenţiei si urmăreşte respectarea masurilor stabilite prin procesele verbale; in acest scop, tine legătura cu D.G.I.T.L. Sector 1 si, prin intermediul Biroului Juridic Contencios, cu instanţele de judecata si organele de politie;</w:t>
      </w:r>
    </w:p>
    <w:p w:rsidR="00EA1266" w:rsidRPr="004A0900" w:rsidRDefault="00EA1266" w:rsidP="00A21782">
      <w:pPr>
        <w:widowControl w:val="0"/>
        <w:numPr>
          <w:ilvl w:val="0"/>
          <w:numId w:val="22"/>
        </w:numPr>
        <w:autoSpaceDE w:val="0"/>
        <w:autoSpaceDN w:val="0"/>
        <w:adjustRightInd w:val="0"/>
        <w:jc w:val="both"/>
      </w:pPr>
      <w:r w:rsidRPr="004A0900">
        <w:t>efectuează verificări pe teren si in arhiva serviciilor din cadrul aparatului de specialitate al Primarului Sectorului 1, Administraţiei Domeniului Public Sector 1, Administraţiei Pieţelor Sector 1, Direcţiei Generala de Impozite si Taxe Locale, urmare a sesizărilor si reclamaţiilor persoanelor fizice si juridice, aplica masurile impuse prin legislaţia in domeniu si transmite, in termen legal, răspunsurile către petenţi;</w:t>
      </w:r>
    </w:p>
    <w:p w:rsidR="00EA1266" w:rsidRPr="004A0900" w:rsidRDefault="00EA1266" w:rsidP="00A21782">
      <w:pPr>
        <w:widowControl w:val="0"/>
        <w:numPr>
          <w:ilvl w:val="0"/>
          <w:numId w:val="22"/>
        </w:numPr>
        <w:autoSpaceDE w:val="0"/>
        <w:autoSpaceDN w:val="0"/>
        <w:adjustRightInd w:val="0"/>
        <w:jc w:val="both"/>
      </w:pPr>
      <w:r w:rsidRPr="004A0900">
        <w:t>participa la acţiuni concertate alături de organele de control ale administraţiei centrale si politiei naţionale;</w:t>
      </w:r>
    </w:p>
    <w:p w:rsidR="00EA1266" w:rsidRPr="004A0900" w:rsidRDefault="00EA1266" w:rsidP="00A21782">
      <w:pPr>
        <w:widowControl w:val="0"/>
        <w:numPr>
          <w:ilvl w:val="0"/>
          <w:numId w:val="22"/>
        </w:numPr>
        <w:autoSpaceDE w:val="0"/>
        <w:autoSpaceDN w:val="0"/>
        <w:adjustRightInd w:val="0"/>
        <w:jc w:val="both"/>
      </w:pPr>
      <w:r w:rsidRPr="004A0900">
        <w:t>informează, periodic sau la cerere, conducerea Primăriei asupra situaţiei constatate cu ocazia controalelor; prezintă rapoarte Consiliului Local al Sectorului 1;</w:t>
      </w:r>
    </w:p>
    <w:p w:rsidR="00EA1266" w:rsidRPr="004A0900" w:rsidRDefault="00EA1266" w:rsidP="00A21782">
      <w:pPr>
        <w:widowControl w:val="0"/>
        <w:numPr>
          <w:ilvl w:val="0"/>
          <w:numId w:val="22"/>
        </w:numPr>
        <w:autoSpaceDE w:val="0"/>
        <w:autoSpaceDN w:val="0"/>
        <w:adjustRightInd w:val="0"/>
        <w:jc w:val="both"/>
      </w:pPr>
      <w:r w:rsidRPr="004A0900">
        <w:t>întocmeşte si fundamentează proiectele de hotărâri ale Consiliului Local al Sectorului 1 si proiectele de dispoziţii ale Primarului Sectorului 1 in domeniul sau de activitate;</w:t>
      </w:r>
    </w:p>
    <w:p w:rsidR="00EA1266" w:rsidRPr="004A0900" w:rsidRDefault="00EA1266" w:rsidP="00A21782">
      <w:pPr>
        <w:widowControl w:val="0"/>
        <w:numPr>
          <w:ilvl w:val="0"/>
          <w:numId w:val="22"/>
        </w:numPr>
        <w:autoSpaceDE w:val="0"/>
        <w:autoSpaceDN w:val="0"/>
        <w:adjustRightInd w:val="0"/>
        <w:jc w:val="both"/>
      </w:pPr>
      <w:r w:rsidRPr="004A0900">
        <w:t>se ocupa de rezolvarea in termen legal a audientelor primite de către conducerea Primăriei, a directorului general si directorului executiv ai Politiei Locale Sector 1, conform competentelor;</w:t>
      </w:r>
    </w:p>
    <w:p w:rsidR="00EA1266" w:rsidRPr="004A0900" w:rsidRDefault="00EA1266" w:rsidP="00A21782">
      <w:pPr>
        <w:widowControl w:val="0"/>
        <w:numPr>
          <w:ilvl w:val="0"/>
          <w:numId w:val="22"/>
        </w:numPr>
        <w:autoSpaceDE w:val="0"/>
        <w:autoSpaceDN w:val="0"/>
        <w:adjustRightInd w:val="0"/>
        <w:jc w:val="both"/>
      </w:pPr>
      <w:r w:rsidRPr="004A0900">
        <w:t xml:space="preserve"> in vederea rezolvării sesizărilor primite, analizează si controlează documentele emise atât de aparatul propriu al Primăriei cat si de serviciile publice ale Sectorului 1;</w:t>
      </w:r>
    </w:p>
    <w:p w:rsidR="00EA1266" w:rsidRPr="004A0900" w:rsidRDefault="00EA1266" w:rsidP="00A21782">
      <w:pPr>
        <w:widowControl w:val="0"/>
        <w:numPr>
          <w:ilvl w:val="0"/>
          <w:numId w:val="22"/>
        </w:numPr>
        <w:autoSpaceDE w:val="0"/>
        <w:autoSpaceDN w:val="0"/>
        <w:adjustRightInd w:val="0"/>
        <w:jc w:val="both"/>
      </w:pPr>
      <w:r w:rsidRPr="004A0900">
        <w:t xml:space="preserve"> urmăreşte disciplina in domeniul autorizării executării lucrărilor in construcţii;</w:t>
      </w:r>
    </w:p>
    <w:p w:rsidR="00EA1266" w:rsidRPr="004A0900" w:rsidRDefault="00EA1266" w:rsidP="00A21782">
      <w:pPr>
        <w:widowControl w:val="0"/>
        <w:numPr>
          <w:ilvl w:val="0"/>
          <w:numId w:val="22"/>
        </w:numPr>
        <w:autoSpaceDE w:val="0"/>
        <w:autoSpaceDN w:val="0"/>
        <w:adjustRightInd w:val="0"/>
        <w:jc w:val="both"/>
      </w:pPr>
      <w:r w:rsidRPr="004A0900">
        <w:t>urmăreşte si controlează executarea construcţiilor autorizate si încadrarea acestora in prevederile autorizaţie de construire existente;</w:t>
      </w:r>
    </w:p>
    <w:p w:rsidR="00EA1266" w:rsidRPr="004A0900" w:rsidRDefault="00EA1266" w:rsidP="00A21782">
      <w:pPr>
        <w:widowControl w:val="0"/>
        <w:numPr>
          <w:ilvl w:val="0"/>
          <w:numId w:val="22"/>
        </w:numPr>
        <w:autoSpaceDE w:val="0"/>
        <w:autoSpaceDN w:val="0"/>
        <w:adjustRightInd w:val="0"/>
        <w:jc w:val="both"/>
      </w:pPr>
      <w:r w:rsidRPr="004A0900">
        <w:t>constata si ia masurile legale in vigoare in cazul documentaţiilor de P.U.D. depuse spre analiza Consiliului Local al Sectorului 1, la cererea acestuia;</w:t>
      </w:r>
    </w:p>
    <w:p w:rsidR="00EA1266" w:rsidRPr="004A0900" w:rsidRDefault="00EA1266" w:rsidP="00A21782">
      <w:pPr>
        <w:widowControl w:val="0"/>
        <w:numPr>
          <w:ilvl w:val="0"/>
          <w:numId w:val="22"/>
        </w:numPr>
        <w:autoSpaceDE w:val="0"/>
        <w:autoSpaceDN w:val="0"/>
        <w:adjustRightInd w:val="0"/>
        <w:jc w:val="both"/>
      </w:pPr>
      <w:r w:rsidRPr="004A0900">
        <w:t>controlează si sancţionează încălcări ale H.C.G.M.B. nr. 334/2003, privind instituirea in sarcina cetăţenilor Municipiului Bucureşti a unor obligaţii de reparare, întreţinere si izolare termica a locuinţelor;</w:t>
      </w:r>
    </w:p>
    <w:p w:rsidR="00EA1266" w:rsidRPr="004A0900" w:rsidRDefault="00EA1266" w:rsidP="00A21782">
      <w:pPr>
        <w:widowControl w:val="0"/>
        <w:numPr>
          <w:ilvl w:val="0"/>
          <w:numId w:val="22"/>
        </w:numPr>
        <w:autoSpaceDE w:val="0"/>
        <w:autoSpaceDN w:val="0"/>
        <w:adjustRightInd w:val="0"/>
        <w:jc w:val="both"/>
      </w:pPr>
      <w:r w:rsidRPr="004A0900">
        <w:t>îndeplineşte orice alte sarcini prevăzute de lege sau dispuse de Primarul Sectorului 1, de directorul general al Politiei Locale Sector 1 si de directorul executiv al Direcţiei Inspecţie, in legătura cu domeniul de activitate.</w:t>
      </w:r>
    </w:p>
    <w:p w:rsidR="00EA1266" w:rsidRPr="004A0900" w:rsidRDefault="00EA1266" w:rsidP="004A0900">
      <w:pPr>
        <w:widowControl w:val="0"/>
        <w:numPr>
          <w:ilvl w:val="0"/>
          <w:numId w:val="22"/>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4A0900">
      <w:pPr>
        <w:widowControl w:val="0"/>
        <w:numPr>
          <w:ilvl w:val="0"/>
          <w:numId w:val="22"/>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ind w:left="180"/>
      </w:pPr>
    </w:p>
    <w:p w:rsidR="00EA1266" w:rsidRPr="004A0900" w:rsidRDefault="00EA1266" w:rsidP="001D11C7">
      <w:pPr>
        <w:widowControl w:val="0"/>
        <w:autoSpaceDE w:val="0"/>
        <w:autoSpaceDN w:val="0"/>
        <w:adjustRightInd w:val="0"/>
        <w:ind w:left="180"/>
        <w:rPr>
          <w:b/>
          <w:bCs/>
          <w:u w:val="single"/>
        </w:rPr>
      </w:pPr>
      <w:r w:rsidRPr="004A0900">
        <w:rPr>
          <w:b/>
          <w:bCs/>
          <w:u w:val="single"/>
        </w:rPr>
        <w:t>Articolul 32</w:t>
      </w:r>
    </w:p>
    <w:p w:rsidR="00EA1266" w:rsidRPr="004A0900" w:rsidRDefault="00EA1266" w:rsidP="00D6603B">
      <w:pPr>
        <w:widowControl w:val="0"/>
        <w:autoSpaceDE w:val="0"/>
        <w:autoSpaceDN w:val="0"/>
        <w:adjustRightInd w:val="0"/>
        <w:rPr>
          <w:b/>
          <w:bCs/>
        </w:rPr>
      </w:pPr>
      <w:r w:rsidRPr="004A0900">
        <w:rPr>
          <w:b/>
          <w:bCs/>
        </w:rPr>
        <w:t xml:space="preserve">   Compartimentul Afişaj Stradal are următoarele atribuţii, competenţe şi responsabilităţi:</w:t>
      </w:r>
    </w:p>
    <w:p w:rsidR="00EA1266" w:rsidRPr="004A0900" w:rsidRDefault="00EA1266" w:rsidP="00F84DC6">
      <w:pPr>
        <w:widowControl w:val="0"/>
        <w:autoSpaceDE w:val="0"/>
        <w:autoSpaceDN w:val="0"/>
        <w:adjustRightInd w:val="0"/>
        <w:ind w:left="180"/>
        <w:jc w:val="both"/>
      </w:pPr>
    </w:p>
    <w:p w:rsidR="00EA1266" w:rsidRPr="004A0900" w:rsidRDefault="00EA1266" w:rsidP="00A21782">
      <w:pPr>
        <w:widowControl w:val="0"/>
        <w:numPr>
          <w:ilvl w:val="0"/>
          <w:numId w:val="22"/>
        </w:numPr>
        <w:autoSpaceDE w:val="0"/>
        <w:autoSpaceDN w:val="0"/>
        <w:adjustRightInd w:val="0"/>
        <w:jc w:val="both"/>
      </w:pPr>
      <w:r w:rsidRPr="004A0900">
        <w:t>verifica respectarea normelor legale privind afişajul publicitar;</w:t>
      </w:r>
    </w:p>
    <w:p w:rsidR="00EA1266" w:rsidRPr="004A0900" w:rsidRDefault="00EA1266" w:rsidP="00A21782">
      <w:pPr>
        <w:widowControl w:val="0"/>
        <w:numPr>
          <w:ilvl w:val="0"/>
          <w:numId w:val="22"/>
        </w:numPr>
        <w:autoSpaceDE w:val="0"/>
        <w:autoSpaceDN w:val="0"/>
        <w:adjustRightInd w:val="0"/>
        <w:jc w:val="both"/>
      </w:pPr>
      <w:r w:rsidRPr="004A0900">
        <w:t>verifica respectarea normelor legale privind afişajul electoral;</w:t>
      </w:r>
    </w:p>
    <w:p w:rsidR="00EA1266" w:rsidRPr="004A0900" w:rsidRDefault="00EA1266" w:rsidP="00A21782">
      <w:pPr>
        <w:widowControl w:val="0"/>
        <w:numPr>
          <w:ilvl w:val="0"/>
          <w:numId w:val="22"/>
        </w:numPr>
        <w:autoSpaceDE w:val="0"/>
        <w:autoSpaceDN w:val="0"/>
        <w:adjustRightInd w:val="0"/>
        <w:jc w:val="both"/>
      </w:pPr>
      <w:r w:rsidRPr="004A0900">
        <w:t>verifica respectarea normelor legale privind orice alta forma de afisaj/reclama, inclusiv cele referitoare la amplasarea firmei la locul de desfăşurare a activităţii economice;</w:t>
      </w:r>
    </w:p>
    <w:p w:rsidR="00EA1266" w:rsidRPr="004A0900" w:rsidRDefault="00EA1266" w:rsidP="00A21782">
      <w:pPr>
        <w:widowControl w:val="0"/>
        <w:numPr>
          <w:ilvl w:val="0"/>
          <w:numId w:val="22"/>
        </w:numPr>
        <w:autoSpaceDE w:val="0"/>
        <w:autoSpaceDN w:val="0"/>
        <w:adjustRightInd w:val="0"/>
        <w:jc w:val="both"/>
      </w:pPr>
      <w:r w:rsidRPr="004A0900">
        <w:t>participa la acţiunile de demolare/dezmembrare/dinamitare a construcţiilor executate fara autorizaţie pe domeniul public sau privat al unităţii/subdiviziunii administrativ-teritoriale, inclusiv suporturile destinate afişajului de orice fel, ori pe spatii aflate in administrarea autorităţilor administraţiei publice locale sau a altor instituţii/servicii publice de interes local, prin asigurarea protecţiei perimetrului si a libertăţii de acţiune a personalului care participa la aceste operaţiuni specifice;</w:t>
      </w:r>
    </w:p>
    <w:p w:rsidR="00EA1266" w:rsidRPr="004A0900" w:rsidRDefault="00EA1266" w:rsidP="00A21782">
      <w:pPr>
        <w:widowControl w:val="0"/>
        <w:numPr>
          <w:ilvl w:val="0"/>
          <w:numId w:val="22"/>
        </w:numPr>
        <w:autoSpaceDE w:val="0"/>
        <w:autoSpaceDN w:val="0"/>
        <w:adjustRightInd w:val="0"/>
        <w:jc w:val="both"/>
      </w:pPr>
      <w:r w:rsidRPr="004A0900">
        <w:t>constata si sancţionează, conform legii, contravenţiile in domeniul construcţiilor si publicităţii nelegale, de orice fel;</w:t>
      </w:r>
    </w:p>
    <w:p w:rsidR="00EA1266" w:rsidRPr="004A0900" w:rsidRDefault="00EA1266" w:rsidP="00A21782">
      <w:pPr>
        <w:widowControl w:val="0"/>
        <w:numPr>
          <w:ilvl w:val="0"/>
          <w:numId w:val="22"/>
        </w:numPr>
        <w:autoSpaceDE w:val="0"/>
        <w:autoSpaceDN w:val="0"/>
        <w:adjustRightInd w:val="0"/>
        <w:jc w:val="both"/>
      </w:pPr>
      <w:r w:rsidRPr="004A0900">
        <w:t>întocmeşte procese verbale de constatare a contravenţiei si urmăreşte respectarea masurilor stabilite prin procesele verbale; in acest scop, tine legătura cu D.G.I.T.L. Sector 1 si, prin intermediul Biroului Juridic Contencios, cu instanţele de judecata si organele de politie;</w:t>
      </w:r>
    </w:p>
    <w:p w:rsidR="00EA1266" w:rsidRPr="004A0900" w:rsidRDefault="00EA1266" w:rsidP="00A21782">
      <w:pPr>
        <w:widowControl w:val="0"/>
        <w:numPr>
          <w:ilvl w:val="0"/>
          <w:numId w:val="22"/>
        </w:numPr>
        <w:autoSpaceDE w:val="0"/>
        <w:autoSpaceDN w:val="0"/>
        <w:adjustRightInd w:val="0"/>
        <w:jc w:val="both"/>
      </w:pPr>
      <w:r w:rsidRPr="004A0900">
        <w:t xml:space="preserve"> efectuează verificări pe teren si in arhiva serviciilor din cadrul aparatului de specialitate al Primarului Sectorului 1, Administraţiei Domeniului Public Sector 1, Administraţiei Pieţelor Sector 1, Direcţiei Generala de Impozite si Taxe Locale, urmare a sesizărilor si reclamaţiilor persoanelor fizice si juridice, aplica masurile impuse prin legislaţia in domeniu si transmite, in termen legal, răspunsurile către petenţi;</w:t>
      </w:r>
    </w:p>
    <w:p w:rsidR="00EA1266" w:rsidRPr="004A0900" w:rsidRDefault="00EA1266" w:rsidP="00A21782">
      <w:pPr>
        <w:widowControl w:val="0"/>
        <w:numPr>
          <w:ilvl w:val="0"/>
          <w:numId w:val="22"/>
        </w:numPr>
        <w:autoSpaceDE w:val="0"/>
        <w:autoSpaceDN w:val="0"/>
        <w:adjustRightInd w:val="0"/>
        <w:jc w:val="both"/>
      </w:pPr>
      <w:r w:rsidRPr="004A0900">
        <w:t>participa la acţiuni concertate alături de organele de control ale administraţiei centrale si politiei naţionale;</w:t>
      </w:r>
    </w:p>
    <w:p w:rsidR="00EA1266" w:rsidRPr="004A0900" w:rsidRDefault="00EA1266" w:rsidP="00A21782">
      <w:pPr>
        <w:widowControl w:val="0"/>
        <w:numPr>
          <w:ilvl w:val="0"/>
          <w:numId w:val="22"/>
        </w:numPr>
        <w:autoSpaceDE w:val="0"/>
        <w:autoSpaceDN w:val="0"/>
        <w:adjustRightInd w:val="0"/>
        <w:jc w:val="both"/>
      </w:pPr>
      <w:r w:rsidRPr="004A0900">
        <w:t xml:space="preserve"> informează, periodic sau la cerere, conducerea Primăriei asupra situaţiei constatate cu ocazia controalelor, prezintă rapoarte Consiliului Local al Sectorului 1;</w:t>
      </w:r>
    </w:p>
    <w:p w:rsidR="00EA1266" w:rsidRPr="004A0900" w:rsidRDefault="00EA1266" w:rsidP="00A21782">
      <w:pPr>
        <w:widowControl w:val="0"/>
        <w:numPr>
          <w:ilvl w:val="0"/>
          <w:numId w:val="22"/>
        </w:numPr>
        <w:autoSpaceDE w:val="0"/>
        <w:autoSpaceDN w:val="0"/>
        <w:adjustRightInd w:val="0"/>
        <w:jc w:val="both"/>
      </w:pPr>
      <w:r w:rsidRPr="004A0900">
        <w:t>se ocupa de rezolvarea in termen legal a audientelor primite de către conducerea Primăriei, a directorului general, directorului general adjunct şi directorului executiv ai Politiei Locale Sector 1, conform competentelor;</w:t>
      </w:r>
    </w:p>
    <w:p w:rsidR="00EA1266" w:rsidRPr="004A0900" w:rsidRDefault="00EA1266" w:rsidP="00A21782">
      <w:pPr>
        <w:widowControl w:val="0"/>
        <w:numPr>
          <w:ilvl w:val="0"/>
          <w:numId w:val="22"/>
        </w:numPr>
        <w:autoSpaceDE w:val="0"/>
        <w:autoSpaceDN w:val="0"/>
        <w:adjustRightInd w:val="0"/>
        <w:jc w:val="both"/>
      </w:pPr>
      <w:r w:rsidRPr="004A0900">
        <w:t>in vederea rezolvării sesizărilor primite, analizează si controlează documentele emise atât de aparatul propriu al Primăriei cat si de serviciile publice ale Sectorului 1;</w:t>
      </w:r>
    </w:p>
    <w:p w:rsidR="00EA1266" w:rsidRPr="004A0900" w:rsidRDefault="00EA1266" w:rsidP="00A21782">
      <w:pPr>
        <w:widowControl w:val="0"/>
        <w:numPr>
          <w:ilvl w:val="0"/>
          <w:numId w:val="22"/>
        </w:numPr>
        <w:autoSpaceDE w:val="0"/>
        <w:autoSpaceDN w:val="0"/>
        <w:adjustRightInd w:val="0"/>
        <w:jc w:val="both"/>
      </w:pPr>
      <w:r w:rsidRPr="004A0900">
        <w:t>îndeplineşte orice alte sarcini prevăzute de lege sau dispuse de Primarul Sectorului 1, de directorul general al Politiei Locale Sector 1 si de directorul executiv al Direcţiei Inspecţie, in legătura cu domeniul de activitate;</w:t>
      </w:r>
    </w:p>
    <w:p w:rsidR="00EA1266" w:rsidRPr="004A0900" w:rsidRDefault="00EA1266" w:rsidP="00A21782">
      <w:pPr>
        <w:widowControl w:val="0"/>
        <w:numPr>
          <w:ilvl w:val="0"/>
          <w:numId w:val="22"/>
        </w:numPr>
        <w:autoSpaceDE w:val="0"/>
        <w:autoSpaceDN w:val="0"/>
        <w:adjustRightInd w:val="0"/>
        <w:jc w:val="both"/>
      </w:pPr>
      <w:r w:rsidRPr="004A0900">
        <w:t>îndeplineşte orice alte sarcini prevăzute de lege sau dispuse de directorul general directorul general adjunct şi directorul executiv al Direcţiei Inspecţie, în legătură cu domeniul de activitate.</w:t>
      </w:r>
    </w:p>
    <w:p w:rsidR="00EA1266" w:rsidRPr="004A0900" w:rsidRDefault="00EA1266" w:rsidP="004A0900">
      <w:pPr>
        <w:widowControl w:val="0"/>
        <w:numPr>
          <w:ilvl w:val="0"/>
          <w:numId w:val="22"/>
        </w:numPr>
        <w:autoSpaceDE w:val="0"/>
        <w:autoSpaceDN w:val="0"/>
        <w:adjustRightInd w:val="0"/>
        <w:jc w:val="both"/>
      </w:pPr>
      <w:r w:rsidRPr="004A0900">
        <w:t xml:space="preserve"> înregistrează procesele verbale de constatare a contravenţiei predate de către agenţii constatatori şi cele contestate;</w:t>
      </w:r>
    </w:p>
    <w:p w:rsidR="00EA1266" w:rsidRPr="004A0900" w:rsidRDefault="00EA1266" w:rsidP="004A0900">
      <w:pPr>
        <w:widowControl w:val="0"/>
        <w:numPr>
          <w:ilvl w:val="0"/>
          <w:numId w:val="22"/>
        </w:numPr>
        <w:autoSpaceDE w:val="0"/>
        <w:autoSpaceDN w:val="0"/>
        <w:adjustRightInd w:val="0"/>
        <w:jc w:val="both"/>
      </w:pPr>
      <w:r w:rsidRPr="004A0900">
        <w:t>ţine evidenţa statistică a sancţiunilor contravenţionale aplicate;</w:t>
      </w:r>
    </w:p>
    <w:p w:rsidR="00EA1266" w:rsidRPr="004A0900" w:rsidRDefault="00EA1266" w:rsidP="00F84DC6">
      <w:pPr>
        <w:widowControl w:val="0"/>
        <w:autoSpaceDE w:val="0"/>
        <w:autoSpaceDN w:val="0"/>
        <w:adjustRightInd w:val="0"/>
        <w:jc w:val="both"/>
        <w:rPr>
          <w:b/>
          <w:bCs/>
        </w:rPr>
      </w:pPr>
    </w:p>
    <w:p w:rsidR="00EA1266" w:rsidRPr="004A0900" w:rsidRDefault="00EA1266" w:rsidP="00D61195">
      <w:pPr>
        <w:widowControl w:val="0"/>
        <w:autoSpaceDE w:val="0"/>
        <w:autoSpaceDN w:val="0"/>
        <w:adjustRightInd w:val="0"/>
        <w:jc w:val="both"/>
        <w:rPr>
          <w:b/>
          <w:bCs/>
          <w:u w:val="single"/>
        </w:rPr>
      </w:pPr>
      <w:r w:rsidRPr="004A0900">
        <w:rPr>
          <w:b/>
          <w:bCs/>
          <w:u w:val="single"/>
        </w:rPr>
        <w:t>Articolul 33</w:t>
      </w:r>
    </w:p>
    <w:p w:rsidR="00EA1266" w:rsidRPr="004A0900" w:rsidRDefault="00EA1266" w:rsidP="00D6603B">
      <w:pPr>
        <w:widowControl w:val="0"/>
        <w:autoSpaceDE w:val="0"/>
        <w:autoSpaceDN w:val="0"/>
        <w:adjustRightInd w:val="0"/>
        <w:jc w:val="both"/>
        <w:rPr>
          <w:b/>
          <w:bCs/>
        </w:rPr>
      </w:pPr>
      <w:r w:rsidRPr="004A0900">
        <w:rPr>
          <w:b/>
          <w:bCs/>
        </w:rPr>
        <w:t>Serviciul Protecţia Mediului are următoarele atribuţii, competenţe şi responsabilităţi:</w:t>
      </w:r>
    </w:p>
    <w:p w:rsidR="00EA1266" w:rsidRPr="004A0900" w:rsidRDefault="00EA1266" w:rsidP="001D11C7">
      <w:pPr>
        <w:widowControl w:val="0"/>
        <w:autoSpaceDE w:val="0"/>
        <w:autoSpaceDN w:val="0"/>
        <w:adjustRightInd w:val="0"/>
        <w:jc w:val="both"/>
      </w:pPr>
    </w:p>
    <w:p w:rsidR="00EA1266" w:rsidRPr="004A0900" w:rsidRDefault="00EA1266" w:rsidP="00F84DC6">
      <w:pPr>
        <w:widowControl w:val="0"/>
        <w:autoSpaceDE w:val="0"/>
        <w:autoSpaceDN w:val="0"/>
        <w:adjustRightInd w:val="0"/>
        <w:jc w:val="both"/>
      </w:pPr>
      <w:r w:rsidRPr="004A0900">
        <w:t>A) controlează respectarea prevederilor legale privind condiţiile de ridicare, transport şi depozitare a deşeurilor menajere şi industriale;</w:t>
      </w:r>
    </w:p>
    <w:p w:rsidR="00EA1266" w:rsidRPr="004A0900" w:rsidRDefault="00EA1266" w:rsidP="00F84DC6">
      <w:pPr>
        <w:widowControl w:val="0"/>
        <w:autoSpaceDE w:val="0"/>
        <w:autoSpaceDN w:val="0"/>
        <w:adjustRightInd w:val="0"/>
        <w:jc w:val="both"/>
      </w:pPr>
      <w:r w:rsidRPr="004A0900">
        <w:t> B) sesizează autorităţilor şi instituţiilor publice competente cazurile de nerespectare a normelor legale privind nivelul de poluare, inclusiv fonică;</w:t>
      </w:r>
    </w:p>
    <w:p w:rsidR="00EA1266" w:rsidRPr="004A0900" w:rsidRDefault="00EA1266" w:rsidP="00F84DC6">
      <w:pPr>
        <w:widowControl w:val="0"/>
        <w:autoSpaceDE w:val="0"/>
        <w:autoSpaceDN w:val="0"/>
        <w:adjustRightInd w:val="0"/>
        <w:jc w:val="both"/>
      </w:pPr>
      <w:r w:rsidRPr="004A0900">
        <w:t>C)  participă la acţiunile de combatere a zoonozelor deosebit de grave şi a epizootiilor;</w:t>
      </w:r>
    </w:p>
    <w:p w:rsidR="00EA1266" w:rsidRPr="004A0900" w:rsidRDefault="00EA1266" w:rsidP="00F84DC6">
      <w:pPr>
        <w:widowControl w:val="0"/>
        <w:autoSpaceDE w:val="0"/>
        <w:autoSpaceDN w:val="0"/>
        <w:adjustRightInd w:val="0"/>
        <w:jc w:val="both"/>
      </w:pPr>
      <w:r w:rsidRPr="004A0900">
        <w:t>D) identifică bunurile abandonate pe domeniul public sau privat al unităţii/subdiviziunii administrativ-teritoriale sau pe spaţii aflate în administrarea autorităţilor administraţiei publice locale ori a altor instituţii/servicii publice de interes local şi aplică procedurile legale pentru ridicarea acestora;</w:t>
      </w:r>
    </w:p>
    <w:p w:rsidR="00EA1266" w:rsidRPr="004A0900" w:rsidRDefault="00EA1266" w:rsidP="00F84DC6">
      <w:pPr>
        <w:widowControl w:val="0"/>
        <w:autoSpaceDE w:val="0"/>
        <w:autoSpaceDN w:val="0"/>
        <w:adjustRightInd w:val="0"/>
        <w:jc w:val="both"/>
      </w:pPr>
      <w:r w:rsidRPr="004A0900">
        <w:t>E) verifică igienizarea surselor de apă, a malurilor, a albiilor sau cuvetelor acestora;</w:t>
      </w:r>
    </w:p>
    <w:p w:rsidR="00EA1266" w:rsidRPr="004A0900" w:rsidRDefault="00EA1266" w:rsidP="00F84DC6">
      <w:pPr>
        <w:widowControl w:val="0"/>
        <w:autoSpaceDE w:val="0"/>
        <w:autoSpaceDN w:val="0"/>
        <w:adjustRightInd w:val="0"/>
        <w:jc w:val="both"/>
      </w:pPr>
      <w:r w:rsidRPr="004A0900">
        <w:t>F) verifică asigurarea salubrizării străzilor, a căilor de acces, a zonelor verzi, a rigolelor, îndepărtarea zăpezii şi a gheţii de pe căile de acces, dezinsecţia şi deratizarea imobilelor;</w:t>
      </w:r>
    </w:p>
    <w:p w:rsidR="00EA1266" w:rsidRPr="004A0900" w:rsidRDefault="00EA1266" w:rsidP="00F84DC6">
      <w:pPr>
        <w:widowControl w:val="0"/>
        <w:autoSpaceDE w:val="0"/>
        <w:autoSpaceDN w:val="0"/>
        <w:adjustRightInd w:val="0"/>
        <w:jc w:val="both"/>
      </w:pPr>
      <w:r w:rsidRPr="004A0900">
        <w:t> G) verifică existenţa contractelor de salubrizare încheiate de către persoane fizice sau juridice, potrivit legii;</w:t>
      </w:r>
    </w:p>
    <w:p w:rsidR="00EA1266" w:rsidRPr="004A0900" w:rsidRDefault="00EA1266" w:rsidP="00F84DC6">
      <w:pPr>
        <w:widowControl w:val="0"/>
        <w:autoSpaceDE w:val="0"/>
        <w:autoSpaceDN w:val="0"/>
        <w:adjustRightInd w:val="0"/>
        <w:jc w:val="both"/>
      </w:pPr>
      <w:r w:rsidRPr="004A0900">
        <w:t>H) verifică ridicarea deşeurilor menajere de operatorii de servicii de salubrizare, în conformitate cu graficele stabilite;</w:t>
      </w:r>
    </w:p>
    <w:p w:rsidR="00EA1266" w:rsidRPr="004A0900" w:rsidRDefault="00EA1266" w:rsidP="00F84DC6">
      <w:pPr>
        <w:widowControl w:val="0"/>
        <w:autoSpaceDE w:val="0"/>
        <w:autoSpaceDN w:val="0"/>
        <w:adjustRightInd w:val="0"/>
        <w:jc w:val="both"/>
      </w:pPr>
      <w:bookmarkStart w:id="28" w:name="tree_91"/>
      <w:bookmarkEnd w:id="28"/>
      <w:r w:rsidRPr="004A0900">
        <w:t>I) verifică şi soluţionează, potrivit competenţelor specifice ale autorităţilor administraţiei publice locale, sesizările cetăţenilor privind nerespectarea normelor legale de protecţie a mediului şi a surselor de apă, precum şi a celor de gospodărire a localităţilor;</w:t>
      </w:r>
    </w:p>
    <w:p w:rsidR="00EA1266" w:rsidRPr="004A0900" w:rsidRDefault="00EA1266" w:rsidP="00F84DC6">
      <w:pPr>
        <w:widowControl w:val="0"/>
        <w:autoSpaceDE w:val="0"/>
        <w:autoSpaceDN w:val="0"/>
        <w:adjustRightInd w:val="0"/>
        <w:spacing w:line="240" w:lineRule="exact"/>
        <w:jc w:val="both"/>
      </w:pPr>
      <w:r w:rsidRPr="004A0900">
        <w:t>J) constată contravenţii şi aplică sancţiuni pentru încălcarea normelor legale specifice realizării atribuţiilor prevăzute la lit. A)-I), stabilite în sarcina autorităţilor administraţiei publice locale.</w:t>
      </w:r>
    </w:p>
    <w:p w:rsidR="00EA1266" w:rsidRPr="004A0900" w:rsidRDefault="00EA1266" w:rsidP="00F84DC6">
      <w:pPr>
        <w:widowControl w:val="0"/>
        <w:autoSpaceDE w:val="0"/>
        <w:autoSpaceDN w:val="0"/>
        <w:adjustRightInd w:val="0"/>
        <w:spacing w:line="240" w:lineRule="exact"/>
        <w:jc w:val="both"/>
      </w:pPr>
    </w:p>
    <w:p w:rsidR="00EA1266" w:rsidRPr="004A0900" w:rsidRDefault="00EA1266" w:rsidP="00F84DC6">
      <w:pPr>
        <w:widowControl w:val="0"/>
        <w:autoSpaceDE w:val="0"/>
        <w:autoSpaceDN w:val="0"/>
        <w:adjustRightInd w:val="0"/>
        <w:spacing w:line="240" w:lineRule="exact"/>
        <w:jc w:val="both"/>
      </w:pPr>
      <w:r w:rsidRPr="004A0900">
        <w:t>K) verifică respectarea programului de lucrări privind asigurarea curăţeniei stradale de către firmele de salubritate;</w:t>
      </w:r>
    </w:p>
    <w:p w:rsidR="00EA1266" w:rsidRPr="004A0900" w:rsidRDefault="00EA1266" w:rsidP="00F84DC6">
      <w:pPr>
        <w:widowControl w:val="0"/>
        <w:autoSpaceDE w:val="0"/>
        <w:autoSpaceDN w:val="0"/>
        <w:adjustRightInd w:val="0"/>
        <w:jc w:val="both"/>
      </w:pPr>
      <w:r w:rsidRPr="004A0900">
        <w:t>L) verifică respectarea măsurilor de transportare a resturilor vegetale rezultate de la toaletarea spaţiilor verzi, de către firmele abilitate;</w:t>
      </w:r>
    </w:p>
    <w:p w:rsidR="00EA1266" w:rsidRPr="004A0900" w:rsidRDefault="00EA1266" w:rsidP="00F84DC6">
      <w:pPr>
        <w:widowControl w:val="0"/>
        <w:autoSpaceDE w:val="0"/>
        <w:autoSpaceDN w:val="0"/>
        <w:adjustRightInd w:val="0"/>
        <w:jc w:val="both"/>
      </w:pPr>
      <w:r w:rsidRPr="004A0900">
        <w:t>M) verifică respectarea obligaţiilor privind întreţinerea curăţeniei de către instituţiile publice, operatorii economici, persoanele fizice şi juridice, respectiv curăţenia faţadelor, a locurilor de depozitare a diferitelor materiale, a anexelor gospodăreşti, a terenurilor aferente imobilelor pe care le deţin sau în care funcţionează, a trotuarelor, a rigolelor, a căilor de acces, a parcărilor, a terenurilor din apropierea garajelor şi a spaţiilor verzi;</w:t>
      </w:r>
    </w:p>
    <w:p w:rsidR="00EA1266" w:rsidRPr="004A0900" w:rsidRDefault="00EA1266" w:rsidP="00F84DC6">
      <w:pPr>
        <w:widowControl w:val="0"/>
        <w:autoSpaceDE w:val="0"/>
        <w:autoSpaceDN w:val="0"/>
        <w:adjustRightInd w:val="0"/>
        <w:jc w:val="both"/>
      </w:pPr>
      <w:r w:rsidRPr="004A0900">
        <w:t>N) verifică respectarea normelor privind păstrarea curăţeniei în locurile publice;</w:t>
      </w:r>
    </w:p>
    <w:p w:rsidR="00EA1266" w:rsidRPr="004A0900" w:rsidRDefault="00EA1266" w:rsidP="00F84DC6">
      <w:pPr>
        <w:widowControl w:val="0"/>
        <w:autoSpaceDE w:val="0"/>
        <w:autoSpaceDN w:val="0"/>
        <w:adjustRightInd w:val="0"/>
        <w:jc w:val="both"/>
      </w:pPr>
      <w:r w:rsidRPr="004A0900">
        <w:t>O) veghează la respectarea standardelor şi a normelor privind nivelul de zgomot şi poluarea sonoră;</w:t>
      </w:r>
    </w:p>
    <w:p w:rsidR="00EA1266" w:rsidRPr="004A0900" w:rsidRDefault="00EA1266" w:rsidP="00F84DC6">
      <w:pPr>
        <w:widowControl w:val="0"/>
        <w:autoSpaceDE w:val="0"/>
        <w:autoSpaceDN w:val="0"/>
        <w:adjustRightInd w:val="0"/>
        <w:jc w:val="both"/>
      </w:pPr>
      <w:r w:rsidRPr="004A0900">
        <w:t>P) verifică respectarea normelor privind păstrarea curăţeniei albiilor râurilor şi a cursurilor de ape ce traversează unitatea/subdiviziunea administrativ-teritorială;</w:t>
      </w:r>
    </w:p>
    <w:p w:rsidR="00EA1266" w:rsidRPr="004A0900" w:rsidRDefault="00EA1266" w:rsidP="00F84DC6">
      <w:pPr>
        <w:widowControl w:val="0"/>
        <w:autoSpaceDE w:val="0"/>
        <w:autoSpaceDN w:val="0"/>
        <w:adjustRightInd w:val="0"/>
        <w:jc w:val="both"/>
      </w:pPr>
      <w:r w:rsidRPr="004A0900">
        <w:t>R) veghează la respectarea normelor privind protejarea şi conservarea spaţiilor verzi;</w:t>
      </w:r>
    </w:p>
    <w:p w:rsidR="00EA1266" w:rsidRPr="004A0900" w:rsidRDefault="00EA1266" w:rsidP="00F84DC6">
      <w:pPr>
        <w:widowControl w:val="0"/>
        <w:autoSpaceDE w:val="0"/>
        <w:autoSpaceDN w:val="0"/>
        <w:adjustRightInd w:val="0"/>
        <w:jc w:val="both"/>
      </w:pPr>
      <w:r w:rsidRPr="004A0900">
        <w:t>S) veghează la aplicarea legislaţiei în vigoare privind deversarea reziduurilor lichide şi solide pe domeniul public, în ape curgătoare şi în lacuri;</w:t>
      </w:r>
    </w:p>
    <w:p w:rsidR="00EA1266" w:rsidRPr="004A0900" w:rsidRDefault="00EA1266" w:rsidP="00F84DC6">
      <w:pPr>
        <w:widowControl w:val="0"/>
        <w:autoSpaceDE w:val="0"/>
        <w:autoSpaceDN w:val="0"/>
        <w:adjustRightInd w:val="0"/>
        <w:jc w:val="both"/>
      </w:pPr>
      <w:r w:rsidRPr="004A0900">
        <w:t>T) verifică respectarea prevederilor legale de mediu de către operatorii economici, în limita competenţelor specifice autorităţilor administraţiei publice locale;</w:t>
      </w:r>
    </w:p>
    <w:p w:rsidR="00EA1266" w:rsidRPr="004A0900" w:rsidRDefault="00EA1266" w:rsidP="00F84DC6">
      <w:pPr>
        <w:widowControl w:val="0"/>
        <w:autoSpaceDE w:val="0"/>
        <w:autoSpaceDN w:val="0"/>
        <w:adjustRightInd w:val="0"/>
        <w:jc w:val="both"/>
      </w:pPr>
      <w:r w:rsidRPr="004A0900">
        <w:t>U) constată contravenţii şi aplică sancţiuni contravenţionale pentru încălcarea prevederilor lit. K)-U).</w:t>
      </w:r>
    </w:p>
    <w:p w:rsidR="00EA1266" w:rsidRPr="004A0900" w:rsidRDefault="00EA1266" w:rsidP="00F84DC6">
      <w:pPr>
        <w:widowControl w:val="0"/>
        <w:autoSpaceDE w:val="0"/>
        <w:autoSpaceDN w:val="0"/>
        <w:adjustRightInd w:val="0"/>
        <w:ind w:left="180"/>
        <w:jc w:val="both"/>
      </w:pPr>
      <w:r w:rsidRPr="004A0900">
        <w:t>- efectuează, conform abilitărilor primite, controale pe teritoriul Sectorului 1, pentru verificarea respectării, de către persoanele fizice si juridice, a legislaţiei de mediu;</w:t>
      </w:r>
    </w:p>
    <w:p w:rsidR="00EA1266" w:rsidRPr="004A0900" w:rsidRDefault="00EA1266" w:rsidP="00D6603B">
      <w:pPr>
        <w:widowControl w:val="0"/>
        <w:numPr>
          <w:ilvl w:val="0"/>
          <w:numId w:val="38"/>
        </w:numPr>
        <w:autoSpaceDE w:val="0"/>
        <w:autoSpaceDN w:val="0"/>
        <w:adjustRightInd w:val="0"/>
        <w:spacing w:after="195"/>
        <w:jc w:val="both"/>
      </w:pPr>
      <w:r w:rsidRPr="004A0900">
        <w:t>întocmeşte procese verbale de control si procese verbale de constatre si sancţionare a contravenţiilor si urmăreşte respectarea masurilor complementare stabilite prin acestea;</w:t>
      </w:r>
    </w:p>
    <w:p w:rsidR="00EA1266" w:rsidRPr="004A0900" w:rsidRDefault="00EA1266" w:rsidP="00D6603B">
      <w:pPr>
        <w:widowControl w:val="0"/>
        <w:numPr>
          <w:ilvl w:val="0"/>
          <w:numId w:val="38"/>
        </w:numPr>
        <w:autoSpaceDE w:val="0"/>
        <w:autoSpaceDN w:val="0"/>
        <w:adjustRightInd w:val="0"/>
        <w:jc w:val="both"/>
      </w:pPr>
      <w:r w:rsidRPr="004A0900">
        <w:t>întocmeşte toate documentele necesare soluţionării sesizărilor/audientelor/lucrărilor cu alt regim înregistrate la Politia Locala Sector 1;</w:t>
      </w:r>
    </w:p>
    <w:p w:rsidR="00EA1266" w:rsidRPr="004A0900" w:rsidRDefault="00EA1266" w:rsidP="00A21782">
      <w:pPr>
        <w:widowControl w:val="0"/>
        <w:numPr>
          <w:ilvl w:val="0"/>
          <w:numId w:val="38"/>
        </w:numPr>
        <w:autoSpaceDE w:val="0"/>
        <w:autoSpaceDN w:val="0"/>
        <w:adjustRightInd w:val="0"/>
        <w:jc w:val="both"/>
      </w:pPr>
      <w:r w:rsidRPr="004A0900">
        <w:t>participa la acţiuni alături de alte organe de control;</w:t>
      </w:r>
    </w:p>
    <w:p w:rsidR="00EA1266" w:rsidRPr="004A0900" w:rsidRDefault="00EA1266" w:rsidP="00A21782">
      <w:pPr>
        <w:widowControl w:val="0"/>
        <w:numPr>
          <w:ilvl w:val="0"/>
          <w:numId w:val="38"/>
        </w:numPr>
        <w:autoSpaceDE w:val="0"/>
        <w:autoSpaceDN w:val="0"/>
        <w:adjustRightInd w:val="0"/>
        <w:jc w:val="both"/>
      </w:pPr>
      <w:r w:rsidRPr="004A0900">
        <w:t>întocmeşte si fundamentează proiecte de hotărâri ale Consiliului Local al Sectorului 1 si proiectele de dispoziţii ale Primarului Sectorului 1 in domeniul sau de activitate;</w:t>
      </w:r>
    </w:p>
    <w:p w:rsidR="00EA1266" w:rsidRPr="004A0900" w:rsidRDefault="00EA1266" w:rsidP="00A21782">
      <w:pPr>
        <w:widowControl w:val="0"/>
        <w:numPr>
          <w:ilvl w:val="0"/>
          <w:numId w:val="38"/>
        </w:numPr>
        <w:autoSpaceDE w:val="0"/>
        <w:autoSpaceDN w:val="0"/>
        <w:adjustRightInd w:val="0"/>
        <w:jc w:val="both"/>
      </w:pPr>
      <w:r w:rsidRPr="004A0900">
        <w:t xml:space="preserve">îndeplineşte orice alte sarcini prevăzute de lege sau dispuse de directorul general sau directorul executiv al Direcţiei Inspecţie, in legătura cu domeniul de activitate. </w:t>
      </w:r>
    </w:p>
    <w:p w:rsidR="00EA1266" w:rsidRPr="004A0900" w:rsidRDefault="00EA1266" w:rsidP="00A21782">
      <w:pPr>
        <w:widowControl w:val="0"/>
        <w:numPr>
          <w:ilvl w:val="0"/>
          <w:numId w:val="38"/>
        </w:numPr>
        <w:autoSpaceDE w:val="0"/>
        <w:autoSpaceDN w:val="0"/>
        <w:adjustRightInd w:val="0"/>
        <w:jc w:val="both"/>
      </w:pPr>
      <w:r w:rsidRPr="004A0900">
        <w:t>verifică respectarea normelor de igienizare prevăzute in HCGMB nr. 120/2010;</w:t>
      </w:r>
    </w:p>
    <w:p w:rsidR="00EA1266" w:rsidRPr="004A0900" w:rsidRDefault="00EA1266" w:rsidP="00A21782">
      <w:pPr>
        <w:widowControl w:val="0"/>
        <w:numPr>
          <w:ilvl w:val="0"/>
          <w:numId w:val="38"/>
        </w:numPr>
        <w:autoSpaceDE w:val="0"/>
        <w:autoSpaceDN w:val="0"/>
        <w:adjustRightInd w:val="0"/>
        <w:jc w:val="both"/>
      </w:pPr>
      <w:r w:rsidRPr="004A0900">
        <w:t>verifică respectarea obligaţiilor privind întreţinerea curăţeniei de către instituţiile publice, operatorii economici, persoanele fizice şi juridice, respectiv curăţenia faţadelor, a locurilor de depozitare a diferitelor materiale, a anexelor gospodăreşti, a terenurilor aferente imobilelor pe care le deţin sau în care funcţionează, a trotuarelor, a rigolelor, a căilor de acces, a parcărilor, a terenurilor pe care le deţin cu orice titlu;</w:t>
      </w:r>
    </w:p>
    <w:p w:rsidR="00EA1266" w:rsidRPr="004A0900" w:rsidRDefault="00EA1266" w:rsidP="00A21782">
      <w:pPr>
        <w:widowControl w:val="0"/>
        <w:numPr>
          <w:ilvl w:val="0"/>
          <w:numId w:val="38"/>
        </w:numPr>
        <w:autoSpaceDE w:val="0"/>
        <w:autoSpaceDN w:val="0"/>
        <w:adjustRightInd w:val="0"/>
        <w:jc w:val="both"/>
      </w:pPr>
      <w:r w:rsidRPr="004A0900">
        <w:t>verifică respectarea masurilor de asigurare a îngrădirii, salubrizării si igienizării terenurilor deţinute cu orice titlu;</w:t>
      </w:r>
    </w:p>
    <w:p w:rsidR="00EA1266" w:rsidRPr="004A0900" w:rsidRDefault="00EA1266" w:rsidP="00A21782">
      <w:pPr>
        <w:widowControl w:val="0"/>
        <w:numPr>
          <w:ilvl w:val="0"/>
          <w:numId w:val="38"/>
        </w:numPr>
        <w:autoSpaceDE w:val="0"/>
        <w:autoSpaceDN w:val="0"/>
        <w:adjustRightInd w:val="0"/>
        <w:jc w:val="both"/>
      </w:pPr>
      <w:r w:rsidRPr="004A0900">
        <w:t>veghează la respectarea normelor privind protecţia spaţiilor verzi, pentru vegetaţia situata atât pe domeniul public si privat al statului, al municipiului Bucureşti, precum si pe terenurile proprietate privata a persoanelor fizice si juridice situate pe raza sectorului 1;</w:t>
      </w:r>
    </w:p>
    <w:p w:rsidR="00EA1266" w:rsidRPr="004A0900" w:rsidRDefault="00EA1266" w:rsidP="00A21782">
      <w:pPr>
        <w:widowControl w:val="0"/>
        <w:numPr>
          <w:ilvl w:val="0"/>
          <w:numId w:val="38"/>
        </w:numPr>
        <w:autoSpaceDE w:val="0"/>
        <w:autoSpaceDN w:val="0"/>
        <w:adjustRightInd w:val="0"/>
        <w:jc w:val="both"/>
      </w:pPr>
      <w:r w:rsidRPr="004A0900">
        <w:t>veghează la aplicarea legislaţiei în vigoare privind deversarea reziduurilor lichide şi solide pe domeniul public si a celor rezultate din activitatea de vidanjare, in sistemul public de canalizare;</w:t>
      </w:r>
    </w:p>
    <w:p w:rsidR="00EA1266" w:rsidRPr="004A0900" w:rsidRDefault="00EA1266" w:rsidP="00A21782">
      <w:pPr>
        <w:widowControl w:val="0"/>
        <w:numPr>
          <w:ilvl w:val="0"/>
          <w:numId w:val="38"/>
        </w:numPr>
        <w:autoSpaceDE w:val="0"/>
        <w:autoSpaceDN w:val="0"/>
        <w:adjustRightInd w:val="0"/>
        <w:jc w:val="both"/>
      </w:pPr>
      <w:r w:rsidRPr="004A0900">
        <w:t>verifică respectarea prevederilor legale de mediu de către persoanele fizice si juridice, în limita competenţelor specifice autorităţilor administraţiei publice locale;</w:t>
      </w:r>
    </w:p>
    <w:p w:rsidR="00EA1266" w:rsidRPr="004A0900" w:rsidRDefault="00EA1266" w:rsidP="00A21782">
      <w:pPr>
        <w:widowControl w:val="0"/>
        <w:numPr>
          <w:ilvl w:val="0"/>
          <w:numId w:val="38"/>
        </w:numPr>
        <w:autoSpaceDE w:val="0"/>
        <w:autoSpaceDN w:val="0"/>
        <w:adjustRightInd w:val="0"/>
        <w:jc w:val="both"/>
      </w:pPr>
      <w:r w:rsidRPr="004A0900">
        <w:t>verifică şi soluţionează sesizările şi reclamaţiile primite din partea cetăţenilor, legate de problemele specifice compartimentului;</w:t>
      </w:r>
    </w:p>
    <w:p w:rsidR="00EA1266" w:rsidRPr="004A0900" w:rsidRDefault="00EA1266" w:rsidP="00A21782">
      <w:pPr>
        <w:widowControl w:val="0"/>
        <w:numPr>
          <w:ilvl w:val="0"/>
          <w:numId w:val="38"/>
        </w:numPr>
        <w:autoSpaceDE w:val="0"/>
        <w:autoSpaceDN w:val="0"/>
        <w:adjustRightInd w:val="0"/>
        <w:jc w:val="both"/>
      </w:pPr>
      <w:r w:rsidRPr="004A0900">
        <w:t>îndeplineşte orice alte sarcini prevăzute de lege sau dispuse de directorul general, directorul general adjunct şi directorul executiv al Direcţiei Inspecţie, în legătură cu domeniul de activitate;</w:t>
      </w:r>
    </w:p>
    <w:p w:rsidR="00EA1266" w:rsidRPr="004A0900" w:rsidRDefault="00EA1266" w:rsidP="00A21782">
      <w:pPr>
        <w:widowControl w:val="0"/>
        <w:numPr>
          <w:ilvl w:val="0"/>
          <w:numId w:val="38"/>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38"/>
        </w:numPr>
        <w:autoSpaceDE w:val="0"/>
        <w:autoSpaceDN w:val="0"/>
        <w:adjustRightInd w:val="0"/>
        <w:jc w:val="both"/>
      </w:pPr>
      <w:r w:rsidRPr="004A0900">
        <w:t>transmite specificațiile tehnice;</w:t>
      </w:r>
    </w:p>
    <w:p w:rsidR="00EA1266" w:rsidRPr="004A0900" w:rsidRDefault="00EA1266" w:rsidP="004A0900">
      <w:pPr>
        <w:widowControl w:val="0"/>
        <w:numPr>
          <w:ilvl w:val="0"/>
          <w:numId w:val="38"/>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4A0900">
      <w:pPr>
        <w:widowControl w:val="0"/>
        <w:numPr>
          <w:ilvl w:val="0"/>
          <w:numId w:val="38"/>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jc w:val="both"/>
      </w:pPr>
    </w:p>
    <w:p w:rsidR="00EA1266" w:rsidRPr="004A0900" w:rsidRDefault="00EA1266" w:rsidP="00D6603B">
      <w:pPr>
        <w:widowControl w:val="0"/>
        <w:autoSpaceDE w:val="0"/>
        <w:autoSpaceDN w:val="0"/>
        <w:adjustRightInd w:val="0"/>
        <w:spacing w:after="195"/>
        <w:jc w:val="both"/>
        <w:rPr>
          <w:b/>
          <w:bCs/>
          <w:u w:val="single"/>
        </w:rPr>
      </w:pPr>
      <w:r w:rsidRPr="004A0900">
        <w:rPr>
          <w:b/>
          <w:bCs/>
          <w:u w:val="single"/>
        </w:rPr>
        <w:t>Articolul 34</w:t>
      </w:r>
    </w:p>
    <w:p w:rsidR="00EA1266" w:rsidRPr="004A0900" w:rsidRDefault="00EA1266" w:rsidP="00D6603B">
      <w:pPr>
        <w:widowControl w:val="0"/>
        <w:autoSpaceDE w:val="0"/>
        <w:autoSpaceDN w:val="0"/>
        <w:adjustRightInd w:val="0"/>
        <w:spacing w:after="195"/>
        <w:jc w:val="both"/>
        <w:rPr>
          <w:b/>
          <w:bCs/>
          <w:u w:val="single"/>
        </w:rPr>
      </w:pPr>
      <w:r w:rsidRPr="004A0900">
        <w:rPr>
          <w:b/>
          <w:bCs/>
        </w:rPr>
        <w:t>Biroul Activităţi Comerciale are următoarele atribuţii, competenţe şi responsabilităţi:</w:t>
      </w:r>
    </w:p>
    <w:p w:rsidR="00EA1266" w:rsidRPr="004A0900" w:rsidRDefault="00EA1266" w:rsidP="001D11C7">
      <w:pPr>
        <w:widowControl w:val="0"/>
        <w:autoSpaceDE w:val="0"/>
        <w:autoSpaceDN w:val="0"/>
        <w:adjustRightInd w:val="0"/>
        <w:jc w:val="both"/>
      </w:pPr>
      <w:r w:rsidRPr="004A0900">
        <w:t>A) acţionează pentru respectarea normelor legale privind desfăşurarea comerţului stradal şi a activităţilor comerciale, respectiv a condiţiilor şi a locurilor stabilite de autorităţile administraţiei publice locale;</w:t>
      </w:r>
    </w:p>
    <w:p w:rsidR="00EA1266" w:rsidRPr="004A0900" w:rsidRDefault="00EA1266" w:rsidP="001D11C7">
      <w:pPr>
        <w:widowControl w:val="0"/>
        <w:autoSpaceDE w:val="0"/>
        <w:autoSpaceDN w:val="0"/>
        <w:adjustRightInd w:val="0"/>
        <w:jc w:val="both"/>
      </w:pPr>
      <w:bookmarkStart w:id="29" w:name="tree_96"/>
      <w:bookmarkEnd w:id="29"/>
      <w:r w:rsidRPr="004A0900">
        <w:t>B) verifică legalitatea activităţilor de comercializare a produselor desfăşurate de operatori economici, persoane fizice şi juridice autorizate şi producători particulari în pieţele agroalimentare, târguri şi oboare, precum şi respectarea prevederilor legale de către administratorii pieţelor agroalimentare;</w:t>
      </w:r>
    </w:p>
    <w:p w:rsidR="00EA1266" w:rsidRPr="004A0900" w:rsidRDefault="00EA1266" w:rsidP="001D11C7">
      <w:pPr>
        <w:widowControl w:val="0"/>
        <w:autoSpaceDE w:val="0"/>
        <w:autoSpaceDN w:val="0"/>
        <w:adjustRightInd w:val="0"/>
        <w:jc w:val="both"/>
      </w:pPr>
      <w:r w:rsidRPr="004A0900">
        <w:t>C) verifică existenţa la locul de desfăşurare a activităţii comerciale a autorizaţiilor, a aprobărilor, a documentelor de provenienţă a mărfii, a buletinelor de verificare metrologică pentru cântare, a avizelor şi a altor documente stabilite prin legi sau acte administrative ale autorităţilor administraţiei publice centrale şi locale;</w:t>
      </w:r>
    </w:p>
    <w:p w:rsidR="00EA1266" w:rsidRPr="004A0900" w:rsidRDefault="00EA1266" w:rsidP="001D11C7">
      <w:pPr>
        <w:widowControl w:val="0"/>
        <w:autoSpaceDE w:val="0"/>
        <w:autoSpaceDN w:val="0"/>
        <w:adjustRightInd w:val="0"/>
        <w:jc w:val="both"/>
      </w:pPr>
      <w:r w:rsidRPr="004A0900">
        <w:t>D) verifică respectarea normelor legale privind comercializarea obiectelor cu caracter religios;</w:t>
      </w:r>
    </w:p>
    <w:p w:rsidR="00EA1266" w:rsidRPr="004A0900" w:rsidRDefault="00EA1266" w:rsidP="001D11C7">
      <w:pPr>
        <w:widowControl w:val="0"/>
        <w:autoSpaceDE w:val="0"/>
        <w:autoSpaceDN w:val="0"/>
        <w:adjustRightInd w:val="0"/>
        <w:jc w:val="both"/>
      </w:pPr>
      <w:r w:rsidRPr="004A0900">
        <w:t>E) verifică respectarea normelor legale privind amplasarea materialelor publicitare şi a locurilor de comercializare a produselor din tutun şi a băuturilor alcoolice;</w:t>
      </w:r>
    </w:p>
    <w:p w:rsidR="00EA1266" w:rsidRPr="004A0900" w:rsidRDefault="00EA1266" w:rsidP="001D11C7">
      <w:pPr>
        <w:widowControl w:val="0"/>
        <w:autoSpaceDE w:val="0"/>
        <w:autoSpaceDN w:val="0"/>
        <w:adjustRightInd w:val="0"/>
        <w:jc w:val="both"/>
      </w:pPr>
      <w:r w:rsidRPr="004A0900">
        <w:t>F) verifică respectarea prevederilor legale privind orarul de aprovizionare şi funcţionare al operatorilor economici;</w:t>
      </w:r>
    </w:p>
    <w:p w:rsidR="00EA1266" w:rsidRPr="004A0900" w:rsidRDefault="00EA1266" w:rsidP="001D11C7">
      <w:pPr>
        <w:widowControl w:val="0"/>
        <w:autoSpaceDE w:val="0"/>
        <w:autoSpaceDN w:val="0"/>
        <w:adjustRightInd w:val="0"/>
        <w:jc w:val="both"/>
      </w:pPr>
      <w:bookmarkStart w:id="30" w:name="tree_101"/>
      <w:bookmarkEnd w:id="30"/>
      <w:r w:rsidRPr="004A0900">
        <w:t xml:space="preserve">G) identifică mărfurile şi produsele abandonate pe domeniul public sau privat al unităţii administrativ-teritoriale şi pe raza sectoarelor municipiului Bucureşti sau pe spaţii aflate în administrarea autorităţilor administraţiei publice locale ori a altor servicii/instituţii de interes local şi aplică procedurile legale de ridicare a acestora; </w:t>
      </w:r>
    </w:p>
    <w:p w:rsidR="00EA1266" w:rsidRPr="004A0900" w:rsidRDefault="00EA1266" w:rsidP="001D11C7">
      <w:pPr>
        <w:widowControl w:val="0"/>
        <w:autoSpaceDE w:val="0"/>
        <w:autoSpaceDN w:val="0"/>
        <w:adjustRightInd w:val="0"/>
        <w:jc w:val="both"/>
      </w:pPr>
      <w:bookmarkStart w:id="31" w:name="tree_102"/>
      <w:bookmarkEnd w:id="31"/>
      <w:r w:rsidRPr="004A0900">
        <w:t>H) verifică respectarea regulilor şi normelor de comerţ şi prestări de servicii stabilite prin acte normative în competenţa autorităţilor administraţiei publice locale;</w:t>
      </w:r>
    </w:p>
    <w:p w:rsidR="00EA1266" w:rsidRPr="004A0900" w:rsidRDefault="00EA1266" w:rsidP="001D11C7">
      <w:pPr>
        <w:widowControl w:val="0"/>
        <w:autoSpaceDE w:val="0"/>
        <w:autoSpaceDN w:val="0"/>
        <w:adjustRightInd w:val="0"/>
        <w:jc w:val="both"/>
      </w:pPr>
      <w:bookmarkStart w:id="32" w:name="tree_103"/>
      <w:bookmarkEnd w:id="32"/>
      <w:r w:rsidRPr="004A0900">
        <w:t>I) cooperează şi acordă sprijin autorităţilor de control sanitar, de mediu şi de protecţie a consumatorilor în exercitarea atribuţiilor de serviciu specifice domeniului de activitate al acestora;</w:t>
      </w:r>
    </w:p>
    <w:p w:rsidR="00EA1266" w:rsidRPr="004A0900" w:rsidRDefault="00EA1266" w:rsidP="001D11C7">
      <w:pPr>
        <w:widowControl w:val="0"/>
        <w:autoSpaceDE w:val="0"/>
        <w:autoSpaceDN w:val="0"/>
        <w:adjustRightInd w:val="0"/>
        <w:jc w:val="both"/>
      </w:pPr>
      <w:bookmarkStart w:id="33" w:name="tree_104"/>
      <w:bookmarkEnd w:id="33"/>
      <w:r w:rsidRPr="004A0900">
        <w:t>J) verifică respectarea obligaţiilor ce revin operatorilor economici cu privire la afişarea preţurilor, a produselor comercializate şi a serviciilor şi sesizează autorităţile competente în cazul în care identifică nereguli;</w:t>
      </w:r>
    </w:p>
    <w:p w:rsidR="00EA1266" w:rsidRPr="004A0900" w:rsidRDefault="00EA1266" w:rsidP="001D11C7">
      <w:pPr>
        <w:widowControl w:val="0"/>
        <w:autoSpaceDE w:val="0"/>
        <w:autoSpaceDN w:val="0"/>
        <w:adjustRightInd w:val="0"/>
        <w:jc w:val="both"/>
      </w:pPr>
      <w:bookmarkStart w:id="34" w:name="tree_105"/>
      <w:bookmarkEnd w:id="34"/>
      <w:r w:rsidRPr="004A0900">
        <w:t>K) verifică şi soluţionează, în condiţiile legii, petiţiile primite în legătură cu activităţi de producţie, comerţ sau prestări de servicii desfăşurate în locuri publice cu încălcarea normelor legale;</w:t>
      </w:r>
    </w:p>
    <w:p w:rsidR="00EA1266" w:rsidRPr="004A0900" w:rsidRDefault="00EA1266" w:rsidP="001D11C7">
      <w:pPr>
        <w:widowControl w:val="0"/>
        <w:autoSpaceDE w:val="0"/>
        <w:autoSpaceDN w:val="0"/>
        <w:adjustRightInd w:val="0"/>
        <w:jc w:val="both"/>
      </w:pPr>
      <w:r w:rsidRPr="004A0900">
        <w:t>L) constată contravenţii şi aplică sancţiuni pentru încălcarea normelor legale specifice realizării atribuţiilor prevăzute la lit. a)-j), stabilite în sarcina autorităţilor administraţiei publice locale.</w:t>
      </w:r>
    </w:p>
    <w:p w:rsidR="00EA1266" w:rsidRPr="004A0900" w:rsidRDefault="00EA1266" w:rsidP="001D11C7">
      <w:pPr>
        <w:widowControl w:val="0"/>
        <w:autoSpaceDE w:val="0"/>
        <w:autoSpaceDN w:val="0"/>
        <w:adjustRightInd w:val="0"/>
        <w:jc w:val="both"/>
      </w:pPr>
      <w:r w:rsidRPr="004A0900">
        <w:t>V) controlează respectarea legislaţiei in vigoare privind prevenirea si combaterea efectelor consumului produselor din tutun;</w:t>
      </w:r>
    </w:p>
    <w:p w:rsidR="00EA1266" w:rsidRPr="004A0900" w:rsidRDefault="00EA1266" w:rsidP="001D11C7">
      <w:pPr>
        <w:widowControl w:val="0"/>
        <w:autoSpaceDE w:val="0"/>
        <w:autoSpaceDN w:val="0"/>
        <w:adjustRightInd w:val="0"/>
        <w:jc w:val="both"/>
      </w:pPr>
      <w:r w:rsidRPr="004A0900">
        <w:t>W) verifică şi soluţionează sesizările şi reclamaţiile primite din partea cetăţenilor, legate de problemele specifice compartimentului.</w:t>
      </w:r>
    </w:p>
    <w:p w:rsidR="00EA1266" w:rsidRPr="004A0900" w:rsidRDefault="00EA1266" w:rsidP="001D11C7">
      <w:pPr>
        <w:widowControl w:val="0"/>
        <w:autoSpaceDE w:val="0"/>
        <w:autoSpaceDN w:val="0"/>
        <w:adjustRightInd w:val="0"/>
        <w:jc w:val="both"/>
      </w:pPr>
      <w:r w:rsidRPr="004A0900">
        <w:t>Z) îndeplineşte orice alte sarcini prevăzute de lege sau dispuse de directorul general, directorul general adjunct şi directorul executiv al Direcţiei Inspecţie, în legătură cu domeniul de activitate.</w:t>
      </w:r>
    </w:p>
    <w:p w:rsidR="00EA1266" w:rsidRPr="004A0900" w:rsidRDefault="00EA1266" w:rsidP="004A0900">
      <w:pPr>
        <w:widowControl w:val="0"/>
        <w:numPr>
          <w:ilvl w:val="0"/>
          <w:numId w:val="3"/>
        </w:numPr>
        <w:autoSpaceDE w:val="0"/>
        <w:autoSpaceDN w:val="0"/>
        <w:adjustRightInd w:val="0"/>
        <w:jc w:val="both"/>
      </w:pPr>
      <w:r w:rsidRPr="004A0900">
        <w:t>înregistrează procesele verbale de constatare a contravenţiei predate de către agenţii constatatori şi cele contestate;</w:t>
      </w:r>
    </w:p>
    <w:p w:rsidR="00EA1266" w:rsidRPr="00E2334D" w:rsidRDefault="00EA1266" w:rsidP="001D11C7">
      <w:pPr>
        <w:widowControl w:val="0"/>
        <w:numPr>
          <w:ilvl w:val="0"/>
          <w:numId w:val="3"/>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ind w:left="3600" w:firstLine="720"/>
        <w:rPr>
          <w:b/>
          <w:bCs/>
        </w:rPr>
      </w:pPr>
      <w:r w:rsidRPr="004A0900">
        <w:rPr>
          <w:b/>
          <w:bCs/>
        </w:rPr>
        <w:t>Capitolul IV</w:t>
      </w:r>
    </w:p>
    <w:p w:rsidR="00EA1266" w:rsidRPr="004A0900" w:rsidRDefault="00EA1266" w:rsidP="001D11C7">
      <w:pPr>
        <w:widowControl w:val="0"/>
        <w:autoSpaceDE w:val="0"/>
        <w:autoSpaceDN w:val="0"/>
        <w:adjustRightInd w:val="0"/>
        <w:ind w:left="1260"/>
        <w:jc w:val="both"/>
        <w:rPr>
          <w:b/>
          <w:bCs/>
        </w:rPr>
      </w:pPr>
      <w:r w:rsidRPr="004A0900">
        <w:rPr>
          <w:b/>
          <w:bCs/>
        </w:rPr>
        <w:t>Atribuţiile Compartimentelor subordonate Directorului General Adjunct:</w:t>
      </w:r>
    </w:p>
    <w:p w:rsidR="00EA1266" w:rsidRPr="004A0900" w:rsidRDefault="00EA1266" w:rsidP="001D11C7">
      <w:pPr>
        <w:widowControl w:val="0"/>
        <w:autoSpaceDE w:val="0"/>
        <w:autoSpaceDN w:val="0"/>
        <w:adjustRightInd w:val="0"/>
        <w:jc w:val="center"/>
        <w:rPr>
          <w:b/>
          <w:bCs/>
        </w:rPr>
      </w:pPr>
      <w:r w:rsidRPr="004A0900">
        <w:rPr>
          <w:b/>
          <w:bCs/>
        </w:rPr>
        <w:t>La nivelul Direcţiei Poliţie Locală</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35</w:t>
      </w:r>
    </w:p>
    <w:p w:rsidR="00EA1266" w:rsidRPr="004A0900" w:rsidRDefault="00EA1266" w:rsidP="001D11C7">
      <w:pPr>
        <w:widowControl w:val="0"/>
        <w:autoSpaceDE w:val="0"/>
        <w:autoSpaceDN w:val="0"/>
        <w:adjustRightInd w:val="0"/>
        <w:ind w:firstLine="360"/>
        <w:jc w:val="both"/>
        <w:rPr>
          <w:b/>
          <w:bCs/>
        </w:rPr>
      </w:pPr>
      <w:r w:rsidRPr="004A0900">
        <w:rPr>
          <w:b/>
          <w:bCs/>
        </w:rPr>
        <w:t>Serviciile de Ordine Şi Linişte Publică:</w:t>
      </w:r>
    </w:p>
    <w:p w:rsidR="00EA1266" w:rsidRPr="004A0900" w:rsidRDefault="00EA1266" w:rsidP="00A21782">
      <w:pPr>
        <w:widowControl w:val="0"/>
        <w:numPr>
          <w:ilvl w:val="0"/>
          <w:numId w:val="12"/>
        </w:numPr>
        <w:autoSpaceDE w:val="0"/>
        <w:autoSpaceDN w:val="0"/>
        <w:adjustRightInd w:val="0"/>
        <w:jc w:val="both"/>
        <w:rPr>
          <w:b/>
          <w:bCs/>
        </w:rPr>
      </w:pPr>
      <w:r w:rsidRPr="004A0900">
        <w:rPr>
          <w:b/>
          <w:bCs/>
        </w:rPr>
        <w:t>Serviciul 1 de Ordine Şi Linişte Publică;</w:t>
      </w:r>
    </w:p>
    <w:p w:rsidR="00EA1266" w:rsidRPr="004A0900" w:rsidRDefault="00EA1266" w:rsidP="00A21782">
      <w:pPr>
        <w:widowControl w:val="0"/>
        <w:numPr>
          <w:ilvl w:val="0"/>
          <w:numId w:val="12"/>
        </w:numPr>
        <w:autoSpaceDE w:val="0"/>
        <w:autoSpaceDN w:val="0"/>
        <w:adjustRightInd w:val="0"/>
        <w:jc w:val="both"/>
        <w:rPr>
          <w:b/>
          <w:bCs/>
        </w:rPr>
      </w:pPr>
      <w:r w:rsidRPr="004A0900">
        <w:rPr>
          <w:b/>
          <w:bCs/>
        </w:rPr>
        <w:t>Serviciul 2 de Ordine Şi Linişte Publică;</w:t>
      </w:r>
    </w:p>
    <w:p w:rsidR="00EA1266" w:rsidRPr="004A0900" w:rsidRDefault="00EA1266" w:rsidP="00A21782">
      <w:pPr>
        <w:widowControl w:val="0"/>
        <w:numPr>
          <w:ilvl w:val="0"/>
          <w:numId w:val="12"/>
        </w:numPr>
        <w:autoSpaceDE w:val="0"/>
        <w:autoSpaceDN w:val="0"/>
        <w:adjustRightInd w:val="0"/>
        <w:jc w:val="both"/>
        <w:rPr>
          <w:b/>
          <w:bCs/>
        </w:rPr>
      </w:pPr>
      <w:r w:rsidRPr="004A0900">
        <w:rPr>
          <w:b/>
          <w:bCs/>
        </w:rPr>
        <w:t>Serviciul 3 de Ordine Şi Linişte Publică.</w:t>
      </w:r>
    </w:p>
    <w:p w:rsidR="00EA1266" w:rsidRPr="004A0900" w:rsidRDefault="00EA1266" w:rsidP="001D11C7">
      <w:pPr>
        <w:widowControl w:val="0"/>
        <w:autoSpaceDE w:val="0"/>
        <w:autoSpaceDN w:val="0"/>
        <w:adjustRightInd w:val="0"/>
        <w:ind w:firstLine="360"/>
      </w:pPr>
    </w:p>
    <w:p w:rsidR="00EA1266" w:rsidRPr="004A0900" w:rsidRDefault="00EA1266" w:rsidP="001D11C7">
      <w:pPr>
        <w:widowControl w:val="0"/>
        <w:autoSpaceDE w:val="0"/>
        <w:autoSpaceDN w:val="0"/>
        <w:adjustRightInd w:val="0"/>
        <w:jc w:val="both"/>
      </w:pPr>
      <w:r w:rsidRPr="004A0900">
        <w:tab/>
        <w:t xml:space="preserve">Serviciile de Ordine şi Linişte Publică au competenţă pe teritoriul repartizat fiecărui serviciu de ordine publică, conform fişei postului şi au următoarele atribuţii, competenţe şi responsabilităţi: </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pPr>
      <w:r w:rsidRPr="004A0900">
        <w:t>A) menţine ordinea şi liniştea publică în zonele şi locurile stabilite prin planul de ordine şi siguranţă publică al unităţii/subdiviziunii administrativ-teritoriale, aprobat în condiţiile legii;</w:t>
      </w:r>
    </w:p>
    <w:p w:rsidR="00EA1266" w:rsidRPr="004A0900" w:rsidRDefault="00EA1266" w:rsidP="001D11C7">
      <w:pPr>
        <w:widowControl w:val="0"/>
        <w:autoSpaceDE w:val="0"/>
        <w:autoSpaceDN w:val="0"/>
        <w:adjustRightInd w:val="0"/>
        <w:jc w:val="both"/>
      </w:pPr>
      <w:bookmarkStart w:id="35" w:name="tree_46"/>
      <w:bookmarkEnd w:id="35"/>
      <w:r w:rsidRPr="004A0900">
        <w:t>B) menţine ordinea publică în imediata apropiere a unităţilor de învăţământ publice, a unităţilor sanitare publice, în parcările auto aflate pe domeniul public sau privat al unităţii/subdiviziunii administrativ-teritoriale, în zonele comerciale şi de agrement, în parcuri, pieţe, cimitire, precum şi în alte asemenea locuri publice aflate în proprietatea şi/sau în administrarea unităţilor/subdiviziunilor administrativ-teritoriale sau a altor instituţii/servicii publice de interes local, stabilite prin planul de ordine şi siguranţă publică;</w:t>
      </w:r>
    </w:p>
    <w:p w:rsidR="00EA1266" w:rsidRPr="004A0900" w:rsidRDefault="00EA1266" w:rsidP="001D11C7">
      <w:pPr>
        <w:widowControl w:val="0"/>
        <w:autoSpaceDE w:val="0"/>
        <w:autoSpaceDN w:val="0"/>
        <w:adjustRightInd w:val="0"/>
        <w:jc w:val="both"/>
      </w:pPr>
      <w:bookmarkStart w:id="36" w:name="tree_47"/>
      <w:bookmarkEnd w:id="36"/>
      <w:r w:rsidRPr="004A0900">
        <w:t>C) participă, împreună cu autorităţile competente prevăzute de lege, potrivit competenţelor, la activităţi de salvare şi evacuare a persoanelor şi bunurilor periclitate de calamităţi naturale ori catastrofe, precum şi de limitare şi înlăturare a urmărilor provocate de astfel de evenimente;</w:t>
      </w:r>
    </w:p>
    <w:p w:rsidR="00EA1266" w:rsidRPr="004A0900" w:rsidRDefault="00EA1266" w:rsidP="001D11C7">
      <w:pPr>
        <w:widowControl w:val="0"/>
        <w:autoSpaceDE w:val="0"/>
        <w:autoSpaceDN w:val="0"/>
        <w:adjustRightInd w:val="0"/>
        <w:jc w:val="both"/>
      </w:pPr>
      <w:bookmarkStart w:id="37" w:name="tree_48"/>
      <w:bookmarkEnd w:id="37"/>
      <w:r w:rsidRPr="004A0900">
        <w:t>D) acţionează pentru identificarea cerşetorilor, a copiilor lipsiţi de supravegherea şi ocrotirea părinţilor sau a reprezentanţilor legali, a persoanelor fără adăpost şi procedează la încredinţarea acestora serviciului public de sistem</w:t>
      </w:r>
    </w:p>
    <w:p w:rsidR="00EA1266" w:rsidRPr="004A0900" w:rsidRDefault="00EA1266" w:rsidP="001D11C7">
      <w:pPr>
        <w:widowControl w:val="0"/>
        <w:autoSpaceDE w:val="0"/>
        <w:autoSpaceDN w:val="0"/>
        <w:adjustRightInd w:val="0"/>
        <w:jc w:val="both"/>
      </w:pPr>
      <w:r w:rsidRPr="004A0900">
        <w:t>Ţă socială în vederea soluţionării problemelor acestora, în condiţiile legii;</w:t>
      </w:r>
    </w:p>
    <w:p w:rsidR="00EA1266" w:rsidRPr="004A0900" w:rsidRDefault="00EA1266" w:rsidP="001D11C7">
      <w:pPr>
        <w:widowControl w:val="0"/>
        <w:autoSpaceDE w:val="0"/>
        <w:autoSpaceDN w:val="0"/>
        <w:adjustRightInd w:val="0"/>
        <w:jc w:val="both"/>
      </w:pPr>
      <w:bookmarkStart w:id="38" w:name="tree_49"/>
      <w:bookmarkEnd w:id="38"/>
      <w:r w:rsidRPr="004A0900">
        <w:t>E) constată contravenţii şi aplică sancţiuni, potrivit competenţei, pentru nerespectarea legislaţiei privind regimul de deţinere a câinilor periculoşi sau agresivi, a celei privind programul de gestionare a câinilor fără stăpân şi a celei privind protecţia animalelor şi sesizează serviciile specializate pentru gestionarea câinilor fără stăpân despre existenţa acestor câini şi acordă sprijin personalului specializat în capturarea şi transportul acestora la adăpost;</w:t>
      </w:r>
    </w:p>
    <w:p w:rsidR="00EA1266" w:rsidRPr="004A0900" w:rsidRDefault="00EA1266" w:rsidP="001D11C7">
      <w:pPr>
        <w:widowControl w:val="0"/>
        <w:autoSpaceDE w:val="0"/>
        <w:autoSpaceDN w:val="0"/>
        <w:adjustRightInd w:val="0"/>
        <w:jc w:val="both"/>
      </w:pPr>
      <w:bookmarkStart w:id="39" w:name="tree_50"/>
      <w:bookmarkEnd w:id="39"/>
      <w:r w:rsidRPr="004A0900">
        <w:t>F) asigură protecţia personalului din aparatul de specialitate al primarului/primarului general, din instituţiile sau serviciile publice de interes local la efectuarea unor controale ori acţiuni specifice;</w:t>
      </w:r>
    </w:p>
    <w:p w:rsidR="00EA1266" w:rsidRPr="004A0900" w:rsidRDefault="00EA1266" w:rsidP="001D11C7">
      <w:pPr>
        <w:widowControl w:val="0"/>
        <w:autoSpaceDE w:val="0"/>
        <w:autoSpaceDN w:val="0"/>
        <w:adjustRightInd w:val="0"/>
        <w:jc w:val="both"/>
      </w:pPr>
      <w:bookmarkStart w:id="40" w:name="tree_51"/>
      <w:bookmarkEnd w:id="40"/>
      <w:r w:rsidRPr="004A0900">
        <w:t>G) participă, împreună cu alte autorităţi competente, la asigurarea ordinii şi liniştii publice cu ocazia mitingurilor, marşurilor, demonstraţiilor, procesiunilor, acţiunilor de pichetare, acţiunilor comerciale promoţionale, manifestărilor culturalartistice, sportive, religioase sau comemorative, după caz, precum şi a altor asemenea activităţi care se desfăşoară în spaţiul public şi care implică aglomerări de persoane;</w:t>
      </w:r>
    </w:p>
    <w:p w:rsidR="00EA1266" w:rsidRPr="004A0900" w:rsidRDefault="00EA1266" w:rsidP="001D11C7">
      <w:pPr>
        <w:widowControl w:val="0"/>
        <w:autoSpaceDE w:val="0"/>
        <w:autoSpaceDN w:val="0"/>
        <w:adjustRightInd w:val="0"/>
        <w:jc w:val="both"/>
      </w:pPr>
      <w:bookmarkStart w:id="41" w:name="tree_52"/>
      <w:bookmarkEnd w:id="41"/>
      <w:r w:rsidRPr="004A0900">
        <w:t>H) asigură paza bunurilor şi obiectivelor aflate în proprietatea unităţii/subdiviziunii administrativ-teritoriale şi/sau în administrarea autorităţilor administraţiei publice locale sau a altor servicii/instituţii publice de interes local, stabilite de consiliul local/Consiliul General al Municipiului Bucureşti;</w:t>
      </w:r>
    </w:p>
    <w:p w:rsidR="00EA1266" w:rsidRPr="004A0900" w:rsidRDefault="00EA1266" w:rsidP="001D11C7">
      <w:pPr>
        <w:widowControl w:val="0"/>
        <w:autoSpaceDE w:val="0"/>
        <w:autoSpaceDN w:val="0"/>
        <w:adjustRightInd w:val="0"/>
        <w:jc w:val="both"/>
      </w:pPr>
      <w:r w:rsidRPr="004A0900">
        <w:t>I) constată contravenţii şi aplică sancţiuni pentru nerespectarea normelor legale privind convieţuirea socială stabilite prin legi sau acte administrative ale autorităţilor administraţiei publice centrale şi locale, pentru faptele constatate în raza teritorială de competenţă;</w:t>
      </w:r>
    </w:p>
    <w:p w:rsidR="00EA1266" w:rsidRPr="004A0900" w:rsidRDefault="00EA1266" w:rsidP="001D11C7">
      <w:pPr>
        <w:widowControl w:val="0"/>
        <w:autoSpaceDE w:val="0"/>
        <w:autoSpaceDN w:val="0"/>
        <w:adjustRightInd w:val="0"/>
        <w:jc w:val="both"/>
      </w:pPr>
      <w:r w:rsidRPr="004A0900">
        <w:t>J) execută, în condiţiile legii, mandatele de aducere emise de organele de urmărire penală şi instanţele de judecată care arondează unitatea/subdiviziunea administrativ-teritorială, pentru persoanele care locuiesc pe raza de competenţă;</w:t>
      </w:r>
    </w:p>
    <w:p w:rsidR="00EA1266" w:rsidRPr="004A0900" w:rsidRDefault="00EA1266" w:rsidP="001D11C7">
      <w:pPr>
        <w:widowControl w:val="0"/>
        <w:autoSpaceDE w:val="0"/>
        <w:autoSpaceDN w:val="0"/>
        <w:adjustRightInd w:val="0"/>
        <w:jc w:val="both"/>
      </w:pPr>
      <w:r w:rsidRPr="004A0900">
        <w:t>K) participă, alături de Poliţia Română, Jandarmeria Română şi celelalte forţe ce compun sistemul integrat de ordine şi siguranţă publică, pentru prevenirea şi combaterea infracţionalităţii stradale;</w:t>
      </w:r>
    </w:p>
    <w:p w:rsidR="00EA1266" w:rsidRPr="004A0900" w:rsidRDefault="00EA1266" w:rsidP="001D11C7">
      <w:pPr>
        <w:widowControl w:val="0"/>
        <w:autoSpaceDE w:val="0"/>
        <w:autoSpaceDN w:val="0"/>
        <w:adjustRightInd w:val="0"/>
        <w:jc w:val="both"/>
      </w:pPr>
      <w:r w:rsidRPr="004A0900">
        <w:t>L) cooperează cu centrele militare zonale în vederea înmânării ordinelor de chemare la mobilizare şi/sau de clarificare a situaţiei militare a rezerviştilor din Ministerul Apărării Naţionale;</w:t>
      </w:r>
    </w:p>
    <w:p w:rsidR="00EA1266" w:rsidRPr="004A0900" w:rsidRDefault="00EA1266" w:rsidP="001D11C7">
      <w:pPr>
        <w:widowControl w:val="0"/>
        <w:autoSpaceDE w:val="0"/>
        <w:autoSpaceDN w:val="0"/>
        <w:adjustRightInd w:val="0"/>
        <w:jc w:val="both"/>
      </w:pPr>
      <w:r w:rsidRPr="004A0900">
        <w:t>M) asigură măsuri de protecţie a executorilor judecătoreşti cu ocazia executărilor silite;</w:t>
      </w:r>
    </w:p>
    <w:p w:rsidR="00EA1266" w:rsidRPr="004A0900" w:rsidRDefault="00EA1266" w:rsidP="001D11C7">
      <w:pPr>
        <w:widowControl w:val="0"/>
        <w:autoSpaceDE w:val="0"/>
        <w:autoSpaceDN w:val="0"/>
        <w:adjustRightInd w:val="0"/>
        <w:jc w:val="both"/>
      </w:pPr>
      <w:r w:rsidRPr="004A0900">
        <w:t>N) acordă, pe teritoriul unităţilor/subdiviziunilor administrativ-teritoriale, sprijin imediat structurilor competente cu atribuţii în domeniul menţinerii, asigurării şi restabilirii ordinii publice.</w:t>
      </w:r>
    </w:p>
    <w:p w:rsidR="00EA1266" w:rsidRPr="004A0900" w:rsidRDefault="00EA1266" w:rsidP="00A21782">
      <w:pPr>
        <w:widowControl w:val="0"/>
        <w:numPr>
          <w:ilvl w:val="0"/>
          <w:numId w:val="9"/>
        </w:numPr>
        <w:autoSpaceDE w:val="0"/>
        <w:autoSpaceDN w:val="0"/>
        <w:adjustRightInd w:val="0"/>
        <w:jc w:val="both"/>
      </w:pPr>
      <w:r w:rsidRPr="004A0900">
        <w:t>asigură ordinea publică prin patrule auto sau pedestre în zonele şi pe itinerariile stabilite prin planul de pază şi ordine publică;</w:t>
      </w:r>
    </w:p>
    <w:p w:rsidR="00EA1266" w:rsidRPr="004A0900" w:rsidRDefault="00EA1266" w:rsidP="00A21782">
      <w:pPr>
        <w:widowControl w:val="0"/>
        <w:numPr>
          <w:ilvl w:val="0"/>
          <w:numId w:val="9"/>
        </w:numPr>
        <w:autoSpaceDE w:val="0"/>
        <w:autoSpaceDN w:val="0"/>
        <w:adjustRightInd w:val="0"/>
        <w:jc w:val="both"/>
      </w:pPr>
      <w:r w:rsidRPr="004A0900">
        <w:t>asigură supravegherea parcărilor auto, unităţilor şcolare, a zonelor comerciale şi de agrement, pieţelor, cimitirelor şi alte locuri stabilite prin planul de pază şi ordine publică;</w:t>
      </w:r>
    </w:p>
    <w:p w:rsidR="00EA1266" w:rsidRPr="004A0900" w:rsidRDefault="00EA1266" w:rsidP="00A21782">
      <w:pPr>
        <w:widowControl w:val="0"/>
        <w:numPr>
          <w:ilvl w:val="0"/>
          <w:numId w:val="9"/>
        </w:numPr>
        <w:autoSpaceDE w:val="0"/>
        <w:autoSpaceDN w:val="0"/>
        <w:adjustRightInd w:val="0"/>
        <w:jc w:val="both"/>
      </w:pPr>
      <w:r w:rsidRPr="004A0900">
        <w:t>previn şi combat încălcarea normelor legale privind curăţenia Sectorului şi comerţul stradal precum şi alte fapte stabilite prin Hotărâri ale Consiliului Local;</w:t>
      </w:r>
    </w:p>
    <w:p w:rsidR="00EA1266" w:rsidRPr="004A0900" w:rsidRDefault="00EA1266" w:rsidP="00A21782">
      <w:pPr>
        <w:widowControl w:val="0"/>
        <w:numPr>
          <w:ilvl w:val="0"/>
          <w:numId w:val="9"/>
        </w:numPr>
        <w:autoSpaceDE w:val="0"/>
        <w:autoSpaceDN w:val="0"/>
        <w:adjustRightInd w:val="0"/>
        <w:jc w:val="both"/>
      </w:pPr>
      <w:r w:rsidRPr="004A0900">
        <w:t>participă la asigurarea măsurilor de ordine cu ocazia adunărilor publice, mitingurilor, manifestărilor cultural-artistice, sportive organizate la nivelul Sectorului 1;</w:t>
      </w:r>
    </w:p>
    <w:p w:rsidR="00EA1266" w:rsidRPr="004A0900" w:rsidRDefault="00EA1266" w:rsidP="00A21782">
      <w:pPr>
        <w:widowControl w:val="0"/>
        <w:numPr>
          <w:ilvl w:val="0"/>
          <w:numId w:val="9"/>
        </w:numPr>
        <w:autoSpaceDE w:val="0"/>
        <w:autoSpaceDN w:val="0"/>
        <w:adjustRightInd w:val="0"/>
        <w:jc w:val="both"/>
      </w:pPr>
      <w:r w:rsidRPr="004A0900">
        <w:t>intervine împreună cu celelalte organe abilitate pentru aplanarea stărilor conflictuale, prinderea unor făptuitori, rezolvarea unor cazuri sociale, etc.;</w:t>
      </w:r>
    </w:p>
    <w:p w:rsidR="00EA1266" w:rsidRPr="004A0900" w:rsidRDefault="00EA1266" w:rsidP="00A21782">
      <w:pPr>
        <w:widowControl w:val="0"/>
        <w:numPr>
          <w:ilvl w:val="0"/>
          <w:numId w:val="9"/>
        </w:numPr>
        <w:autoSpaceDE w:val="0"/>
        <w:autoSpaceDN w:val="0"/>
        <w:adjustRightInd w:val="0"/>
        <w:jc w:val="both"/>
      </w:pPr>
      <w:r w:rsidRPr="004A0900">
        <w:t>acţionează pentru clarificarea situaţiilor de fapt care le sunt sesizate precum şi pentru rezolvarea lor în limitele competenţelor stabilite;</w:t>
      </w:r>
    </w:p>
    <w:p w:rsidR="00EA1266" w:rsidRPr="004A0900" w:rsidRDefault="00EA1266" w:rsidP="00A21782">
      <w:pPr>
        <w:widowControl w:val="0"/>
        <w:numPr>
          <w:ilvl w:val="0"/>
          <w:numId w:val="9"/>
        </w:numPr>
        <w:autoSpaceDE w:val="0"/>
        <w:autoSpaceDN w:val="0"/>
        <w:adjustRightInd w:val="0"/>
        <w:jc w:val="both"/>
      </w:pPr>
      <w:r w:rsidRPr="004A0900">
        <w:t>acţionează împreună cu celelalte organe abilitate la activităţile de salvare-evacuare a persoanelor şi bunurilor periclitate de incendii, explozii, avarii, accidente, epidemii, calamităţi naturale şi catastrofe precum şi pentru limitarea şi înlăturarea urmărilor acestora;</w:t>
      </w:r>
    </w:p>
    <w:p w:rsidR="00EA1266" w:rsidRPr="004A0900" w:rsidRDefault="00EA1266" w:rsidP="00A21782">
      <w:pPr>
        <w:widowControl w:val="0"/>
        <w:numPr>
          <w:ilvl w:val="0"/>
          <w:numId w:val="9"/>
        </w:numPr>
        <w:autoSpaceDE w:val="0"/>
        <w:autoSpaceDN w:val="0"/>
        <w:adjustRightInd w:val="0"/>
        <w:jc w:val="both"/>
      </w:pPr>
      <w:r w:rsidRPr="004A0900">
        <w:t>împreună cu organele de poliţie execută activităţi specifice pe linia persoanelor urmărite sau dispărute;</w:t>
      </w:r>
    </w:p>
    <w:p w:rsidR="00EA1266" w:rsidRPr="004A0900" w:rsidRDefault="00EA1266" w:rsidP="00A21782">
      <w:pPr>
        <w:widowControl w:val="0"/>
        <w:numPr>
          <w:ilvl w:val="0"/>
          <w:numId w:val="9"/>
        </w:numPr>
        <w:autoSpaceDE w:val="0"/>
        <w:autoSpaceDN w:val="0"/>
        <w:adjustRightInd w:val="0"/>
        <w:jc w:val="both"/>
      </w:pPr>
      <w:r w:rsidRPr="004A0900">
        <w:t>controlează modul de depozitare a deşeurilor menajere şi industriale şi de igienizare a zonelor periferice, precum şi alte situaţii sau evenimente ce afectează siguranţa cetăţeanului (căderi de ziduri, copaci, surpări de carosabil, lucrări edilitare neasigurate corespunzător, etc.);</w:t>
      </w:r>
    </w:p>
    <w:p w:rsidR="00EA1266" w:rsidRPr="004A0900" w:rsidRDefault="00EA1266" w:rsidP="00A21782">
      <w:pPr>
        <w:widowControl w:val="0"/>
        <w:numPr>
          <w:ilvl w:val="0"/>
          <w:numId w:val="9"/>
        </w:numPr>
        <w:autoSpaceDE w:val="0"/>
        <w:autoSpaceDN w:val="0"/>
        <w:adjustRightInd w:val="0"/>
        <w:jc w:val="both"/>
      </w:pPr>
      <w:r w:rsidRPr="004A0900">
        <w:t>constată contravenţii şi aplică sancţiuni contravenţionale pentru faptele aflate în competenţă;</w:t>
      </w:r>
    </w:p>
    <w:p w:rsidR="00EA1266" w:rsidRPr="004A0900" w:rsidRDefault="00EA1266" w:rsidP="00A21782">
      <w:pPr>
        <w:widowControl w:val="0"/>
        <w:numPr>
          <w:ilvl w:val="0"/>
          <w:numId w:val="9"/>
        </w:numPr>
        <w:autoSpaceDE w:val="0"/>
        <w:autoSpaceDN w:val="0"/>
        <w:adjustRightInd w:val="0"/>
        <w:jc w:val="both"/>
      </w:pPr>
      <w:r w:rsidRPr="004A0900">
        <w:t>întocmesc procese verbale de constatare în cazul sesizării unor fapte de natură penală şi iau măsurile stabilite prin lege cu privire la făptuitor;</w:t>
      </w:r>
    </w:p>
    <w:p w:rsidR="00EA1266" w:rsidRPr="004A0900" w:rsidRDefault="00EA1266" w:rsidP="00A21782">
      <w:pPr>
        <w:widowControl w:val="0"/>
        <w:numPr>
          <w:ilvl w:val="0"/>
          <w:numId w:val="9"/>
        </w:numPr>
        <w:autoSpaceDE w:val="0"/>
        <w:autoSpaceDN w:val="0"/>
        <w:adjustRightInd w:val="0"/>
        <w:jc w:val="both"/>
      </w:pPr>
      <w:r w:rsidRPr="004A0900">
        <w:t>participă, din dispoziţia conducerii, împreună cu angajaţii din alte structuri la executarea de acţiuni şi controale;</w:t>
      </w:r>
    </w:p>
    <w:p w:rsidR="00EA1266" w:rsidRPr="004A0900" w:rsidRDefault="00EA1266" w:rsidP="00A21782">
      <w:pPr>
        <w:widowControl w:val="0"/>
        <w:numPr>
          <w:ilvl w:val="0"/>
          <w:numId w:val="9"/>
        </w:numPr>
        <w:autoSpaceDE w:val="0"/>
        <w:autoSpaceDN w:val="0"/>
        <w:adjustRightInd w:val="0"/>
        <w:jc w:val="both"/>
      </w:pPr>
      <w:r w:rsidRPr="004A0900">
        <w:t>execută alte sarcini stabilite prin dispoziţiile scrise ale conducerii;</w:t>
      </w:r>
    </w:p>
    <w:p w:rsidR="00EA1266" w:rsidRPr="004A0900" w:rsidRDefault="00EA1266" w:rsidP="00A21782">
      <w:pPr>
        <w:widowControl w:val="0"/>
        <w:numPr>
          <w:ilvl w:val="0"/>
          <w:numId w:val="9"/>
        </w:numPr>
        <w:autoSpaceDE w:val="0"/>
        <w:autoSpaceDN w:val="0"/>
        <w:adjustRightInd w:val="0"/>
        <w:jc w:val="both"/>
      </w:pPr>
      <w:r w:rsidRPr="004A0900">
        <w:t>soluţionează, în termen legal, petiţiile primite de la cetăţeni sau colectivităţile locale;</w:t>
      </w:r>
    </w:p>
    <w:p w:rsidR="00EA1266" w:rsidRPr="004A0900" w:rsidRDefault="00EA1266" w:rsidP="00A21782">
      <w:pPr>
        <w:widowControl w:val="0"/>
        <w:numPr>
          <w:ilvl w:val="0"/>
          <w:numId w:val="9"/>
        </w:numPr>
        <w:autoSpaceDE w:val="0"/>
        <w:autoSpaceDN w:val="0"/>
        <w:adjustRightInd w:val="0"/>
        <w:jc w:val="both"/>
      </w:pPr>
      <w:r w:rsidRPr="004A0900">
        <w:t>întocmeşte şi actualizează permanent registrul de zonă de proximitate referitor la situaţia operativă concretă din teritoriul de competenţă;</w:t>
      </w:r>
    </w:p>
    <w:p w:rsidR="00EA1266" w:rsidRPr="004A0900" w:rsidRDefault="00EA1266" w:rsidP="00A21782">
      <w:pPr>
        <w:widowControl w:val="0"/>
        <w:numPr>
          <w:ilvl w:val="0"/>
          <w:numId w:val="9"/>
        </w:numPr>
        <w:autoSpaceDE w:val="0"/>
        <w:autoSpaceDN w:val="0"/>
        <w:adjustRightInd w:val="0"/>
        <w:jc w:val="both"/>
      </w:pPr>
      <w:r w:rsidRPr="004A0900">
        <w:t>acţionează pentru cunoaşterea permanentă a „găştilor de cartier” şi a altor grupări de persoane care prin acţiunile şi comportamentul lor pot afecta siguranţa cetăţeanului şi a bunurilor acestora şi ia măsuri pentru prevenirea ori contracararea lor;</w:t>
      </w:r>
    </w:p>
    <w:p w:rsidR="00EA1266" w:rsidRPr="004A0900" w:rsidRDefault="00EA1266" w:rsidP="00A21782">
      <w:pPr>
        <w:widowControl w:val="0"/>
        <w:numPr>
          <w:ilvl w:val="0"/>
          <w:numId w:val="9"/>
        </w:numPr>
        <w:autoSpaceDE w:val="0"/>
        <w:autoSpaceDN w:val="0"/>
        <w:adjustRightInd w:val="0"/>
        <w:jc w:val="both"/>
      </w:pPr>
      <w:r w:rsidRPr="004A0900">
        <w:t>participă direct sau împreună cu alte forţe la prinderea urmăriţilor şi depistarea dispăruţilor;</w:t>
      </w:r>
    </w:p>
    <w:p w:rsidR="00EA1266" w:rsidRPr="004A0900" w:rsidRDefault="00EA1266" w:rsidP="00A21782">
      <w:pPr>
        <w:widowControl w:val="0"/>
        <w:numPr>
          <w:ilvl w:val="0"/>
          <w:numId w:val="9"/>
        </w:numPr>
        <w:autoSpaceDE w:val="0"/>
        <w:autoSpaceDN w:val="0"/>
        <w:adjustRightInd w:val="0"/>
        <w:jc w:val="both"/>
      </w:pPr>
      <w:r w:rsidRPr="004A0900">
        <w:t>organizează activităţi specifice împreună cu organele de poliţie pentru prinderea în flagrant a persoanelor ce comit infracţiuni în zonele de competenţă;</w:t>
      </w:r>
    </w:p>
    <w:p w:rsidR="00EA1266" w:rsidRPr="004A0900" w:rsidRDefault="00EA1266" w:rsidP="00A21782">
      <w:pPr>
        <w:widowControl w:val="0"/>
        <w:numPr>
          <w:ilvl w:val="0"/>
          <w:numId w:val="9"/>
        </w:numPr>
        <w:autoSpaceDE w:val="0"/>
        <w:autoSpaceDN w:val="0"/>
        <w:adjustRightInd w:val="0"/>
        <w:jc w:val="both"/>
      </w:pPr>
      <w:r w:rsidRPr="004A0900">
        <w:t>asigură culegerea de informaţii cu privire la persoane şi acţiuni care pot afecta ordinea publică sau siguranţa cetăţeanului;</w:t>
      </w:r>
    </w:p>
    <w:p w:rsidR="00EA1266" w:rsidRPr="004A0900" w:rsidRDefault="00EA1266" w:rsidP="00A21782">
      <w:pPr>
        <w:widowControl w:val="0"/>
        <w:numPr>
          <w:ilvl w:val="0"/>
          <w:numId w:val="9"/>
        </w:numPr>
        <w:autoSpaceDE w:val="0"/>
        <w:autoSpaceDN w:val="0"/>
        <w:adjustRightInd w:val="0"/>
        <w:jc w:val="both"/>
      </w:pPr>
      <w:r w:rsidRPr="004A0900">
        <w:t>conlucrează cu agenţii de ordine publică pe linia asigurării corespunzătoare a acesteia în zona de responsabilitate;</w:t>
      </w:r>
    </w:p>
    <w:p w:rsidR="00EA1266" w:rsidRPr="004A0900" w:rsidRDefault="00EA1266" w:rsidP="00A21782">
      <w:pPr>
        <w:widowControl w:val="0"/>
        <w:numPr>
          <w:ilvl w:val="0"/>
          <w:numId w:val="9"/>
        </w:numPr>
        <w:autoSpaceDE w:val="0"/>
        <w:autoSpaceDN w:val="0"/>
        <w:adjustRightInd w:val="0"/>
        <w:jc w:val="both"/>
      </w:pPr>
      <w:r w:rsidRPr="004A0900">
        <w:t>constată contravenţii şi aplică sancţiuni aferente;</w:t>
      </w:r>
    </w:p>
    <w:p w:rsidR="00EA1266" w:rsidRPr="004A0900" w:rsidRDefault="00EA1266" w:rsidP="00A21782">
      <w:pPr>
        <w:widowControl w:val="0"/>
        <w:numPr>
          <w:ilvl w:val="0"/>
          <w:numId w:val="9"/>
        </w:numPr>
        <w:autoSpaceDE w:val="0"/>
        <w:autoSpaceDN w:val="0"/>
        <w:adjustRightInd w:val="0"/>
        <w:jc w:val="both"/>
      </w:pPr>
      <w:r w:rsidRPr="004A0900">
        <w:t>realizează activităţi specifice ofiţerului de serviciu prin agenţii locali desemnaţi în acest scop.</w:t>
      </w:r>
    </w:p>
    <w:p w:rsidR="00EA1266" w:rsidRPr="004A0900" w:rsidRDefault="00EA1266" w:rsidP="00A21782">
      <w:pPr>
        <w:widowControl w:val="0"/>
        <w:numPr>
          <w:ilvl w:val="0"/>
          <w:numId w:val="9"/>
        </w:numPr>
        <w:autoSpaceDE w:val="0"/>
        <w:autoSpaceDN w:val="0"/>
        <w:adjustRightInd w:val="0"/>
        <w:jc w:val="both"/>
      </w:pPr>
      <w:bookmarkStart w:id="42" w:name="tree_175"/>
      <w:bookmarkEnd w:id="42"/>
      <w:r w:rsidRPr="004A0900">
        <w:t xml:space="preserve">intervin la solicitările dispeceratului la evenimentele semnalate prin Serviciul de urgenţă 112, pe principiul "cel mai apropiat poliţist de locul evenimentului intervine", în funcţie de specificul atribuţiilor de serviciu stabilite prin lege şi în limita competenţei teritoriale; </w:t>
      </w:r>
    </w:p>
    <w:p w:rsidR="00EA1266" w:rsidRPr="004A0900" w:rsidRDefault="00EA1266" w:rsidP="00A21782">
      <w:pPr>
        <w:widowControl w:val="0"/>
        <w:numPr>
          <w:ilvl w:val="0"/>
          <w:numId w:val="9"/>
        </w:numPr>
        <w:autoSpaceDE w:val="0"/>
        <w:autoSpaceDN w:val="0"/>
        <w:adjustRightInd w:val="0"/>
        <w:jc w:val="both"/>
      </w:pPr>
      <w:bookmarkStart w:id="43" w:name="tree_176"/>
      <w:bookmarkEnd w:id="43"/>
      <w:r w:rsidRPr="004A0900">
        <w:t xml:space="preserve">acţionează, în condiţiile art. 6 lit. k) din Legea nr. 155/2010, pentru depistarea persoanelor şi a bunurilor urmărite în temeiul legii; </w:t>
      </w:r>
    </w:p>
    <w:p w:rsidR="00EA1266" w:rsidRPr="004A0900" w:rsidRDefault="00EA1266" w:rsidP="00A21782">
      <w:pPr>
        <w:widowControl w:val="0"/>
        <w:numPr>
          <w:ilvl w:val="0"/>
          <w:numId w:val="9"/>
        </w:numPr>
        <w:autoSpaceDE w:val="0"/>
        <w:autoSpaceDN w:val="0"/>
        <w:adjustRightInd w:val="0"/>
        <w:jc w:val="both"/>
      </w:pPr>
      <w:bookmarkStart w:id="44" w:name="tree_177"/>
      <w:bookmarkEnd w:id="44"/>
      <w:r w:rsidRPr="004A0900">
        <w:t xml:space="preserve">participă la executarea măsurilor stabilite în situaţii de urgenţă; </w:t>
      </w:r>
    </w:p>
    <w:p w:rsidR="00EA1266" w:rsidRPr="004A0900" w:rsidRDefault="00EA1266" w:rsidP="00A21782">
      <w:pPr>
        <w:widowControl w:val="0"/>
        <w:numPr>
          <w:ilvl w:val="0"/>
          <w:numId w:val="9"/>
        </w:numPr>
        <w:autoSpaceDE w:val="0"/>
        <w:autoSpaceDN w:val="0"/>
        <w:adjustRightInd w:val="0"/>
        <w:jc w:val="both"/>
      </w:pPr>
      <w:bookmarkStart w:id="45" w:name="tree_178"/>
      <w:bookmarkEnd w:id="45"/>
      <w:r w:rsidRPr="004A0900">
        <w:t xml:space="preserve">în cazul constatării în flagrant a unei fapte penale, imobilizează făptuitorul, iau măsuri pentru conservarea locului faptei, identifică martorii oculari, sesizează imediat organele competente şi predau făptuitorul structurii Poliţiei Române competente teritorial, pe bază de proces-verbal, în vederea continuării cercetărilor; </w:t>
      </w:r>
    </w:p>
    <w:p w:rsidR="00EA1266" w:rsidRPr="004A0900" w:rsidRDefault="00EA1266" w:rsidP="00A21782">
      <w:pPr>
        <w:widowControl w:val="0"/>
        <w:numPr>
          <w:ilvl w:val="0"/>
          <w:numId w:val="9"/>
        </w:numPr>
        <w:autoSpaceDE w:val="0"/>
        <w:autoSpaceDN w:val="0"/>
        <w:adjustRightInd w:val="0"/>
        <w:jc w:val="both"/>
      </w:pPr>
      <w:bookmarkStart w:id="46" w:name="tree_179"/>
      <w:bookmarkEnd w:id="46"/>
      <w:r w:rsidRPr="004A0900">
        <w:t xml:space="preserve">conduc la sediul poliţiei locale/structurii Poliţiei Române competente persoanele suspecte a căror identitate nu a putut fi stabilită, în vederea luării măsurilor ce se impun; </w:t>
      </w:r>
    </w:p>
    <w:p w:rsidR="00EA1266" w:rsidRPr="004A0900" w:rsidRDefault="00EA1266" w:rsidP="00A21782">
      <w:pPr>
        <w:widowControl w:val="0"/>
        <w:numPr>
          <w:ilvl w:val="0"/>
          <w:numId w:val="9"/>
        </w:numPr>
        <w:autoSpaceDE w:val="0"/>
        <w:autoSpaceDN w:val="0"/>
        <w:adjustRightInd w:val="0"/>
        <w:jc w:val="both"/>
      </w:pPr>
      <w:bookmarkStart w:id="47" w:name="tree_180"/>
      <w:bookmarkEnd w:id="47"/>
      <w:r w:rsidRPr="004A0900">
        <w:t xml:space="preserve">verifică şi soluţionează sesizările şi reclamaţiile primite din partea cetăţenilor unităţilor/subdiviziunilor administrativ-teritoriale, legate de problemele specifice compartimentului. </w:t>
      </w:r>
    </w:p>
    <w:p w:rsidR="00EA1266" w:rsidRPr="004A0900" w:rsidRDefault="00EA1266" w:rsidP="00A21782">
      <w:pPr>
        <w:widowControl w:val="0"/>
        <w:numPr>
          <w:ilvl w:val="0"/>
          <w:numId w:val="9"/>
        </w:numPr>
        <w:autoSpaceDE w:val="0"/>
        <w:autoSpaceDN w:val="0"/>
        <w:adjustRightInd w:val="0"/>
        <w:jc w:val="both"/>
      </w:pPr>
      <w:bookmarkStart w:id="48" w:name="tree_181"/>
      <w:bookmarkEnd w:id="48"/>
      <w:r w:rsidRPr="004A0900">
        <w:t xml:space="preserve">îndeplinesc orice alte atribuţii stabilite prin lege. </w:t>
      </w:r>
    </w:p>
    <w:p w:rsidR="00EA1266" w:rsidRPr="004A0900" w:rsidRDefault="00EA1266" w:rsidP="00A21782">
      <w:pPr>
        <w:widowControl w:val="0"/>
        <w:numPr>
          <w:ilvl w:val="0"/>
          <w:numId w:val="9"/>
        </w:numPr>
        <w:autoSpaceDE w:val="0"/>
        <w:autoSpaceDN w:val="0"/>
        <w:adjustRightInd w:val="0"/>
        <w:jc w:val="both"/>
      </w:pPr>
      <w:r w:rsidRPr="004A0900">
        <w:t>intervine în zonele de competenţă, la solicitarea cetăţenilor pentru aplanarea unor stări conflictuale;</w:t>
      </w:r>
    </w:p>
    <w:p w:rsidR="00EA1266" w:rsidRPr="004A0900" w:rsidRDefault="00EA1266" w:rsidP="00A21782">
      <w:pPr>
        <w:widowControl w:val="0"/>
        <w:numPr>
          <w:ilvl w:val="0"/>
          <w:numId w:val="9"/>
        </w:numPr>
        <w:autoSpaceDE w:val="0"/>
        <w:autoSpaceDN w:val="0"/>
        <w:adjustRightInd w:val="0"/>
        <w:jc w:val="both"/>
      </w:pPr>
      <w:r w:rsidRPr="004A0900">
        <w:t>participă în situaţiile dispuse de conducere la activităţi vizând evacuări, demolări de construcţii ilegale, de ocupări ilegale ale domeniului public;</w:t>
      </w:r>
    </w:p>
    <w:p w:rsidR="00EA1266" w:rsidRPr="004A0900" w:rsidRDefault="00EA1266" w:rsidP="00A21782">
      <w:pPr>
        <w:widowControl w:val="0"/>
        <w:numPr>
          <w:ilvl w:val="0"/>
          <w:numId w:val="29"/>
        </w:numPr>
        <w:autoSpaceDE w:val="0"/>
        <w:autoSpaceDN w:val="0"/>
        <w:adjustRightInd w:val="0"/>
        <w:jc w:val="both"/>
      </w:pPr>
      <w:r w:rsidRPr="004A0900">
        <w:t>asigură însoţirea şi protecţia conducerii Primăriei Sectorului 1, membrilor aleşi ai Consiliului Local, reprezentanţilor altor direcţii şi structuri din Primăria Sectorului 1, reprezentanţilor instituţiilor subordonate Consiliului Local Sector 1 – Administraţia Domeniului Public, Direcţia Generală de Asistenţă Socială şi Protecţia Copilului, Direcţia de Administraţie pentru Învăţământul Preuniversitar, Direcţia de Impozite şi Taxe Locale, reprezentanţilor Administraţiei Fondului Imobiliar Bucureşti, precum şi altor participanţi la acţiuni publice;</w:t>
      </w:r>
    </w:p>
    <w:p w:rsidR="00EA1266" w:rsidRPr="004A0900" w:rsidRDefault="00EA1266" w:rsidP="00A21782">
      <w:pPr>
        <w:widowControl w:val="0"/>
        <w:numPr>
          <w:ilvl w:val="0"/>
          <w:numId w:val="28"/>
        </w:numPr>
        <w:autoSpaceDE w:val="0"/>
        <w:autoSpaceDN w:val="0"/>
        <w:adjustRightInd w:val="0"/>
        <w:jc w:val="both"/>
      </w:pPr>
      <w:r w:rsidRPr="004A0900">
        <w:t>realizează însoţirea reprezentanţilor Primăriei Municipiului Bucureşti sau a Consiliului General la activităţi specifice pe teritoriul Sectorului 1, la solicitarea acestora;</w:t>
      </w:r>
    </w:p>
    <w:p w:rsidR="00EA1266" w:rsidRPr="004A0900" w:rsidRDefault="00EA1266" w:rsidP="00A21782">
      <w:pPr>
        <w:widowControl w:val="0"/>
        <w:numPr>
          <w:ilvl w:val="0"/>
          <w:numId w:val="28"/>
        </w:numPr>
        <w:autoSpaceDE w:val="0"/>
        <w:autoSpaceDN w:val="0"/>
        <w:adjustRightInd w:val="0"/>
        <w:jc w:val="both"/>
      </w:pPr>
      <w:r w:rsidRPr="004A0900">
        <w:t>asigură însoţirea echipajelor Brigăzii de Poliţie Rutieră pentru îndeplinirea misiunilor de fluidizare a circulaţiei rutiere în Sectorul 1;</w:t>
      </w:r>
    </w:p>
    <w:p w:rsidR="00EA1266" w:rsidRPr="004A0900" w:rsidRDefault="00EA1266" w:rsidP="00A21782">
      <w:pPr>
        <w:widowControl w:val="0"/>
        <w:numPr>
          <w:ilvl w:val="0"/>
          <w:numId w:val="28"/>
        </w:numPr>
        <w:autoSpaceDE w:val="0"/>
        <w:autoSpaceDN w:val="0"/>
        <w:adjustRightInd w:val="0"/>
        <w:jc w:val="both"/>
      </w:pPr>
      <w:r w:rsidRPr="004A0900">
        <w:t>acţionează pentru fluidizarea traficului pietonal, protejării spaţiului verde şi rezolvării conflictelor generate de ocuparea unui loc de parcare, în mod abuziv;</w:t>
      </w:r>
    </w:p>
    <w:p w:rsidR="00EA1266" w:rsidRPr="004A0900" w:rsidRDefault="00EA1266" w:rsidP="00A21782">
      <w:pPr>
        <w:widowControl w:val="0"/>
        <w:numPr>
          <w:ilvl w:val="0"/>
          <w:numId w:val="28"/>
        </w:numPr>
        <w:autoSpaceDE w:val="0"/>
        <w:autoSpaceDN w:val="0"/>
        <w:adjustRightInd w:val="0"/>
        <w:jc w:val="both"/>
      </w:pPr>
      <w:r w:rsidRPr="004A0900">
        <w:t>asigură însoţirea la executarea unor lucrări sau activităţi specifice în Sectorul 1 a reprezentanţilor societăţilor de utilităţi publice;</w:t>
      </w:r>
    </w:p>
    <w:p w:rsidR="00EA1266" w:rsidRPr="004A0900" w:rsidRDefault="00EA1266" w:rsidP="00A21782">
      <w:pPr>
        <w:widowControl w:val="0"/>
        <w:numPr>
          <w:ilvl w:val="0"/>
          <w:numId w:val="28"/>
        </w:numPr>
        <w:autoSpaceDE w:val="0"/>
        <w:autoSpaceDN w:val="0"/>
        <w:adjustRightInd w:val="0"/>
        <w:jc w:val="both"/>
      </w:pPr>
      <w:r w:rsidRPr="004A0900">
        <w:t>asigură însoţirea şi protecţia angajaţilor din cadrul Direcţiei Inspecţie, în baza unor planuri de acţiune comune;</w:t>
      </w:r>
    </w:p>
    <w:p w:rsidR="00EA1266" w:rsidRPr="004A0900" w:rsidRDefault="00EA1266" w:rsidP="00A21782">
      <w:pPr>
        <w:widowControl w:val="0"/>
        <w:numPr>
          <w:ilvl w:val="0"/>
          <w:numId w:val="28"/>
        </w:numPr>
        <w:autoSpaceDE w:val="0"/>
        <w:autoSpaceDN w:val="0"/>
        <w:adjustRightInd w:val="0"/>
        <w:jc w:val="both"/>
      </w:pPr>
      <w:r w:rsidRPr="004A0900">
        <w:t xml:space="preserve">asigură însoţirea la executarea unor lucrări sau activităţi specifice în Sectorul 1 a reprezentanţilor societăţilor de utilităţi publice – GDF SUEZ Energy România, Apa Nova, Luxen, Enel etc.; </w:t>
      </w:r>
    </w:p>
    <w:p w:rsidR="00EA1266" w:rsidRPr="004A0900" w:rsidRDefault="00EA1266" w:rsidP="00A21782">
      <w:pPr>
        <w:widowControl w:val="0"/>
        <w:numPr>
          <w:ilvl w:val="0"/>
          <w:numId w:val="28"/>
        </w:numPr>
        <w:autoSpaceDE w:val="0"/>
        <w:autoSpaceDN w:val="0"/>
        <w:adjustRightInd w:val="0"/>
        <w:jc w:val="both"/>
      </w:pPr>
      <w:r w:rsidRPr="004A0900">
        <w:t>ţinuta poliţiştilor locali participanţi este de serviciu, iar în anumite situaţii cu aprobarea expresă a conducerii, poate fi şi civilă;</w:t>
      </w:r>
    </w:p>
    <w:p w:rsidR="00EA1266" w:rsidRPr="004A0900" w:rsidRDefault="00EA1266" w:rsidP="00A21782">
      <w:pPr>
        <w:widowControl w:val="0"/>
        <w:numPr>
          <w:ilvl w:val="0"/>
          <w:numId w:val="28"/>
        </w:numPr>
        <w:autoSpaceDE w:val="0"/>
        <w:autoSpaceDN w:val="0"/>
        <w:adjustRightInd w:val="0"/>
        <w:jc w:val="both"/>
      </w:pPr>
      <w:r w:rsidRPr="004A0900">
        <w:t xml:space="preserve">asigură fluenţa circulaţiei pe drumurile publice din raza teritorială de competenţă, având dreptul de a efectua semnale regulamentare de oprire a conducătorilor de autovehicul exclusiv pentru îndeplinirea atribuţiilor conferite de prezenta lege în domeniul circulaţiei pe drumurile publice; </w:t>
      </w:r>
    </w:p>
    <w:p w:rsidR="00EA1266" w:rsidRPr="004A0900" w:rsidRDefault="00EA1266" w:rsidP="00A21782">
      <w:pPr>
        <w:widowControl w:val="0"/>
        <w:numPr>
          <w:ilvl w:val="0"/>
          <w:numId w:val="28"/>
        </w:numPr>
        <w:autoSpaceDE w:val="0"/>
        <w:autoSpaceDN w:val="0"/>
        <w:adjustRightInd w:val="0"/>
        <w:jc w:val="both"/>
      </w:pPr>
      <w:r w:rsidRPr="004A0900">
        <w:t xml:space="preserve">verifică integritatea mijloacelor de semnalizare rutieră şi sesizează nereguli constatate privind funcţionarea semafoarelor, starea indicatoarelor şi a marcajelor rutiere şi acordă asistenţă în zonele unde se aplică marcaje rutiere; </w:t>
      </w:r>
    </w:p>
    <w:p w:rsidR="00EA1266" w:rsidRPr="004A0900" w:rsidRDefault="00EA1266" w:rsidP="00A21782">
      <w:pPr>
        <w:widowControl w:val="0"/>
        <w:numPr>
          <w:ilvl w:val="0"/>
          <w:numId w:val="28"/>
        </w:numPr>
        <w:autoSpaceDE w:val="0"/>
        <w:autoSpaceDN w:val="0"/>
        <w:adjustRightInd w:val="0"/>
        <w:jc w:val="both"/>
      </w:pPr>
      <w:r w:rsidRPr="004A0900">
        <w:t xml:space="preserve">participă la acţiuni comune cu administratorul drumului pentru înlăturarea efectelor fenomenelor naturale, cum sunt: ninsoare abundentă, viscol, vânt puternic, ploaie torenţială, grindină, polei şi alte asemenea fenomene, pe drumurile publice; </w:t>
      </w:r>
    </w:p>
    <w:p w:rsidR="00EA1266" w:rsidRPr="004A0900" w:rsidRDefault="00EA1266" w:rsidP="00A21782">
      <w:pPr>
        <w:widowControl w:val="0"/>
        <w:numPr>
          <w:ilvl w:val="0"/>
          <w:numId w:val="28"/>
        </w:numPr>
        <w:autoSpaceDE w:val="0"/>
        <w:autoSpaceDN w:val="0"/>
        <w:adjustRightInd w:val="0"/>
        <w:jc w:val="both"/>
      </w:pPr>
      <w:r w:rsidRPr="004A0900">
        <w:rPr>
          <w:b/>
          <w:bCs/>
        </w:rPr>
        <w:t> </w:t>
      </w:r>
      <w:r w:rsidRPr="004A0900">
        <w:t xml:space="preserve">asigură, în cazul accidentelor soldate cu victime, paza locului acestor accidente şi ia primele măsuri ce se impun pentru conservarea urmelor, identificarea martorilor şi a făptuitorilor şi, dacă se impune, transportul victimelor la cea mai apropiată unitate sanitară; </w:t>
      </w:r>
    </w:p>
    <w:p w:rsidR="00EA1266" w:rsidRPr="004A0900" w:rsidRDefault="00EA1266" w:rsidP="00A21782">
      <w:pPr>
        <w:widowControl w:val="0"/>
        <w:numPr>
          <w:ilvl w:val="0"/>
          <w:numId w:val="28"/>
        </w:numPr>
        <w:autoSpaceDE w:val="0"/>
        <w:autoSpaceDN w:val="0"/>
        <w:adjustRightInd w:val="0"/>
        <w:jc w:val="both"/>
      </w:pPr>
      <w:r w:rsidRPr="004A0900">
        <w:t xml:space="preserve">constată contravenţii şi aplică sancţiuni pentru încălcarea normelor legale privind oprirea, staţionarea, parcarea autovehiculelor şi accesul interzis, având dreptul de a dispune măsuri de ridicare a autovehiculelor staţionate neregulamentar; </w:t>
      </w:r>
    </w:p>
    <w:p w:rsidR="00EA1266" w:rsidRPr="004A0900" w:rsidRDefault="00EA1266" w:rsidP="00A21782">
      <w:pPr>
        <w:widowControl w:val="0"/>
        <w:numPr>
          <w:ilvl w:val="0"/>
          <w:numId w:val="28"/>
        </w:numPr>
        <w:autoSpaceDE w:val="0"/>
        <w:autoSpaceDN w:val="0"/>
        <w:adjustRightInd w:val="0"/>
        <w:jc w:val="both"/>
      </w:pPr>
      <w:r w:rsidRPr="004A0900">
        <w:t xml:space="preserve">constată contravenţii şi aplică sancţiuni pentru încălcarea normelor legale privind masa maximă admisă şi accesul pe anumite sectoare de drum, având dreptul de a efectua semnale de oprire a conducătorilor acestor vehicule; </w:t>
      </w:r>
    </w:p>
    <w:p w:rsidR="00EA1266" w:rsidRPr="004A0900" w:rsidRDefault="00EA1266" w:rsidP="00A21782">
      <w:pPr>
        <w:widowControl w:val="0"/>
        <w:numPr>
          <w:ilvl w:val="0"/>
          <w:numId w:val="28"/>
        </w:numPr>
        <w:autoSpaceDE w:val="0"/>
        <w:autoSpaceDN w:val="0"/>
        <w:adjustRightInd w:val="0"/>
        <w:jc w:val="both"/>
      </w:pPr>
      <w:r w:rsidRPr="004A0900">
        <w:t xml:space="preserve">constată contravenţii şi aplică sancţiuni pentru încălcarea normelor rutiere de către pietoni, biciclişti, conducători de mopede şi vehicule cu tracţiune animală; </w:t>
      </w:r>
    </w:p>
    <w:p w:rsidR="00EA1266" w:rsidRPr="004A0900" w:rsidRDefault="00EA1266" w:rsidP="00A21782">
      <w:pPr>
        <w:widowControl w:val="0"/>
        <w:numPr>
          <w:ilvl w:val="0"/>
          <w:numId w:val="28"/>
        </w:numPr>
        <w:autoSpaceDE w:val="0"/>
        <w:autoSpaceDN w:val="0"/>
        <w:adjustRightInd w:val="0"/>
        <w:jc w:val="both"/>
      </w:pPr>
      <w:r w:rsidRPr="004A0900">
        <w:t xml:space="preserve">constată contravenţii şi aplică sancţiuni pentru nerespectarea prevederilor legale referitoare la circulaţia în zona pietonală, în zona rezidenţială, în parcuri şi zone de agrement, precum şi pe locurile de parcare adaptate, rezervate şi semnalizate prin semnul internaţional pentru persoanele cu handicap; </w:t>
      </w:r>
    </w:p>
    <w:p w:rsidR="00EA1266" w:rsidRPr="004A0900" w:rsidRDefault="00EA1266" w:rsidP="00A21782">
      <w:pPr>
        <w:widowControl w:val="0"/>
        <w:numPr>
          <w:ilvl w:val="0"/>
          <w:numId w:val="9"/>
        </w:numPr>
        <w:autoSpaceDE w:val="0"/>
        <w:autoSpaceDN w:val="0"/>
        <w:adjustRightInd w:val="0"/>
        <w:jc w:val="both"/>
      </w:pPr>
      <w:r w:rsidRPr="004A0900">
        <w:t xml:space="preserve">constată contravenţii şi aplică sancţiuni pentru nerespectarea normelor legale privind domiciliul, reşedinţa şi actele de identitate ale cetăţenilor români, inclusiv asupra obligaţiilor pe care le au persoanele prevăzute la art. 37 alin. (2) din Ordonanţa de urgenţă a Guvernului nr. 97/2005 privind evidenţa, domiciliul, reşedinţa şi actele de identitate ale cetăţenilor români, aprobată cu modificări şi completări prin Legea nr. 290/2005, cu modificările şi completările ulterioare; </w:t>
      </w:r>
    </w:p>
    <w:p w:rsidR="00EA1266" w:rsidRPr="004A0900" w:rsidRDefault="00EA1266" w:rsidP="00A21782">
      <w:pPr>
        <w:widowControl w:val="0"/>
        <w:numPr>
          <w:ilvl w:val="0"/>
          <w:numId w:val="9"/>
        </w:numPr>
        <w:autoSpaceDE w:val="0"/>
        <w:autoSpaceDN w:val="0"/>
        <w:adjustRightInd w:val="0"/>
        <w:jc w:val="both"/>
      </w:pPr>
      <w:r w:rsidRPr="004A0900">
        <w:t>soluţionează sesizările cetăţenilor sectorului 1 privind creşterea şi întreţinerea animalelor astfel încât să nu producă poluarea mediului sau disconfort vecinilor;</w:t>
      </w:r>
    </w:p>
    <w:p w:rsidR="00EA1266" w:rsidRPr="004A0900" w:rsidRDefault="00EA1266" w:rsidP="00A21782">
      <w:pPr>
        <w:widowControl w:val="0"/>
        <w:numPr>
          <w:ilvl w:val="0"/>
          <w:numId w:val="9"/>
        </w:numPr>
        <w:autoSpaceDE w:val="0"/>
        <w:autoSpaceDN w:val="0"/>
        <w:adjustRightInd w:val="0"/>
        <w:jc w:val="both"/>
      </w:pPr>
      <w:r w:rsidRPr="004A0900">
        <w:t>verifică şi depistează zonele unde există câini comunitari în vederea luării măsurilor necesare reducerii numerice a acestora;</w:t>
      </w:r>
    </w:p>
    <w:p w:rsidR="00EA1266" w:rsidRPr="004A0900" w:rsidRDefault="00EA1266" w:rsidP="00A21782">
      <w:pPr>
        <w:widowControl w:val="0"/>
        <w:numPr>
          <w:ilvl w:val="0"/>
          <w:numId w:val="9"/>
        </w:numPr>
        <w:autoSpaceDE w:val="0"/>
        <w:autoSpaceDN w:val="0"/>
        <w:adjustRightInd w:val="0"/>
        <w:jc w:val="both"/>
      </w:pPr>
      <w:r w:rsidRPr="004A0900">
        <w:t>verifică respectarea normelor legale privind afişajul publicitar, afişajul electoral şi orice altă formă de afişaj/reclamă, inclusiv cele referitoare la amplasarea firmei la locul de desfăşurare a activităţii economice;</w:t>
      </w:r>
    </w:p>
    <w:p w:rsidR="00EA1266" w:rsidRPr="004A0900" w:rsidRDefault="00EA1266" w:rsidP="00A21782">
      <w:pPr>
        <w:widowControl w:val="0"/>
        <w:numPr>
          <w:ilvl w:val="0"/>
          <w:numId w:val="9"/>
        </w:numPr>
        <w:autoSpaceDE w:val="0"/>
        <w:autoSpaceDN w:val="0"/>
        <w:adjustRightInd w:val="0"/>
        <w:jc w:val="both"/>
      </w:pPr>
      <w:r w:rsidRPr="004A0900">
        <w:t>constată abaterile de la aplicarea corectă a legii în domeniul activităţii din pieţe şi aplică măsurile legale în vigoare;</w:t>
      </w:r>
    </w:p>
    <w:p w:rsidR="00EA1266" w:rsidRPr="004A0900" w:rsidRDefault="00EA1266" w:rsidP="00A21782">
      <w:pPr>
        <w:widowControl w:val="0"/>
        <w:numPr>
          <w:ilvl w:val="0"/>
          <w:numId w:val="9"/>
        </w:numPr>
        <w:autoSpaceDE w:val="0"/>
        <w:autoSpaceDN w:val="0"/>
        <w:adjustRightInd w:val="0"/>
        <w:jc w:val="both"/>
      </w:pPr>
      <w:r w:rsidRPr="004A0900">
        <w:t>acţionează pentru respectarea normelor legale privind desfăşurarea comerţului stradal şi a activităţilor comerciale, respectiv a condiţiilor şi a locurilor stabilite de autorităţile administraţiei publice locale;</w:t>
      </w:r>
    </w:p>
    <w:p w:rsidR="00EA1266" w:rsidRPr="004A0900" w:rsidRDefault="00EA1266" w:rsidP="00A21782">
      <w:pPr>
        <w:widowControl w:val="0"/>
        <w:numPr>
          <w:ilvl w:val="0"/>
          <w:numId w:val="9"/>
        </w:numPr>
        <w:autoSpaceDE w:val="0"/>
        <w:autoSpaceDN w:val="0"/>
        <w:adjustRightInd w:val="0"/>
        <w:jc w:val="both"/>
      </w:pPr>
      <w:r w:rsidRPr="004A0900">
        <w:t>Serviciile de Ordine şi Linişte Publică au poliţişti locali delegaţi sa desfăşoare activităţii de petiţii proximitate au competentele mai sus menţionate pe teritoriul repartizat fiecărui serviciu de ordine publică, conform fişei respective totodată mai având următoarele atribuţii:</w:t>
      </w:r>
    </w:p>
    <w:p w:rsidR="00EA1266" w:rsidRPr="004A0900" w:rsidRDefault="00EA1266" w:rsidP="00A21782">
      <w:pPr>
        <w:widowControl w:val="0"/>
        <w:numPr>
          <w:ilvl w:val="0"/>
          <w:numId w:val="9"/>
        </w:numPr>
        <w:autoSpaceDE w:val="0"/>
        <w:autoSpaceDN w:val="0"/>
        <w:adjustRightInd w:val="0"/>
        <w:jc w:val="both"/>
      </w:pPr>
      <w:r w:rsidRPr="004A0900">
        <w:t>asigură o legătură permanentă cu comunităţile locale şi cetăţenii sectorului, pentru cunoaşterea doleanţelor acestora în legătură cu aspecte care le afectează siguranţa personală şi a bunurilor;</w:t>
      </w:r>
    </w:p>
    <w:p w:rsidR="00EA1266" w:rsidRPr="004A0900" w:rsidRDefault="00EA1266" w:rsidP="00A21782">
      <w:pPr>
        <w:widowControl w:val="0"/>
        <w:numPr>
          <w:ilvl w:val="0"/>
          <w:numId w:val="9"/>
        </w:numPr>
        <w:autoSpaceDE w:val="0"/>
        <w:autoSpaceDN w:val="0"/>
        <w:adjustRightInd w:val="0"/>
        <w:jc w:val="both"/>
      </w:pPr>
      <w:r w:rsidRPr="004A0900">
        <w:t>organizează periodic întâlniri cu cetăţenii, asociaţiile de proprietari şi locatari, conducerile unităţilor şcolare;</w:t>
      </w:r>
    </w:p>
    <w:p w:rsidR="00EA1266" w:rsidRPr="004A0900" w:rsidRDefault="00EA1266" w:rsidP="00A21782">
      <w:pPr>
        <w:widowControl w:val="0"/>
        <w:numPr>
          <w:ilvl w:val="0"/>
          <w:numId w:val="9"/>
        </w:numPr>
        <w:autoSpaceDE w:val="0"/>
        <w:autoSpaceDN w:val="0"/>
        <w:adjustRightInd w:val="0"/>
        <w:jc w:val="both"/>
      </w:pPr>
      <w:r w:rsidRPr="004A0900">
        <w:t>organizează periodic activităţi de popularizare a normelor legale, inclusiv pe linia circulaţiei rutiere, în şcoli, grădiniţe, centre de ocrotire socială şi alte instituţii similare;</w:t>
      </w:r>
    </w:p>
    <w:p w:rsidR="00EA1266" w:rsidRPr="004A0900" w:rsidRDefault="00EA1266" w:rsidP="00A21782">
      <w:pPr>
        <w:widowControl w:val="0"/>
        <w:numPr>
          <w:ilvl w:val="0"/>
          <w:numId w:val="9"/>
        </w:numPr>
        <w:autoSpaceDE w:val="0"/>
        <w:autoSpaceDN w:val="0"/>
        <w:adjustRightInd w:val="0"/>
        <w:jc w:val="both"/>
      </w:pPr>
      <w:r w:rsidRPr="004A0900">
        <w:t>participă direct sau împreună cu alte instituţii din cadrul Primăriei Sectorului 1, la soluţionarea unor cazuri sociale;</w:t>
      </w:r>
    </w:p>
    <w:p w:rsidR="00EA1266" w:rsidRPr="004A0900" w:rsidRDefault="00EA1266" w:rsidP="00A21782">
      <w:pPr>
        <w:widowControl w:val="0"/>
        <w:numPr>
          <w:ilvl w:val="0"/>
          <w:numId w:val="9"/>
        </w:numPr>
        <w:autoSpaceDE w:val="0"/>
        <w:autoSpaceDN w:val="0"/>
        <w:adjustRightInd w:val="0"/>
        <w:jc w:val="both"/>
      </w:pPr>
      <w:r w:rsidRPr="004A0900">
        <w:t>asigură popularizarea în rândul cetăţenilor, a activităţilor de prevenire a unor categorii de fapte antisociale;</w:t>
      </w:r>
    </w:p>
    <w:p w:rsidR="00EA1266" w:rsidRPr="004A0900" w:rsidRDefault="00EA1266" w:rsidP="00A21782">
      <w:pPr>
        <w:widowControl w:val="0"/>
        <w:numPr>
          <w:ilvl w:val="0"/>
          <w:numId w:val="9"/>
        </w:numPr>
        <w:autoSpaceDE w:val="0"/>
        <w:autoSpaceDN w:val="0"/>
        <w:adjustRightInd w:val="0"/>
        <w:jc w:val="both"/>
      </w:pPr>
      <w:r w:rsidRPr="004A0900">
        <w:t>previne şi gestionează conflictele între proprietarii din cadrul asociaţiei sau/şi condominiumului;</w:t>
      </w:r>
    </w:p>
    <w:p w:rsidR="00EA1266" w:rsidRPr="004A0900" w:rsidRDefault="00EA1266" w:rsidP="00A21782">
      <w:pPr>
        <w:widowControl w:val="0"/>
        <w:numPr>
          <w:ilvl w:val="0"/>
          <w:numId w:val="9"/>
        </w:numPr>
        <w:autoSpaceDE w:val="0"/>
        <w:autoSpaceDN w:val="0"/>
        <w:adjustRightInd w:val="0"/>
        <w:jc w:val="both"/>
      </w:pPr>
      <w:r w:rsidRPr="004A0900">
        <w:t>execută alte sarcini specifice dispuse de conducere.</w:t>
      </w:r>
    </w:p>
    <w:p w:rsidR="00EA1266" w:rsidRPr="004A0900" w:rsidRDefault="00EA1266" w:rsidP="00A21782">
      <w:pPr>
        <w:widowControl w:val="0"/>
        <w:numPr>
          <w:ilvl w:val="0"/>
          <w:numId w:val="9"/>
        </w:numPr>
        <w:autoSpaceDE w:val="0"/>
        <w:autoSpaceDN w:val="0"/>
        <w:adjustRightInd w:val="0"/>
        <w:jc w:val="both"/>
      </w:pPr>
      <w:r w:rsidRPr="004A0900">
        <w:t>execută, în condiţiile legii, mandatele de aducere emise de organele de urmărire penală şi instanţele de judecată care arondează unitatea/subdiviziunea administrativ teritorială, pentru persoanele care locuiesc pe raza de competenţă;</w:t>
      </w:r>
    </w:p>
    <w:p w:rsidR="00EA1266" w:rsidRPr="004A0900" w:rsidRDefault="00EA1266" w:rsidP="00A21782">
      <w:pPr>
        <w:widowControl w:val="0"/>
        <w:numPr>
          <w:ilvl w:val="0"/>
          <w:numId w:val="9"/>
        </w:numPr>
        <w:autoSpaceDE w:val="0"/>
        <w:autoSpaceDN w:val="0"/>
        <w:adjustRightInd w:val="0"/>
        <w:jc w:val="both"/>
      </w:pPr>
      <w:r w:rsidRPr="004A0900">
        <w:t>asigură măsuri de protecţie a executorilor judecătoreşti cu ocazia executărilor silite;</w:t>
      </w:r>
    </w:p>
    <w:p w:rsidR="00EA1266" w:rsidRPr="004A0900" w:rsidRDefault="00EA1266" w:rsidP="00A21782">
      <w:pPr>
        <w:widowControl w:val="0"/>
        <w:numPr>
          <w:ilvl w:val="0"/>
          <w:numId w:val="9"/>
        </w:numPr>
        <w:autoSpaceDE w:val="0"/>
        <w:autoSpaceDN w:val="0"/>
        <w:adjustRightInd w:val="0"/>
        <w:jc w:val="both"/>
      </w:pPr>
      <w:r w:rsidRPr="004A0900">
        <w:t xml:space="preserve">cooperează cu alte autorităţi competente în vederea verificării, la cererea acestora, a unor date cu caracter personal, dacă solicitarea este justificată prin necesitatea îndeplinirii unei atribuţii prevăzute de lege, cu respectarea reglementărilor legale privind prelucrarea datelor cu caracter personal şi libera circulaţie a acestor date; </w:t>
      </w:r>
    </w:p>
    <w:p w:rsidR="00EA1266" w:rsidRPr="004A0900" w:rsidRDefault="00EA1266" w:rsidP="00A21782">
      <w:pPr>
        <w:widowControl w:val="0"/>
        <w:numPr>
          <w:ilvl w:val="0"/>
          <w:numId w:val="9"/>
        </w:numPr>
        <w:autoSpaceDE w:val="0"/>
        <w:autoSpaceDN w:val="0"/>
        <w:adjustRightInd w:val="0"/>
        <w:jc w:val="both"/>
      </w:pPr>
      <w:r w:rsidRPr="004A0900">
        <w:t>cooperează cu unităţile/structurile teritoriale ale Poliţiei Române pentru identificarea deţinătorului/utilizatorului autovehiculului ca urmare a staţionării neregulamentare pe domeniul public.</w:t>
      </w:r>
    </w:p>
    <w:p w:rsidR="00EA1266" w:rsidRPr="004A0900" w:rsidRDefault="00EA1266" w:rsidP="00A21782">
      <w:pPr>
        <w:widowControl w:val="0"/>
        <w:numPr>
          <w:ilvl w:val="0"/>
          <w:numId w:val="9"/>
        </w:numPr>
        <w:autoSpaceDE w:val="0"/>
        <w:autoSpaceDN w:val="0"/>
        <w:adjustRightInd w:val="0"/>
        <w:jc w:val="both"/>
      </w:pPr>
      <w:r w:rsidRPr="004A0900">
        <w:t>urmăreşte punerea în aplicare a măsurilor specifice dispuse pentru buna ocrotire a animalelor în cazul unor deţinători sancţionaţi contravenţional sau avertizaţi pe această linie;</w:t>
      </w:r>
    </w:p>
    <w:p w:rsidR="00EA1266" w:rsidRPr="004A0900" w:rsidRDefault="00EA1266" w:rsidP="00A21782">
      <w:pPr>
        <w:widowControl w:val="0"/>
        <w:numPr>
          <w:ilvl w:val="0"/>
          <w:numId w:val="9"/>
        </w:numPr>
        <w:autoSpaceDE w:val="0"/>
        <w:autoSpaceDN w:val="0"/>
        <w:adjustRightInd w:val="0"/>
        <w:jc w:val="both"/>
      </w:pPr>
      <w:r w:rsidRPr="004A0900">
        <w:t>verifică şi depistează zonele unde există câini comunitari în vederea luării măsurilor necesare reducerii numerice a acestora;</w:t>
      </w:r>
    </w:p>
    <w:p w:rsidR="00EA1266" w:rsidRPr="004A0900" w:rsidRDefault="00EA1266" w:rsidP="00A21782">
      <w:pPr>
        <w:widowControl w:val="0"/>
        <w:numPr>
          <w:ilvl w:val="0"/>
          <w:numId w:val="9"/>
        </w:numPr>
        <w:autoSpaceDE w:val="0"/>
        <w:autoSpaceDN w:val="0"/>
        <w:adjustRightInd w:val="0"/>
        <w:jc w:val="both"/>
      </w:pPr>
      <w:r w:rsidRPr="004A0900">
        <w:t>întocmeşte procese verbale de constatare a contravenţiei şi urmăreşte respectarea măsurilor stabilite prin procesele verbale; în acest scop, ţine legătura cu D.I.T.L. Sector 1 şi prin intermediul Compartimentului Juridic, cu instanţele de judecată şi organele de poliţie;</w:t>
      </w:r>
    </w:p>
    <w:p w:rsidR="00EA1266" w:rsidRPr="004A0900" w:rsidRDefault="00EA1266" w:rsidP="00A21782">
      <w:pPr>
        <w:widowControl w:val="0"/>
        <w:numPr>
          <w:ilvl w:val="0"/>
          <w:numId w:val="9"/>
        </w:numPr>
        <w:autoSpaceDE w:val="0"/>
        <w:autoSpaceDN w:val="0"/>
        <w:adjustRightInd w:val="0"/>
        <w:jc w:val="both"/>
      </w:pPr>
      <w:r w:rsidRPr="004A0900">
        <w:t>efectuează verificări pe teren şi în arhiva serviciilor din cadrul aparatului de specialitate al Primarului Sectorului 1, Administraţiei Domeniului Public Sector 1, Administraţiei Pieţelor Sector 1, Direcţia Impozite şi Taxe Locale urmare a sesizărilor şi reclamaţiilor persoanelor fizice şi juridice, aplică măsurile impuse prin legislaţia în domeniu şi transmite, în termen legal, răspunsurile către petenţi;</w:t>
      </w:r>
    </w:p>
    <w:p w:rsidR="00EA1266" w:rsidRPr="004A0900" w:rsidRDefault="00EA1266" w:rsidP="00A21782">
      <w:pPr>
        <w:widowControl w:val="0"/>
        <w:numPr>
          <w:ilvl w:val="0"/>
          <w:numId w:val="9"/>
        </w:numPr>
        <w:autoSpaceDE w:val="0"/>
        <w:autoSpaceDN w:val="0"/>
        <w:adjustRightInd w:val="0"/>
        <w:jc w:val="both"/>
      </w:pPr>
      <w:r w:rsidRPr="004A0900">
        <w:t>în vederea rezolvării sesizărilor primite, analizează şi controlează documentele emise atât de aparatul propriu al Primăriei cât şi de serviciile publice ale Sectorului 1;</w:t>
      </w:r>
    </w:p>
    <w:p w:rsidR="00EA1266" w:rsidRPr="004A0900" w:rsidRDefault="00EA1266" w:rsidP="00A21782">
      <w:pPr>
        <w:widowControl w:val="0"/>
        <w:numPr>
          <w:ilvl w:val="0"/>
          <w:numId w:val="9"/>
        </w:numPr>
        <w:autoSpaceDE w:val="0"/>
        <w:autoSpaceDN w:val="0"/>
        <w:adjustRightInd w:val="0"/>
        <w:jc w:val="both"/>
      </w:pPr>
      <w:bookmarkStart w:id="49" w:name="tree_43"/>
      <w:bookmarkEnd w:id="49"/>
      <w:r w:rsidRPr="004A0900">
        <w:t xml:space="preserve">îndeplinesc orice alte sarcini prevăzute de lege sau dispuse de directorul general, directorul general adjunct şi directorul executiv al Direcţiei Poliţie Locală, în legătură cu domeniul de activitate. </w:t>
      </w:r>
    </w:p>
    <w:p w:rsidR="00EA1266" w:rsidRPr="004A0900" w:rsidRDefault="00EA1266" w:rsidP="00A21782">
      <w:pPr>
        <w:widowControl w:val="0"/>
        <w:numPr>
          <w:ilvl w:val="0"/>
          <w:numId w:val="9"/>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9"/>
        </w:numPr>
        <w:autoSpaceDE w:val="0"/>
        <w:autoSpaceDN w:val="0"/>
        <w:adjustRightInd w:val="0"/>
        <w:jc w:val="both"/>
      </w:pPr>
      <w:r w:rsidRPr="004A0900">
        <w:t>transmite specificațiile tehnice.</w:t>
      </w:r>
    </w:p>
    <w:p w:rsidR="00EA1266" w:rsidRPr="004A0900" w:rsidRDefault="00EA1266" w:rsidP="00A21782">
      <w:pPr>
        <w:widowControl w:val="0"/>
        <w:numPr>
          <w:ilvl w:val="0"/>
          <w:numId w:val="9"/>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4A0900">
      <w:pPr>
        <w:widowControl w:val="0"/>
        <w:numPr>
          <w:ilvl w:val="0"/>
          <w:numId w:val="9"/>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rPr>
          <w:b/>
          <w:bCs/>
        </w:rPr>
      </w:pPr>
    </w:p>
    <w:p w:rsidR="00EA1266" w:rsidRPr="004A0900" w:rsidRDefault="00EA1266" w:rsidP="00D6603B">
      <w:pPr>
        <w:widowControl w:val="0"/>
        <w:autoSpaceDE w:val="0"/>
        <w:autoSpaceDN w:val="0"/>
        <w:adjustRightInd w:val="0"/>
        <w:ind w:firstLine="360"/>
        <w:jc w:val="both"/>
        <w:rPr>
          <w:b/>
          <w:bCs/>
        </w:rPr>
      </w:pPr>
      <w:r w:rsidRPr="004A0900">
        <w:rPr>
          <w:b/>
          <w:bCs/>
        </w:rPr>
        <w:t>Sediile Serviciilor de Ordine şi Linişte Publică</w:t>
      </w:r>
      <w:r w:rsidRPr="004A0900">
        <w:t xml:space="preserve"> sunt prevăzute cu dispozitiv de pază acesta fiind asigurat de către patru poliţişti locali, care execută serviciul in ture după programul de lucru 12 x 24 ore, 12 x 48 ore si au </w:t>
      </w:r>
      <w:r w:rsidRPr="004A0900">
        <w:rPr>
          <w:b/>
          <w:bCs/>
        </w:rPr>
        <w:t xml:space="preserve">următoarele atribuţii, competenţe şi responsabilităţi: </w:t>
      </w:r>
    </w:p>
    <w:p w:rsidR="00EA1266" w:rsidRPr="004A0900" w:rsidRDefault="00EA1266" w:rsidP="001D11C7">
      <w:pPr>
        <w:widowControl w:val="0"/>
        <w:autoSpaceDE w:val="0"/>
        <w:autoSpaceDN w:val="0"/>
        <w:adjustRightInd w:val="0"/>
        <w:jc w:val="both"/>
      </w:pPr>
    </w:p>
    <w:p w:rsidR="00EA1266" w:rsidRPr="004A0900" w:rsidRDefault="00EA1266" w:rsidP="00A21782">
      <w:pPr>
        <w:widowControl w:val="0"/>
        <w:numPr>
          <w:ilvl w:val="0"/>
          <w:numId w:val="9"/>
        </w:numPr>
        <w:autoSpaceDE w:val="0"/>
        <w:autoSpaceDN w:val="0"/>
        <w:adjustRightInd w:val="0"/>
        <w:jc w:val="both"/>
      </w:pPr>
      <w:r w:rsidRPr="004A0900">
        <w:t xml:space="preserve"> la intrarea în serviciu verifică şi ia în primire, pe bază de semnătură, documentele, aparatura tehnică din dotare, consemnează în registrul de predarea primirea serviciului constatările şi deficienţele şi apoi raportează şefului de Serviciu.</w:t>
      </w:r>
    </w:p>
    <w:p w:rsidR="00EA1266" w:rsidRPr="004A0900" w:rsidRDefault="00EA1266" w:rsidP="00A21782">
      <w:pPr>
        <w:widowControl w:val="0"/>
        <w:numPr>
          <w:ilvl w:val="0"/>
          <w:numId w:val="9"/>
        </w:numPr>
        <w:autoSpaceDE w:val="0"/>
        <w:autoSpaceDN w:val="0"/>
        <w:adjustRightInd w:val="0"/>
        <w:jc w:val="both"/>
      </w:pPr>
      <w:r w:rsidRPr="004A0900">
        <w:t>verifică existenţa şi starea de funcţionare a staţiilor radio de emise – recepţie, telefoanelor şi celorlalte mijloace de comunicaţii, a materialelor şi mijloacelor tehnice din dotarea postului de pază;</w:t>
      </w:r>
    </w:p>
    <w:p w:rsidR="00EA1266" w:rsidRPr="004A0900" w:rsidRDefault="00EA1266" w:rsidP="00A21782">
      <w:pPr>
        <w:widowControl w:val="0"/>
        <w:numPr>
          <w:ilvl w:val="0"/>
          <w:numId w:val="9"/>
        </w:numPr>
        <w:autoSpaceDE w:val="0"/>
        <w:autoSpaceDN w:val="0"/>
        <w:adjustRightInd w:val="0"/>
        <w:jc w:val="both"/>
      </w:pPr>
      <w:r w:rsidRPr="004A0900">
        <w:t>distribuie – primeşte armamentul şi muniţia personalului care intră – iese în/din serviciu pe baza tichetului si semnătură în partea a II a, a Registrului de predare primire a serviciului;</w:t>
      </w:r>
    </w:p>
    <w:p w:rsidR="00EA1266" w:rsidRPr="004A0900" w:rsidRDefault="00EA1266" w:rsidP="00A21782">
      <w:pPr>
        <w:widowControl w:val="0"/>
        <w:numPr>
          <w:ilvl w:val="0"/>
          <w:numId w:val="9"/>
        </w:numPr>
        <w:autoSpaceDE w:val="0"/>
        <w:autoSpaceDN w:val="0"/>
        <w:adjustRightInd w:val="0"/>
        <w:jc w:val="both"/>
      </w:pPr>
      <w:r w:rsidRPr="004A0900">
        <w:t>verifică periodic starea de funcţionare a legăturilor radio cu echipajele aflate în teren şi în situaţia în care constată disfuncţionalităţi, ia măsuri de restabilire a legăturilor acestora;</w:t>
      </w:r>
    </w:p>
    <w:p w:rsidR="00EA1266" w:rsidRPr="004A0900" w:rsidRDefault="00EA1266" w:rsidP="00A21782">
      <w:pPr>
        <w:widowControl w:val="0"/>
        <w:numPr>
          <w:ilvl w:val="0"/>
          <w:numId w:val="9"/>
        </w:numPr>
        <w:autoSpaceDE w:val="0"/>
        <w:autoSpaceDN w:val="0"/>
        <w:adjustRightInd w:val="0"/>
        <w:jc w:val="both"/>
      </w:pPr>
      <w:r w:rsidRPr="004A0900">
        <w:t>prin intermediul circuitelor telefonice urbane asigură primirea solicitărilor de la cetăţenii cartierului, dând relaţiile solicitate în limita competenţelor şi dispoziţiilor legale în vigoare;</w:t>
      </w:r>
    </w:p>
    <w:p w:rsidR="00EA1266" w:rsidRPr="004A0900" w:rsidRDefault="00EA1266" w:rsidP="00A21782">
      <w:pPr>
        <w:widowControl w:val="0"/>
        <w:numPr>
          <w:ilvl w:val="0"/>
          <w:numId w:val="9"/>
        </w:numPr>
        <w:autoSpaceDE w:val="0"/>
        <w:autoSpaceDN w:val="0"/>
        <w:adjustRightInd w:val="0"/>
        <w:jc w:val="both"/>
      </w:pPr>
      <w:r w:rsidRPr="004A0900">
        <w:t>în cazul primirii unor mesaje care se referă la evenimente care intră în competenţa Poliţiei Locale ia măsuri de verificare a acestora, după care raportează mai departe la dispeceratul central al Poliţiei Locale Sectorul 1 pentru a dirija un echipaj de poliţie la faţa locului:</w:t>
      </w:r>
    </w:p>
    <w:p w:rsidR="00EA1266" w:rsidRPr="004A0900" w:rsidRDefault="00EA1266" w:rsidP="00A21782">
      <w:pPr>
        <w:widowControl w:val="0"/>
        <w:numPr>
          <w:ilvl w:val="0"/>
          <w:numId w:val="9"/>
        </w:numPr>
        <w:autoSpaceDE w:val="0"/>
        <w:autoSpaceDN w:val="0"/>
        <w:adjustRightInd w:val="0"/>
        <w:jc w:val="both"/>
      </w:pPr>
      <w:r w:rsidRPr="004A0900">
        <w:t>menţine permanent legătura cu echipajele de patrulare din teren şi dispeceratul central;</w:t>
      </w:r>
    </w:p>
    <w:p w:rsidR="00EA1266" w:rsidRPr="004A0900" w:rsidRDefault="00EA1266" w:rsidP="00A21782">
      <w:pPr>
        <w:widowControl w:val="0"/>
        <w:numPr>
          <w:ilvl w:val="0"/>
          <w:numId w:val="9"/>
        </w:numPr>
        <w:autoSpaceDE w:val="0"/>
        <w:autoSpaceDN w:val="0"/>
        <w:adjustRightInd w:val="0"/>
        <w:jc w:val="both"/>
      </w:pPr>
      <w:r w:rsidRPr="004A0900">
        <w:t>preia sesizările şi petiţiile sub formă scrisă şi le prezintă şefului Serviciului de Ordine si Linişte Publica pentru a dispune măsurile legale ce se impun;</w:t>
      </w:r>
    </w:p>
    <w:p w:rsidR="00EA1266" w:rsidRPr="004A0900" w:rsidRDefault="00EA1266" w:rsidP="00A21782">
      <w:pPr>
        <w:widowControl w:val="0"/>
        <w:numPr>
          <w:ilvl w:val="0"/>
          <w:numId w:val="9"/>
        </w:numPr>
        <w:autoSpaceDE w:val="0"/>
        <w:autoSpaceDN w:val="0"/>
        <w:adjustRightInd w:val="0"/>
        <w:jc w:val="both"/>
      </w:pPr>
      <w:r w:rsidRPr="004A0900">
        <w:t>asigură alarmarea personalului în situaţiile dispuse de şeful serviciului;</w:t>
      </w:r>
    </w:p>
    <w:p w:rsidR="00EA1266" w:rsidRPr="004A0900" w:rsidRDefault="00EA1266" w:rsidP="00A21782">
      <w:pPr>
        <w:widowControl w:val="0"/>
        <w:numPr>
          <w:ilvl w:val="0"/>
          <w:numId w:val="9"/>
        </w:numPr>
        <w:autoSpaceDE w:val="0"/>
        <w:autoSpaceDN w:val="0"/>
        <w:adjustRightInd w:val="0"/>
        <w:jc w:val="both"/>
      </w:pPr>
      <w:r w:rsidRPr="004A0900">
        <w:t>distribuie şi primeşte materialele din dotare necesare îndeplinirii misiunilor numai pe bază de semnătură în registrul special destinat;</w:t>
      </w:r>
    </w:p>
    <w:p w:rsidR="00EA1266" w:rsidRPr="004A0900" w:rsidRDefault="00EA1266" w:rsidP="00A21782">
      <w:pPr>
        <w:widowControl w:val="0"/>
        <w:numPr>
          <w:ilvl w:val="0"/>
          <w:numId w:val="9"/>
        </w:numPr>
        <w:autoSpaceDE w:val="0"/>
        <w:autoSpaceDN w:val="0"/>
        <w:adjustRightInd w:val="0"/>
        <w:jc w:val="both"/>
      </w:pPr>
      <w:r w:rsidRPr="004A0900">
        <w:t>la terminarea programului verifică integritatea sigiliilor, încuietorilor, uşilor şi ferestrelor şi dacă aparatura electronică şi electrică existentă a fost oprită şi scoasă de sub tensiune;</w:t>
      </w:r>
    </w:p>
    <w:p w:rsidR="00EA1266" w:rsidRPr="004A0900" w:rsidRDefault="00EA1266" w:rsidP="00A21782">
      <w:pPr>
        <w:widowControl w:val="0"/>
        <w:numPr>
          <w:ilvl w:val="0"/>
          <w:numId w:val="9"/>
        </w:numPr>
        <w:autoSpaceDE w:val="0"/>
        <w:autoSpaceDN w:val="0"/>
        <w:adjustRightInd w:val="0"/>
        <w:jc w:val="both"/>
      </w:pPr>
      <w:r w:rsidRPr="004A0900">
        <w:t>verifică periodic starea autoturismelor aparţinând Poliţiei Locale Sector 1, aflate în dotare;</w:t>
      </w:r>
    </w:p>
    <w:p w:rsidR="00EA1266" w:rsidRPr="004A0900" w:rsidRDefault="00EA1266" w:rsidP="00A21782">
      <w:pPr>
        <w:widowControl w:val="0"/>
        <w:numPr>
          <w:ilvl w:val="0"/>
          <w:numId w:val="9"/>
        </w:numPr>
        <w:autoSpaceDE w:val="0"/>
        <w:autoSpaceDN w:val="0"/>
        <w:adjustRightInd w:val="0"/>
        <w:jc w:val="both"/>
      </w:pPr>
      <w:r w:rsidRPr="004A0900">
        <w:t>supraveghează periodic perimetrul obiectivului observând starea căilor de acces în sediu;</w:t>
      </w:r>
    </w:p>
    <w:p w:rsidR="00EA1266" w:rsidRPr="004A0900" w:rsidRDefault="00EA1266" w:rsidP="00A21782">
      <w:pPr>
        <w:widowControl w:val="0"/>
        <w:numPr>
          <w:ilvl w:val="0"/>
          <w:numId w:val="9"/>
        </w:numPr>
        <w:autoSpaceDE w:val="0"/>
        <w:autoSpaceDN w:val="0"/>
        <w:adjustRightInd w:val="0"/>
        <w:jc w:val="both"/>
      </w:pPr>
      <w:r w:rsidRPr="004A0900">
        <w:t>raportează şefului Serviciului orice eveniment produs în timpul serviciului;</w:t>
      </w:r>
    </w:p>
    <w:p w:rsidR="00EA1266" w:rsidRPr="004A0900" w:rsidRDefault="00EA1266" w:rsidP="00A21782">
      <w:pPr>
        <w:widowControl w:val="0"/>
        <w:numPr>
          <w:ilvl w:val="0"/>
          <w:numId w:val="9"/>
        </w:numPr>
        <w:autoSpaceDE w:val="0"/>
        <w:autoSpaceDN w:val="0"/>
        <w:adjustRightInd w:val="0"/>
        <w:jc w:val="both"/>
      </w:pPr>
      <w:r w:rsidRPr="004A0900">
        <w:t>să păzească obiectivul, bunurile şi valorile nominalizate în planul de paza şi să asigure integritatea acestora;</w:t>
      </w:r>
    </w:p>
    <w:p w:rsidR="00EA1266" w:rsidRPr="004A0900" w:rsidRDefault="00EA1266" w:rsidP="00A21782">
      <w:pPr>
        <w:widowControl w:val="0"/>
        <w:numPr>
          <w:ilvl w:val="0"/>
          <w:numId w:val="9"/>
        </w:numPr>
        <w:autoSpaceDE w:val="0"/>
        <w:autoSpaceDN w:val="0"/>
        <w:adjustRightInd w:val="0"/>
        <w:jc w:val="both"/>
      </w:pPr>
      <w:r w:rsidRPr="004A0900">
        <w:t>să permită accesul în obiectiv numai în conformitate cu reglementările legale şi cu dispoziţiile interne;</w:t>
      </w:r>
    </w:p>
    <w:p w:rsidR="00EA1266" w:rsidRPr="004A0900" w:rsidRDefault="00EA1266" w:rsidP="00A21782">
      <w:pPr>
        <w:widowControl w:val="0"/>
        <w:numPr>
          <w:ilvl w:val="0"/>
          <w:numId w:val="9"/>
        </w:numPr>
        <w:autoSpaceDE w:val="0"/>
        <w:autoSpaceDN w:val="0"/>
        <w:adjustRightInd w:val="0"/>
        <w:jc w:val="both"/>
      </w:pPr>
      <w:r w:rsidRPr="004A0900">
        <w:t>să încunoştinţeze de îndată şeful sau ierarhic şi conducerea Politiei Locale a Sectorului 1 despre producerea oricărui eveniment în timpul executării serviciului şi despre măsurile luate;</w:t>
      </w:r>
    </w:p>
    <w:p w:rsidR="00EA1266" w:rsidRPr="004A0900" w:rsidRDefault="00EA1266" w:rsidP="00A21782">
      <w:pPr>
        <w:widowControl w:val="0"/>
        <w:numPr>
          <w:ilvl w:val="0"/>
          <w:numId w:val="9"/>
        </w:numPr>
        <w:autoSpaceDE w:val="0"/>
        <w:autoSpaceDN w:val="0"/>
        <w:adjustRightInd w:val="0"/>
        <w:jc w:val="both"/>
      </w:pPr>
      <w:r w:rsidRPr="004A0900">
        <w:t>în caz de avarii produse la instalaţii, conducte sau rezervoare de apa, combustibili ori de substanţe chimice, la reţelele electrice sau telefonice şi în orice alte împrejurări care sunt de natura să producă pagube, să aducă de îndată la cunoştinţa celor în drept asemenea evenimente şi să ia primele măsuri pentru limitarea consecinţelor evenimentului;</w:t>
      </w:r>
    </w:p>
    <w:p w:rsidR="00EA1266" w:rsidRPr="004A0900" w:rsidRDefault="00EA1266" w:rsidP="00A21782">
      <w:pPr>
        <w:widowControl w:val="0"/>
        <w:numPr>
          <w:ilvl w:val="0"/>
          <w:numId w:val="9"/>
        </w:numPr>
        <w:autoSpaceDE w:val="0"/>
        <w:autoSpaceDN w:val="0"/>
        <w:adjustRightInd w:val="0"/>
        <w:jc w:val="both"/>
      </w:pPr>
      <w:r w:rsidRPr="004A0900">
        <w:t>în caz de incendii, să ia imediat măsuri de stingere şi de salvare a persoanelor, a bunurilor şi a valorilor, să sesizeze pompierii şi să anunţe conducerea unităţii şi poliţia;</w:t>
      </w:r>
    </w:p>
    <w:p w:rsidR="00EA1266" w:rsidRPr="004A0900" w:rsidRDefault="00EA1266" w:rsidP="00A21782">
      <w:pPr>
        <w:widowControl w:val="0"/>
        <w:numPr>
          <w:ilvl w:val="0"/>
          <w:numId w:val="9"/>
        </w:numPr>
        <w:autoSpaceDE w:val="0"/>
        <w:autoSpaceDN w:val="0"/>
        <w:adjustRightInd w:val="0"/>
        <w:jc w:val="both"/>
      </w:pPr>
      <w:r w:rsidRPr="004A0900">
        <w:t>să sesizeze poliţia în legătură cu orice fapta de natură a prejudicia patrimoniul unităţii şi să-şi dea concursul pentru îndeplinirea misiunilor ce revin poliţiei pentru prinderea infractorilor;</w:t>
      </w:r>
    </w:p>
    <w:p w:rsidR="00EA1266" w:rsidRPr="004A0900" w:rsidRDefault="00EA1266" w:rsidP="00A21782">
      <w:pPr>
        <w:widowControl w:val="0"/>
        <w:numPr>
          <w:ilvl w:val="0"/>
          <w:numId w:val="9"/>
        </w:numPr>
        <w:autoSpaceDE w:val="0"/>
        <w:autoSpaceDN w:val="0"/>
        <w:adjustRightInd w:val="0"/>
        <w:jc w:val="both"/>
      </w:pPr>
      <w:r w:rsidRPr="004A0900">
        <w:t>execută alte atribuţii stabilite de şeful serviciului;</w:t>
      </w:r>
    </w:p>
    <w:p w:rsidR="00EA1266" w:rsidRPr="004A0900" w:rsidRDefault="00EA1266" w:rsidP="00A21782">
      <w:pPr>
        <w:widowControl w:val="0"/>
        <w:numPr>
          <w:ilvl w:val="0"/>
          <w:numId w:val="9"/>
        </w:numPr>
        <w:autoSpaceDE w:val="0"/>
        <w:autoSpaceDN w:val="0"/>
        <w:adjustRightInd w:val="0"/>
        <w:jc w:val="both"/>
      </w:pPr>
      <w:r w:rsidRPr="004A0900">
        <w:t xml:space="preserve">îndeplinesc orice alte sarcini prevăzute de lege sau dispuse de directorul general, directorul general adjunct şi directorul executiv al Direcţiei Poliţie Locală, în legătură cu domeniul de activitate. </w:t>
      </w:r>
    </w:p>
    <w:p w:rsidR="00EA1266" w:rsidRDefault="00EA1266" w:rsidP="001D11C7">
      <w:pPr>
        <w:widowControl w:val="0"/>
        <w:autoSpaceDE w:val="0"/>
        <w:autoSpaceDN w:val="0"/>
        <w:adjustRightInd w:val="0"/>
        <w:jc w:val="both"/>
      </w:pPr>
    </w:p>
    <w:p w:rsidR="00EA1266"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36</w:t>
      </w:r>
    </w:p>
    <w:p w:rsidR="00EA1266" w:rsidRPr="004A0900" w:rsidRDefault="00EA1266" w:rsidP="00D6603B">
      <w:pPr>
        <w:widowControl w:val="0"/>
        <w:autoSpaceDE w:val="0"/>
        <w:autoSpaceDN w:val="0"/>
        <w:adjustRightInd w:val="0"/>
        <w:jc w:val="both"/>
        <w:rPr>
          <w:b/>
          <w:bCs/>
        </w:rPr>
      </w:pPr>
      <w:r w:rsidRPr="004A0900">
        <w:rPr>
          <w:b/>
          <w:bCs/>
        </w:rPr>
        <w:t>Serviciul Circulaţie pe Drumurile Publice cu:</w:t>
      </w:r>
    </w:p>
    <w:p w:rsidR="00EA1266" w:rsidRPr="004A0900" w:rsidRDefault="00EA1266" w:rsidP="001D11C7">
      <w:pPr>
        <w:widowControl w:val="0"/>
        <w:autoSpaceDE w:val="0"/>
        <w:autoSpaceDN w:val="0"/>
        <w:adjustRightInd w:val="0"/>
        <w:ind w:firstLine="720"/>
        <w:jc w:val="both"/>
        <w:rPr>
          <w:b/>
          <w:bCs/>
        </w:rPr>
      </w:pPr>
      <w:r w:rsidRPr="004A0900">
        <w:rPr>
          <w:b/>
          <w:bCs/>
        </w:rPr>
        <w:t>- Biroul Auto Abandonate şi fără Stăpân.</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rPr>
      </w:pPr>
      <w:r w:rsidRPr="004A0900">
        <w:t xml:space="preserve"> </w:t>
      </w:r>
      <w:r w:rsidRPr="004A0900">
        <w:rPr>
          <w:b/>
          <w:bCs/>
        </w:rPr>
        <w:t>Serviciul Circulaţie pe Drumurile Publice are următoarele atribuţii, competenţe şi responsabilităţi:</w:t>
      </w:r>
    </w:p>
    <w:p w:rsidR="00EA1266" w:rsidRPr="004A0900" w:rsidRDefault="00EA1266" w:rsidP="00A21782">
      <w:pPr>
        <w:widowControl w:val="0"/>
        <w:numPr>
          <w:ilvl w:val="0"/>
          <w:numId w:val="9"/>
        </w:numPr>
        <w:autoSpaceDE w:val="0"/>
        <w:autoSpaceDN w:val="0"/>
        <w:adjustRightInd w:val="0"/>
        <w:jc w:val="both"/>
      </w:pPr>
      <w:r w:rsidRPr="004A0900">
        <w:t xml:space="preserve">asigură fluenţa circulaţiei pe drumurile publice din raza teritorială de competenţă, având dreptul de a efectua semnale regulamentare de oprire a conducătorilor de autovehicul exclusiv pentru îndeplinirea atribuţiilor conferite de prezenta lege în domeniul circulaţiei pe drumurile publice; </w:t>
      </w:r>
    </w:p>
    <w:p w:rsidR="00EA1266" w:rsidRPr="004A0900" w:rsidRDefault="00EA1266" w:rsidP="00A21782">
      <w:pPr>
        <w:widowControl w:val="0"/>
        <w:numPr>
          <w:ilvl w:val="0"/>
          <w:numId w:val="9"/>
        </w:numPr>
        <w:autoSpaceDE w:val="0"/>
        <w:autoSpaceDN w:val="0"/>
        <w:adjustRightInd w:val="0"/>
        <w:jc w:val="both"/>
      </w:pPr>
      <w:r w:rsidRPr="004A0900">
        <w:t xml:space="preserve">verifică integritatea mijloacelor de semnalizare rutieră şi sesizează nereguli constatate privind funcţionarea semafoarelor, starea indicatoarelor şi a marcajelor rutiere şi acordă asistenţă în zonele unde se aplică marcaje rutiere; </w:t>
      </w:r>
    </w:p>
    <w:p w:rsidR="00EA1266" w:rsidRPr="004A0900" w:rsidRDefault="00EA1266" w:rsidP="00A21782">
      <w:pPr>
        <w:widowControl w:val="0"/>
        <w:numPr>
          <w:ilvl w:val="0"/>
          <w:numId w:val="9"/>
        </w:numPr>
        <w:autoSpaceDE w:val="0"/>
        <w:autoSpaceDN w:val="0"/>
        <w:adjustRightInd w:val="0"/>
        <w:jc w:val="both"/>
      </w:pPr>
      <w:r w:rsidRPr="004A0900">
        <w:t xml:space="preserve">participă la acţiuni comune cu administratorul drumului pentru înlăturarea efectelor fenomenelor naturale, cum sunt: ninsoare abundentă, viscol, vânt puternic, ploaie torenţială, grindină, polei şi alte asemenea fenomene, pe drumurile publice; </w:t>
      </w:r>
    </w:p>
    <w:p w:rsidR="00EA1266" w:rsidRPr="004A0900" w:rsidRDefault="00EA1266" w:rsidP="00A21782">
      <w:pPr>
        <w:widowControl w:val="0"/>
        <w:numPr>
          <w:ilvl w:val="0"/>
          <w:numId w:val="9"/>
        </w:numPr>
        <w:autoSpaceDE w:val="0"/>
        <w:autoSpaceDN w:val="0"/>
        <w:adjustRightInd w:val="0"/>
        <w:jc w:val="both"/>
      </w:pPr>
      <w:r w:rsidRPr="004A0900">
        <w:t xml:space="preserve">participă, împreună cu unităţile/structurile teritoriale ale Poliţiei Române, la asigurarea măsurilor de circulaţie ocazionate de adunări publice, mitinguri, marşuri, demonstraţii, procesiuni, acţiuni de pichetare, acţiuni comerciale promoţionale, manifestări cultural artistice, sportive, religioase sau comemorative, după caz, precum şi de alte activităţi care se desfăşoară pe drumul public şi implică aglomerări de persoane; </w:t>
      </w:r>
    </w:p>
    <w:p w:rsidR="00EA1266" w:rsidRPr="004A0900" w:rsidRDefault="00EA1266" w:rsidP="00A21782">
      <w:pPr>
        <w:widowControl w:val="0"/>
        <w:numPr>
          <w:ilvl w:val="0"/>
          <w:numId w:val="9"/>
        </w:numPr>
        <w:autoSpaceDE w:val="0"/>
        <w:autoSpaceDN w:val="0"/>
        <w:adjustRightInd w:val="0"/>
        <w:jc w:val="both"/>
      </w:pPr>
      <w:r w:rsidRPr="004A0900">
        <w:t xml:space="preserve">sprijină unităţile/structurile teritoriale ale Poliţiei Române în asigurarea măsurilor de circulaţie în cazul transporturilor speciale şi al celor agabaritice pe raza teritorială de competenţă; </w:t>
      </w:r>
    </w:p>
    <w:p w:rsidR="00EA1266" w:rsidRPr="004A0900" w:rsidRDefault="00EA1266" w:rsidP="00A21782">
      <w:pPr>
        <w:widowControl w:val="0"/>
        <w:numPr>
          <w:ilvl w:val="0"/>
          <w:numId w:val="9"/>
        </w:numPr>
        <w:autoSpaceDE w:val="0"/>
        <w:autoSpaceDN w:val="0"/>
        <w:adjustRightInd w:val="0"/>
        <w:jc w:val="both"/>
      </w:pPr>
      <w:bookmarkStart w:id="50" w:name="tree_66"/>
      <w:bookmarkEnd w:id="50"/>
      <w:r w:rsidRPr="004A0900">
        <w:t xml:space="preserve">acordă sprijin unităţilor/structurilor teritoriale ale Poliţiei Române în luarea măsurilor pentru asigurarea fluenţei şi siguranţei traficului; </w:t>
      </w:r>
    </w:p>
    <w:p w:rsidR="00EA1266" w:rsidRPr="004A0900" w:rsidRDefault="00EA1266" w:rsidP="00A21782">
      <w:pPr>
        <w:widowControl w:val="0"/>
        <w:numPr>
          <w:ilvl w:val="0"/>
          <w:numId w:val="9"/>
        </w:numPr>
        <w:autoSpaceDE w:val="0"/>
        <w:autoSpaceDN w:val="0"/>
        <w:adjustRightInd w:val="0"/>
        <w:jc w:val="both"/>
      </w:pPr>
      <w:r w:rsidRPr="004A0900">
        <w:t xml:space="preserve">asigură, în cazul accidentelor soldate cu victime, paza locului acestor accidente şi ia primele măsuri ce se impun pentru conservarea urmelor, identificarea martorilor şi a făptuitorilor şi, dacă se impune, transportul victimelor la cea mai apropiată unitate sanitară; </w:t>
      </w:r>
    </w:p>
    <w:p w:rsidR="00EA1266" w:rsidRPr="004A0900" w:rsidRDefault="00EA1266" w:rsidP="00A21782">
      <w:pPr>
        <w:widowControl w:val="0"/>
        <w:numPr>
          <w:ilvl w:val="0"/>
          <w:numId w:val="9"/>
        </w:numPr>
        <w:autoSpaceDE w:val="0"/>
        <w:autoSpaceDN w:val="0"/>
        <w:adjustRightInd w:val="0"/>
        <w:jc w:val="both"/>
      </w:pPr>
      <w:r w:rsidRPr="004A0900">
        <w:t xml:space="preserve">constată contravenţii şi aplică sancţiuni pentru încălcarea normelor legale privind oprirea, staţionarea, parcarea autovehiculelor şi accesul interzis, având dreptul de a dispune măsuri de ridicare a autovehiculelor staţionate neregulamentar (măsura ridicării vehiculelor a fost suspendata prin DECIZIA ICCJ nr. 3 din 25.05.2015); </w:t>
      </w:r>
    </w:p>
    <w:p w:rsidR="00EA1266" w:rsidRPr="004A0900" w:rsidRDefault="00EA1266" w:rsidP="00A21782">
      <w:pPr>
        <w:widowControl w:val="0"/>
        <w:numPr>
          <w:ilvl w:val="0"/>
          <w:numId w:val="9"/>
        </w:numPr>
        <w:autoSpaceDE w:val="0"/>
        <w:autoSpaceDN w:val="0"/>
        <w:adjustRightInd w:val="0"/>
        <w:jc w:val="both"/>
      </w:pPr>
      <w:r w:rsidRPr="004A0900">
        <w:t xml:space="preserve">constată contravenţii şi aplică sancţiuni pentru încălcarea normelor legale privind masa maximă admisă şi accesul pe anumite sectoare de drum, având dreptul de a efectua semnale de oprire a conducătorilor acestor vehicule; </w:t>
      </w:r>
    </w:p>
    <w:p w:rsidR="00EA1266" w:rsidRPr="004A0900" w:rsidRDefault="00EA1266" w:rsidP="00A21782">
      <w:pPr>
        <w:widowControl w:val="0"/>
        <w:numPr>
          <w:ilvl w:val="0"/>
          <w:numId w:val="9"/>
        </w:numPr>
        <w:autoSpaceDE w:val="0"/>
        <w:autoSpaceDN w:val="0"/>
        <w:adjustRightInd w:val="0"/>
        <w:jc w:val="both"/>
      </w:pPr>
      <w:r w:rsidRPr="004A0900">
        <w:t>constată contravenţii şi aplică sancţiuni pentru încălcarea normelor rutiere de către pietoni, biciclişti, conducători de mopede şi vehicule cu tracţiune animală;</w:t>
      </w:r>
    </w:p>
    <w:p w:rsidR="00EA1266" w:rsidRPr="004A0900" w:rsidRDefault="00EA1266" w:rsidP="00A21782">
      <w:pPr>
        <w:widowControl w:val="0"/>
        <w:numPr>
          <w:ilvl w:val="0"/>
          <w:numId w:val="9"/>
        </w:numPr>
        <w:autoSpaceDE w:val="0"/>
        <w:autoSpaceDN w:val="0"/>
        <w:adjustRightInd w:val="0"/>
        <w:jc w:val="both"/>
      </w:pPr>
      <w:r w:rsidRPr="004A0900">
        <w:t xml:space="preserve">constată contravenţii şi aplică sancţiuni pentru nerespectarea prevederilor legale referitoare la circulaţia în zona pietonală, în zona rezidenţială, în parcuri şi zone de agrement, precum şi pe locurile de parcare adaptate, rezervate şi semnalizate prin semnul internaţional pentru persoanele cu handicap; </w:t>
      </w:r>
    </w:p>
    <w:p w:rsidR="00EA1266" w:rsidRPr="004A0900" w:rsidRDefault="00EA1266" w:rsidP="00A21782">
      <w:pPr>
        <w:widowControl w:val="0"/>
        <w:numPr>
          <w:ilvl w:val="0"/>
          <w:numId w:val="9"/>
        </w:numPr>
        <w:autoSpaceDE w:val="0"/>
        <w:autoSpaceDN w:val="0"/>
        <w:adjustRightInd w:val="0"/>
        <w:jc w:val="both"/>
      </w:pPr>
      <w:r w:rsidRPr="004A0900">
        <w:t xml:space="preserve">aplică prevederile legale privind regimul juridic al vehiculelor fără stăpân sau abandonate pe terenuri aparţinând domeniului public sau privat al statului ori al unităţilor/subdiviziunilor administrativ-teritoriale; </w:t>
      </w:r>
    </w:p>
    <w:p w:rsidR="00EA1266" w:rsidRPr="004A0900" w:rsidRDefault="00EA1266" w:rsidP="00A21782">
      <w:pPr>
        <w:widowControl w:val="0"/>
        <w:numPr>
          <w:ilvl w:val="0"/>
          <w:numId w:val="9"/>
        </w:numPr>
        <w:autoSpaceDE w:val="0"/>
        <w:autoSpaceDN w:val="0"/>
        <w:adjustRightInd w:val="0"/>
        <w:jc w:val="both"/>
      </w:pPr>
      <w:r w:rsidRPr="004A0900">
        <w:t xml:space="preserve">cooperează cu unităţile/structurile teritoriale ale Poliţiei Române pentru identificarea deţinătorului/utilizatorului autovehiculului ridicat ca urmare a staţionării neregulamentare sau al autovehiculelor abandonate pe domeniul public. </w:t>
      </w:r>
    </w:p>
    <w:p w:rsidR="00EA1266" w:rsidRPr="004A0900" w:rsidRDefault="00EA1266" w:rsidP="00A21782">
      <w:pPr>
        <w:widowControl w:val="0"/>
        <w:numPr>
          <w:ilvl w:val="0"/>
          <w:numId w:val="3"/>
        </w:numPr>
        <w:autoSpaceDE w:val="0"/>
        <w:autoSpaceDN w:val="0"/>
        <w:adjustRightInd w:val="0"/>
        <w:jc w:val="both"/>
      </w:pPr>
      <w:r w:rsidRPr="004A0900">
        <w:t>organizează periodic activităţi de popularizare a normelor legale pe linia circulaţiei rutiere, în şcoli, grădiniţe, centre de ocrotire socială şi alte instituţii similare;</w:t>
      </w:r>
    </w:p>
    <w:p w:rsidR="00EA1266" w:rsidRPr="004A0900" w:rsidRDefault="00EA1266" w:rsidP="00A21782">
      <w:pPr>
        <w:widowControl w:val="0"/>
        <w:numPr>
          <w:ilvl w:val="0"/>
          <w:numId w:val="3"/>
        </w:numPr>
        <w:autoSpaceDE w:val="0"/>
        <w:autoSpaceDN w:val="0"/>
        <w:adjustRightInd w:val="0"/>
        <w:jc w:val="both"/>
      </w:pPr>
      <w:r w:rsidRPr="004A0900">
        <w:t>centralizează si înaintează Brigăzii de Politie Rutiera Bucureşti toate procesele verbale de contraventie întocmite de poliţiştii locali din Sectorul 1, prin care au fost aplicate puncte de penalizare conform legii, in vederea implementării acestora in bazele de date ale M.A.I.</w:t>
      </w:r>
    </w:p>
    <w:p w:rsidR="00EA1266" w:rsidRPr="004A0900" w:rsidRDefault="00EA1266" w:rsidP="00A21782">
      <w:pPr>
        <w:widowControl w:val="0"/>
        <w:numPr>
          <w:ilvl w:val="0"/>
          <w:numId w:val="3"/>
        </w:numPr>
        <w:autoSpaceDE w:val="0"/>
        <w:autoSpaceDN w:val="0"/>
        <w:adjustRightInd w:val="0"/>
        <w:jc w:val="both"/>
      </w:pPr>
      <w:r w:rsidRPr="004A0900">
        <w:t xml:space="preserve">îndeplinesc orice alte sarcini prevăzute de lege sau dispuse de directorul general, directorul general adjunct şi directorul executiv al Direcţiei Poliţie Locală, în legătură cu domeniul de activitate. </w:t>
      </w:r>
    </w:p>
    <w:p w:rsidR="00EA1266" w:rsidRPr="004A0900" w:rsidRDefault="00EA1266" w:rsidP="00A21782">
      <w:pPr>
        <w:widowControl w:val="0"/>
        <w:numPr>
          <w:ilvl w:val="0"/>
          <w:numId w:val="3"/>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3"/>
        </w:numPr>
        <w:autoSpaceDE w:val="0"/>
        <w:autoSpaceDN w:val="0"/>
        <w:adjustRightInd w:val="0"/>
        <w:jc w:val="both"/>
      </w:pPr>
      <w:r w:rsidRPr="004A0900">
        <w:t>transmite specificațiile tehnice.</w:t>
      </w:r>
    </w:p>
    <w:p w:rsidR="00EA1266" w:rsidRPr="004A0900" w:rsidRDefault="00EA1266" w:rsidP="004A0900">
      <w:pPr>
        <w:widowControl w:val="0"/>
        <w:numPr>
          <w:ilvl w:val="0"/>
          <w:numId w:val="3"/>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4A0900">
      <w:pPr>
        <w:widowControl w:val="0"/>
        <w:numPr>
          <w:ilvl w:val="0"/>
          <w:numId w:val="3"/>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37</w:t>
      </w:r>
    </w:p>
    <w:p w:rsidR="00EA1266" w:rsidRPr="004A0900" w:rsidRDefault="00EA1266" w:rsidP="00D6603B">
      <w:pPr>
        <w:widowControl w:val="0"/>
        <w:autoSpaceDE w:val="0"/>
        <w:autoSpaceDN w:val="0"/>
        <w:adjustRightInd w:val="0"/>
        <w:jc w:val="both"/>
      </w:pPr>
      <w:r w:rsidRPr="004A0900">
        <w:rPr>
          <w:b/>
          <w:bCs/>
        </w:rPr>
        <w:t>Biroul Auto Abandonate şi fără Stăpân are următoarele atribuţii, competenţe şi responsabilităţi</w:t>
      </w:r>
      <w:r w:rsidRPr="004A0900">
        <w:t>:</w:t>
      </w:r>
    </w:p>
    <w:p w:rsidR="00EA1266" w:rsidRPr="004A0900" w:rsidRDefault="00EA1266" w:rsidP="001D11C7">
      <w:pPr>
        <w:widowControl w:val="0"/>
        <w:autoSpaceDE w:val="0"/>
        <w:autoSpaceDN w:val="0"/>
        <w:adjustRightInd w:val="0"/>
        <w:jc w:val="both"/>
      </w:pPr>
    </w:p>
    <w:p w:rsidR="00EA1266" w:rsidRPr="004A0900" w:rsidRDefault="00EA1266" w:rsidP="00A21782">
      <w:pPr>
        <w:widowControl w:val="0"/>
        <w:numPr>
          <w:ilvl w:val="0"/>
          <w:numId w:val="3"/>
        </w:numPr>
        <w:autoSpaceDE w:val="0"/>
        <w:autoSpaceDN w:val="0"/>
        <w:adjustRightInd w:val="0"/>
        <w:jc w:val="both"/>
      </w:pPr>
      <w:r w:rsidRPr="004A0900">
        <w:t>întocmeşte documentaţia necesară stabilirii situaţiei juridice a vehiculelor aflate în custodia operatorului autorizat, nerevendicate de către proprietarii acestora, pentru emiterea dispoziţiilor legale;</w:t>
      </w:r>
    </w:p>
    <w:p w:rsidR="00EA1266" w:rsidRPr="004A0900" w:rsidRDefault="00EA1266" w:rsidP="00A21782">
      <w:pPr>
        <w:widowControl w:val="0"/>
        <w:numPr>
          <w:ilvl w:val="0"/>
          <w:numId w:val="3"/>
        </w:numPr>
        <w:autoSpaceDE w:val="0"/>
        <w:autoSpaceDN w:val="0"/>
        <w:adjustRightInd w:val="0"/>
        <w:jc w:val="both"/>
      </w:pPr>
      <w:r w:rsidRPr="004A0900">
        <w:t>efectuează, conform abilităţilor primite, controale şi verificări ale activităţilor de prestare a serviciului de eliberare a domeniului public de auto abandonate în zona de responsabilitate;</w:t>
      </w:r>
    </w:p>
    <w:p w:rsidR="00EA1266" w:rsidRPr="004A0900" w:rsidRDefault="00EA1266" w:rsidP="00A21782">
      <w:pPr>
        <w:widowControl w:val="0"/>
        <w:numPr>
          <w:ilvl w:val="0"/>
          <w:numId w:val="3"/>
        </w:numPr>
        <w:autoSpaceDE w:val="0"/>
        <w:autoSpaceDN w:val="0"/>
        <w:adjustRightInd w:val="0"/>
        <w:jc w:val="both"/>
      </w:pPr>
      <w:r w:rsidRPr="004A0900">
        <w:t>aplică prevederile legale privind regimul juridic al vehiculelor fară stăpân sau abandonate pe terenuri aparţinând domeniului public sau privat al aparţinând domeniului public sau privat al Mun. Bucureşti;</w:t>
      </w:r>
    </w:p>
    <w:p w:rsidR="00EA1266" w:rsidRPr="004A0900" w:rsidRDefault="00EA1266" w:rsidP="00A21782">
      <w:pPr>
        <w:widowControl w:val="0"/>
        <w:numPr>
          <w:ilvl w:val="0"/>
          <w:numId w:val="3"/>
        </w:numPr>
        <w:autoSpaceDE w:val="0"/>
        <w:autoSpaceDN w:val="0"/>
        <w:adjustRightInd w:val="0"/>
        <w:jc w:val="both"/>
      </w:pPr>
      <w:r w:rsidRPr="004A0900">
        <w:t>afişează SOMAŢIE pe caroseria vehiculului abandonat sau fără stăpân prin care se solicită ridicarea acestuia într-un interval de 10 zile;</w:t>
      </w:r>
    </w:p>
    <w:p w:rsidR="00EA1266" w:rsidRPr="004A0900" w:rsidRDefault="00EA1266" w:rsidP="00A21782">
      <w:pPr>
        <w:widowControl w:val="0"/>
        <w:numPr>
          <w:ilvl w:val="0"/>
          <w:numId w:val="3"/>
        </w:numPr>
        <w:autoSpaceDE w:val="0"/>
        <w:autoSpaceDN w:val="0"/>
        <w:adjustRightInd w:val="0"/>
        <w:jc w:val="both"/>
      </w:pPr>
      <w:r w:rsidRPr="004A0900">
        <w:t xml:space="preserve"> în cazul nerespectării termenului menţionat vor fi aplicate prevederile Legii 421/2002 cu modificările şI completările ulterioare şi solicită operatorului economic autorizat să ridice vehiculul respectiv în baza Dispoziţiei Primarului Sectorului 1;</w:t>
      </w:r>
    </w:p>
    <w:p w:rsidR="00EA1266" w:rsidRPr="004A0900" w:rsidRDefault="00EA1266" w:rsidP="00A21782">
      <w:pPr>
        <w:widowControl w:val="0"/>
        <w:numPr>
          <w:ilvl w:val="0"/>
          <w:numId w:val="3"/>
        </w:numPr>
        <w:autoSpaceDE w:val="0"/>
        <w:autoSpaceDN w:val="0"/>
        <w:adjustRightInd w:val="0"/>
        <w:jc w:val="both"/>
      </w:pPr>
      <w:r w:rsidRPr="004A0900">
        <w:t>întocmeşte procesul verbal de constatare şi a notei cu bunurile din interiorul vehiculului depistat;</w:t>
      </w:r>
    </w:p>
    <w:p w:rsidR="00EA1266" w:rsidRPr="004A0900" w:rsidRDefault="00EA1266" w:rsidP="00A21782">
      <w:pPr>
        <w:widowControl w:val="0"/>
        <w:numPr>
          <w:ilvl w:val="0"/>
          <w:numId w:val="3"/>
        </w:numPr>
        <w:autoSpaceDE w:val="0"/>
        <w:autoSpaceDN w:val="0"/>
        <w:adjustRightInd w:val="0"/>
        <w:jc w:val="both"/>
      </w:pPr>
      <w:r w:rsidRPr="004A0900">
        <w:t>cooperează cu structurile teritoriale ale Poliţiei Romane, precum si cu alte instituţii abilitate, pentru clarificarea situaţiei privind deţinătorul autovehiculului ridicat ca urmare a staţionării neregulamentare sau abandonat pe domeniul public.</w:t>
      </w:r>
    </w:p>
    <w:p w:rsidR="00EA1266" w:rsidRPr="004A0900" w:rsidRDefault="00EA1266" w:rsidP="00A21782">
      <w:pPr>
        <w:widowControl w:val="0"/>
        <w:numPr>
          <w:ilvl w:val="0"/>
          <w:numId w:val="3"/>
        </w:numPr>
        <w:autoSpaceDE w:val="0"/>
        <w:autoSpaceDN w:val="0"/>
        <w:adjustRightInd w:val="0"/>
        <w:jc w:val="both"/>
      </w:pPr>
      <w:r w:rsidRPr="004A0900">
        <w:t>întocmeşte documentaţia necesară declarării vehiculului ca fiind fără stăpân sau abandonat respectând procedurile prevăzute de lege;</w:t>
      </w:r>
    </w:p>
    <w:p w:rsidR="00EA1266" w:rsidRPr="004A0900" w:rsidRDefault="00EA1266" w:rsidP="00A21782">
      <w:pPr>
        <w:widowControl w:val="0"/>
        <w:numPr>
          <w:ilvl w:val="0"/>
          <w:numId w:val="3"/>
        </w:numPr>
        <w:autoSpaceDE w:val="0"/>
        <w:autoSpaceDN w:val="0"/>
        <w:adjustRightInd w:val="0"/>
        <w:jc w:val="both"/>
      </w:pPr>
      <w:r w:rsidRPr="004A0900">
        <w:t>se ocupă de buna desfăşurare a activităţii de valorificarea vehiculelor trecute în domeniul privat al Sectorului 1 prin dispoziţia Primarului, în condiţiile prevăzute de art.8 din Legea 421/2002 cu modificările şi completările ulterioare;</w:t>
      </w:r>
    </w:p>
    <w:p w:rsidR="00EA1266" w:rsidRPr="004A0900" w:rsidRDefault="00EA1266" w:rsidP="00A21782">
      <w:pPr>
        <w:widowControl w:val="0"/>
        <w:numPr>
          <w:ilvl w:val="0"/>
          <w:numId w:val="3"/>
        </w:numPr>
        <w:autoSpaceDE w:val="0"/>
        <w:autoSpaceDN w:val="0"/>
        <w:adjustRightInd w:val="0"/>
        <w:jc w:val="both"/>
      </w:pPr>
      <w:r w:rsidRPr="004A0900">
        <w:t xml:space="preserve">îndeplineşte orice alte sarcini prevăzute de lege sau dispuse de directorul general şi directorul executiv al Direcţiei Poliţie Locală, în legătură cu domeniul de activitate. </w:t>
      </w:r>
    </w:p>
    <w:p w:rsidR="00EA1266" w:rsidRPr="004A0900" w:rsidRDefault="00EA1266" w:rsidP="004A0900">
      <w:pPr>
        <w:widowControl w:val="0"/>
        <w:numPr>
          <w:ilvl w:val="0"/>
          <w:numId w:val="3"/>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4A0900">
      <w:pPr>
        <w:widowControl w:val="0"/>
        <w:numPr>
          <w:ilvl w:val="0"/>
          <w:numId w:val="3"/>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jc w:val="both"/>
      </w:pPr>
    </w:p>
    <w:p w:rsidR="00EA1266" w:rsidRPr="004A0900" w:rsidRDefault="00EA1266" w:rsidP="00D6603B">
      <w:pPr>
        <w:widowControl w:val="0"/>
        <w:autoSpaceDE w:val="0"/>
        <w:autoSpaceDN w:val="0"/>
        <w:adjustRightInd w:val="0"/>
        <w:jc w:val="both"/>
        <w:rPr>
          <w:b/>
          <w:bCs/>
          <w:u w:val="single"/>
        </w:rPr>
      </w:pPr>
      <w:r w:rsidRPr="004A0900">
        <w:rPr>
          <w:b/>
          <w:bCs/>
          <w:u w:val="single"/>
        </w:rPr>
        <w:t>Articolul 38</w:t>
      </w:r>
    </w:p>
    <w:p w:rsidR="00EA1266" w:rsidRPr="004A0900" w:rsidRDefault="00EA1266" w:rsidP="00D6603B">
      <w:pPr>
        <w:widowControl w:val="0"/>
        <w:autoSpaceDE w:val="0"/>
        <w:autoSpaceDN w:val="0"/>
        <w:adjustRightInd w:val="0"/>
        <w:jc w:val="both"/>
        <w:rPr>
          <w:b/>
          <w:bCs/>
        </w:rPr>
      </w:pPr>
      <w:r w:rsidRPr="004A0900">
        <w:rPr>
          <w:b/>
          <w:bCs/>
        </w:rPr>
        <w:t>Serviciul Intervenţii Rapide are următoarele atribuţii, competenţe şi responsabilităţi:</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A21782">
      <w:pPr>
        <w:widowControl w:val="0"/>
        <w:numPr>
          <w:ilvl w:val="0"/>
          <w:numId w:val="9"/>
        </w:numPr>
        <w:shd w:val="clear" w:color="auto" w:fill="FFFFFF"/>
        <w:autoSpaceDE w:val="0"/>
        <w:autoSpaceDN w:val="0"/>
        <w:adjustRightInd w:val="0"/>
        <w:jc w:val="both"/>
      </w:pPr>
      <w:r w:rsidRPr="004A0900">
        <w:t>Serviciul Intervenţii Rapide acţionează atât pe timp de zi cât şi pe timp de noapte, în vederea îndeplinirii atribuţiilor specifice;</w:t>
      </w:r>
    </w:p>
    <w:p w:rsidR="00EA1266" w:rsidRPr="004A0900" w:rsidRDefault="00EA1266" w:rsidP="00A21782">
      <w:pPr>
        <w:widowControl w:val="0"/>
        <w:numPr>
          <w:ilvl w:val="0"/>
          <w:numId w:val="9"/>
        </w:numPr>
        <w:autoSpaceDE w:val="0"/>
        <w:autoSpaceDN w:val="0"/>
        <w:adjustRightInd w:val="0"/>
        <w:jc w:val="both"/>
      </w:pPr>
      <w:r w:rsidRPr="004A0900">
        <w:t>sprijinirea poliţiştilor locali de ordine publică din cadrul Politiei Locale Sector 1, aflaţi în teren, ori de câte ori situaţia impune;</w:t>
      </w:r>
    </w:p>
    <w:p w:rsidR="00EA1266" w:rsidRPr="004A0900" w:rsidRDefault="00EA1266" w:rsidP="00A21782">
      <w:pPr>
        <w:widowControl w:val="0"/>
        <w:numPr>
          <w:ilvl w:val="0"/>
          <w:numId w:val="9"/>
        </w:numPr>
        <w:autoSpaceDE w:val="0"/>
        <w:autoSpaceDN w:val="0"/>
        <w:adjustRightInd w:val="0"/>
        <w:jc w:val="both"/>
      </w:pPr>
      <w:r w:rsidRPr="004A0900">
        <w:t>realizarea de intervenţii rapide în vederea descurajării grupurilor turbulente şi asigurarea ordinii şi liniştii publice pe raza Sectorului 1;</w:t>
      </w:r>
    </w:p>
    <w:p w:rsidR="00EA1266" w:rsidRPr="004A0900" w:rsidRDefault="00EA1266" w:rsidP="00A21782">
      <w:pPr>
        <w:widowControl w:val="0"/>
        <w:numPr>
          <w:ilvl w:val="0"/>
          <w:numId w:val="9"/>
        </w:numPr>
        <w:autoSpaceDE w:val="0"/>
        <w:autoSpaceDN w:val="0"/>
        <w:adjustRightInd w:val="0"/>
        <w:jc w:val="both"/>
      </w:pPr>
      <w:r w:rsidRPr="004A0900">
        <w:t>acţionarea ca echipă de intervenţii rapide, în cazuri urgente, independent sau împreună cu organele abilitate, în urma solicitării cetăţenilor, pentru aplanarea stărilor conflictuale, limitarea şi înlăturarea pierderilor, distrugerilor;</w:t>
      </w:r>
    </w:p>
    <w:p w:rsidR="00EA1266" w:rsidRPr="004A0900" w:rsidRDefault="00EA1266" w:rsidP="00A21782">
      <w:pPr>
        <w:widowControl w:val="0"/>
        <w:numPr>
          <w:ilvl w:val="0"/>
          <w:numId w:val="9"/>
        </w:numPr>
        <w:autoSpaceDE w:val="0"/>
        <w:autoSpaceDN w:val="0"/>
        <w:adjustRightInd w:val="0"/>
        <w:jc w:val="both"/>
      </w:pPr>
      <w:r w:rsidRPr="004A0900">
        <w:t>participarea, temporară şi limitată, cu efective la întărirea dispozitivelor de patrulare auto, pe timpul vizitelor oficiale, a protecţiei reprezentanţilor din alte direcţii şi structuri, din Primăria Sectorului 1, Administraţia Domeniului Public Sector 1, Direcţia Generală de Asistenţă Socială şi Protecţia Copilului Sector 1, cât şi alte instituţii ale statului în baza protocoalelor încheiate cu acestea;</w:t>
      </w:r>
    </w:p>
    <w:p w:rsidR="00EA1266" w:rsidRPr="004A0900" w:rsidRDefault="00EA1266" w:rsidP="00A21782">
      <w:pPr>
        <w:widowControl w:val="0"/>
        <w:numPr>
          <w:ilvl w:val="0"/>
          <w:numId w:val="9"/>
        </w:numPr>
        <w:autoSpaceDE w:val="0"/>
        <w:autoSpaceDN w:val="0"/>
        <w:adjustRightInd w:val="0"/>
        <w:jc w:val="both"/>
      </w:pPr>
      <w:r w:rsidRPr="004A0900">
        <w:t xml:space="preserve">acţionarea în regim de urgenţă, independent sau împreună cu organele abilitate: Poliţie, Jandarmerie, Pompieri, sau a altor autorităţi prevăzute de lege, pentru activităţile de salvare şi evacuare a persoanelor şi bunurilor periclitate de incendii, explozii, avarii, accidente, epidemii, calamităţi şi catastrofe; </w:t>
      </w:r>
    </w:p>
    <w:p w:rsidR="00EA1266" w:rsidRPr="004A0900" w:rsidRDefault="00EA1266" w:rsidP="00A21782">
      <w:pPr>
        <w:widowControl w:val="0"/>
        <w:numPr>
          <w:ilvl w:val="0"/>
          <w:numId w:val="9"/>
        </w:numPr>
        <w:autoSpaceDE w:val="0"/>
        <w:autoSpaceDN w:val="0"/>
        <w:adjustRightInd w:val="0"/>
        <w:jc w:val="both"/>
      </w:pPr>
      <w:r w:rsidRPr="004A0900">
        <w:t>sprijinirea Poliţiei Române în activităţile de prindere a urmăriţilor, evadaţilor, autorilor unor infracţiuni flagrante, conducătorilor auto care părăsesc locul accidentului etc., în baza unor planuri de acţiune comună;</w:t>
      </w:r>
    </w:p>
    <w:p w:rsidR="00EA1266" w:rsidRPr="004A0900" w:rsidRDefault="00EA1266" w:rsidP="00A21782">
      <w:pPr>
        <w:widowControl w:val="0"/>
        <w:numPr>
          <w:ilvl w:val="0"/>
          <w:numId w:val="9"/>
        </w:numPr>
        <w:autoSpaceDE w:val="0"/>
        <w:autoSpaceDN w:val="0"/>
        <w:adjustRightInd w:val="0"/>
        <w:jc w:val="both"/>
      </w:pPr>
      <w:r w:rsidRPr="004A0900">
        <w:t>executarea de intervenţii rapide, în colaborare cu poliţia, în cazul jafurilor sau atacurilor comise de infractori înarmaţi şi participarea la prinderea infractorilor periculoşi ori violenţi;</w:t>
      </w:r>
      <w:r w:rsidRPr="004A0900">
        <w:tab/>
        <w:t xml:space="preserve"> </w:t>
      </w:r>
    </w:p>
    <w:p w:rsidR="00EA1266" w:rsidRPr="004A0900" w:rsidRDefault="00EA1266" w:rsidP="00A21782">
      <w:pPr>
        <w:widowControl w:val="0"/>
        <w:numPr>
          <w:ilvl w:val="0"/>
          <w:numId w:val="9"/>
        </w:numPr>
        <w:autoSpaceDE w:val="0"/>
        <w:autoSpaceDN w:val="0"/>
        <w:adjustRightInd w:val="0"/>
        <w:jc w:val="both"/>
      </w:pPr>
      <w:r w:rsidRPr="004A0900">
        <w:t>acţionarea ca forţă de primă urgenţă în completarea măsurilor privind acţiunile şi raziile poliţiştilor locali;</w:t>
      </w:r>
    </w:p>
    <w:p w:rsidR="00EA1266" w:rsidRPr="004A0900" w:rsidRDefault="00EA1266" w:rsidP="00A21782">
      <w:pPr>
        <w:widowControl w:val="0"/>
        <w:numPr>
          <w:ilvl w:val="0"/>
          <w:numId w:val="9"/>
        </w:numPr>
        <w:autoSpaceDE w:val="0"/>
        <w:autoSpaceDN w:val="0"/>
        <w:adjustRightInd w:val="0"/>
        <w:jc w:val="both"/>
      </w:pPr>
      <w:r w:rsidRPr="004A0900">
        <w:t>asigurarea rapidă a intervenţiei în aplanarea situaţiei în cazul manifestărilor violente, spontane, acţiunilor turbulente ori în alte situaţii în care derularea evenimentelor este instantanee şi nu putea fi prevăzută până la sosirea efectivelor de jandarmi, poliţie.</w:t>
      </w:r>
    </w:p>
    <w:p w:rsidR="00EA1266" w:rsidRPr="004A0900" w:rsidRDefault="00EA1266" w:rsidP="00A21782">
      <w:pPr>
        <w:widowControl w:val="0"/>
        <w:numPr>
          <w:ilvl w:val="0"/>
          <w:numId w:val="9"/>
        </w:numPr>
        <w:autoSpaceDE w:val="0"/>
        <w:autoSpaceDN w:val="0"/>
        <w:adjustRightInd w:val="0"/>
        <w:jc w:val="both"/>
      </w:pPr>
      <w:r w:rsidRPr="004A0900">
        <w:t>intervenţia operativă, din dispoziţie, în zonele şi cartierele unde s-au comis infracţiuni grave (răpiri, omucideri, atacuri armate, evadări), completând astfel măsurile iniţiale ale poliţiştilor locali şi ale unităţilor de poliţie.</w:t>
      </w:r>
    </w:p>
    <w:p w:rsidR="00EA1266" w:rsidRPr="004A0900" w:rsidRDefault="00EA1266" w:rsidP="00A21782">
      <w:pPr>
        <w:widowControl w:val="0"/>
        <w:numPr>
          <w:ilvl w:val="0"/>
          <w:numId w:val="9"/>
        </w:numPr>
        <w:autoSpaceDE w:val="0"/>
        <w:autoSpaceDN w:val="0"/>
        <w:adjustRightInd w:val="0"/>
        <w:jc w:val="both"/>
      </w:pPr>
      <w:r w:rsidRPr="004A0900">
        <w:t>asigurarea ordinii şi liniştii publice prin patrule auto sau pedestre în zonele comerciale şi pe itinerariile stabilite;</w:t>
      </w:r>
    </w:p>
    <w:p w:rsidR="00EA1266" w:rsidRPr="004A0900" w:rsidRDefault="00EA1266" w:rsidP="00A21782">
      <w:pPr>
        <w:widowControl w:val="0"/>
        <w:numPr>
          <w:ilvl w:val="0"/>
          <w:numId w:val="9"/>
        </w:numPr>
        <w:autoSpaceDE w:val="0"/>
        <w:autoSpaceDN w:val="0"/>
        <w:adjustRightInd w:val="0"/>
        <w:jc w:val="both"/>
      </w:pPr>
      <w:r w:rsidRPr="004A0900">
        <w:t>asigurarea supravegherii parcărilor auto, a unităţilor şcolare, a zonelor comerciale şi de agrement, pieţelor şi a altor locuri stabilite prin planul de ordine şi siguranţă publică;</w:t>
      </w:r>
    </w:p>
    <w:p w:rsidR="00EA1266" w:rsidRPr="004A0900" w:rsidRDefault="00EA1266" w:rsidP="00A21782">
      <w:pPr>
        <w:widowControl w:val="0"/>
        <w:numPr>
          <w:ilvl w:val="0"/>
          <w:numId w:val="9"/>
        </w:numPr>
        <w:autoSpaceDE w:val="0"/>
        <w:autoSpaceDN w:val="0"/>
        <w:adjustRightInd w:val="0"/>
        <w:jc w:val="both"/>
      </w:pPr>
      <w:r w:rsidRPr="004A0900">
        <w:t>prevenirea şi combaterea încălcării normelor legale privind curăţenia Sectorului 1, comerţul stradal, precum şi alte fapte ce afectează climatul social, stabilite prin lege, hotărâri ale Consiliului Local sau dispoziţii ale Primarului;</w:t>
      </w:r>
    </w:p>
    <w:p w:rsidR="00EA1266" w:rsidRPr="004A0900" w:rsidRDefault="00EA1266" w:rsidP="00A21782">
      <w:pPr>
        <w:widowControl w:val="0"/>
        <w:numPr>
          <w:ilvl w:val="0"/>
          <w:numId w:val="9"/>
        </w:numPr>
        <w:autoSpaceDE w:val="0"/>
        <w:autoSpaceDN w:val="0"/>
        <w:adjustRightInd w:val="0"/>
        <w:jc w:val="both"/>
      </w:pPr>
      <w:r w:rsidRPr="004A0900">
        <w:t>constatarea contravenţiilor şi aplicarea de sancţiuni contravenţionale pentru faptele aflate în competenţă;</w:t>
      </w:r>
    </w:p>
    <w:p w:rsidR="00EA1266" w:rsidRPr="004A0900" w:rsidRDefault="00EA1266" w:rsidP="00A21782">
      <w:pPr>
        <w:widowControl w:val="0"/>
        <w:numPr>
          <w:ilvl w:val="0"/>
          <w:numId w:val="9"/>
        </w:numPr>
        <w:autoSpaceDE w:val="0"/>
        <w:autoSpaceDN w:val="0"/>
        <w:adjustRightInd w:val="0"/>
        <w:jc w:val="both"/>
      </w:pPr>
      <w:r w:rsidRPr="004A0900">
        <w:t xml:space="preserve"> asigură măsuri de protecţie a executorilor judecătoreşti cu ocazia executărilor silite pe raze teritorială de competenţă;</w:t>
      </w:r>
    </w:p>
    <w:p w:rsidR="00EA1266" w:rsidRPr="004A0900" w:rsidRDefault="00EA1266" w:rsidP="00A21782">
      <w:pPr>
        <w:widowControl w:val="0"/>
        <w:numPr>
          <w:ilvl w:val="0"/>
          <w:numId w:val="9"/>
        </w:numPr>
        <w:autoSpaceDE w:val="0"/>
        <w:autoSpaceDN w:val="0"/>
        <w:adjustRightInd w:val="0"/>
        <w:jc w:val="both"/>
      </w:pPr>
      <w:r w:rsidRPr="004A0900">
        <w:t xml:space="preserve"> acordă sprijin celorlalte structuri din Poliţia Locală Sector 1 în activitatea de executare, în condiţiile legii, a mandatelor de aducere emise de organele de urmărire penală şi instanţele de judecată care arondează Sectorul 1, pentru persoanele care locuiesc pe raza de competenţă;</w:t>
      </w:r>
    </w:p>
    <w:p w:rsidR="00EA1266" w:rsidRPr="004A0900" w:rsidRDefault="00EA1266" w:rsidP="00A21782">
      <w:pPr>
        <w:widowControl w:val="0"/>
        <w:numPr>
          <w:ilvl w:val="0"/>
          <w:numId w:val="9"/>
        </w:numPr>
        <w:autoSpaceDE w:val="0"/>
        <w:autoSpaceDN w:val="0"/>
        <w:adjustRightInd w:val="0"/>
        <w:jc w:val="both"/>
      </w:pPr>
      <w:r w:rsidRPr="004A0900">
        <w:t>participarea la asigurarea măsurilor de ordine ocazionate de adunări publice, mitinguri, manifestări cultural artistice şi sportive organizate la nivelul Sectorului 1;</w:t>
      </w:r>
    </w:p>
    <w:p w:rsidR="00EA1266" w:rsidRPr="004A0900" w:rsidRDefault="00EA1266" w:rsidP="00A21782">
      <w:pPr>
        <w:widowControl w:val="0"/>
        <w:numPr>
          <w:ilvl w:val="0"/>
          <w:numId w:val="9"/>
        </w:numPr>
        <w:autoSpaceDE w:val="0"/>
        <w:autoSpaceDN w:val="0"/>
        <w:adjustRightInd w:val="0"/>
        <w:jc w:val="both"/>
      </w:pPr>
      <w:r w:rsidRPr="004A0900">
        <w:t>intervenirea, împreună cu celelalte organe abilitate, pentru aplanarea stărilor conflictuale şi pentru rezolvarea unor cazuri sociale;</w:t>
      </w:r>
    </w:p>
    <w:p w:rsidR="00EA1266" w:rsidRPr="004A0900" w:rsidRDefault="00EA1266" w:rsidP="00A21782">
      <w:pPr>
        <w:widowControl w:val="0"/>
        <w:numPr>
          <w:ilvl w:val="0"/>
          <w:numId w:val="9"/>
        </w:numPr>
        <w:autoSpaceDE w:val="0"/>
        <w:autoSpaceDN w:val="0"/>
        <w:adjustRightInd w:val="0"/>
        <w:jc w:val="both"/>
      </w:pPr>
      <w:r w:rsidRPr="004A0900">
        <w:t>organizarea de activităţi specifice proprii sau împreună cu organele de Poliţie Naţională pentru prinderea în flagrant a persoanelor ce comit fapte infracţionale în zonele de competenţă.</w:t>
      </w:r>
    </w:p>
    <w:p w:rsidR="00EA1266" w:rsidRPr="004A0900" w:rsidRDefault="00EA1266" w:rsidP="00A21782">
      <w:pPr>
        <w:widowControl w:val="0"/>
        <w:numPr>
          <w:ilvl w:val="0"/>
          <w:numId w:val="9"/>
        </w:numPr>
        <w:autoSpaceDE w:val="0"/>
        <w:autoSpaceDN w:val="0"/>
        <w:adjustRightInd w:val="0"/>
      </w:pPr>
      <w:r w:rsidRPr="004A0900">
        <w:t xml:space="preserve">Atunci când Serviciul Intervenţii Rapide, prin dispoziţia Directorului General, efectuează activităţi de pază a obiectivelor, activitatea se desfăşoară în conformitate cu legislaţia în vigoare, precum şi în baza consemnelor generale şi particulare întocmite pentru fiecare obiectiv şi acţiune în parte. </w:t>
      </w:r>
    </w:p>
    <w:p w:rsidR="00EA1266" w:rsidRPr="004A0900" w:rsidRDefault="00EA1266" w:rsidP="00A21782">
      <w:pPr>
        <w:widowControl w:val="0"/>
        <w:numPr>
          <w:ilvl w:val="0"/>
          <w:numId w:val="9"/>
        </w:numPr>
        <w:autoSpaceDE w:val="0"/>
        <w:autoSpaceDN w:val="0"/>
        <w:adjustRightInd w:val="0"/>
        <w:jc w:val="both"/>
      </w:pPr>
      <w:r w:rsidRPr="004A0900">
        <w:t>îndeplinesc orice alte sarcini prevăzute de lege sau dispuse de directorul general, directorul general adjunct şi directorul executiv al Direcţiei Poliţie Locală, în legătură cu domeniul de activitate.</w:t>
      </w:r>
    </w:p>
    <w:p w:rsidR="00EA1266" w:rsidRPr="004A0900" w:rsidRDefault="00EA1266" w:rsidP="00A21782">
      <w:pPr>
        <w:widowControl w:val="0"/>
        <w:numPr>
          <w:ilvl w:val="0"/>
          <w:numId w:val="9"/>
        </w:numPr>
        <w:autoSpaceDE w:val="0"/>
        <w:autoSpaceDN w:val="0"/>
        <w:adjustRightInd w:val="0"/>
        <w:jc w:val="both"/>
      </w:pPr>
      <w:r w:rsidRPr="004A0900">
        <w:t xml:space="preserve"> 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9"/>
        </w:numPr>
        <w:autoSpaceDE w:val="0"/>
        <w:autoSpaceDN w:val="0"/>
        <w:adjustRightInd w:val="0"/>
        <w:jc w:val="both"/>
      </w:pPr>
      <w:r w:rsidRPr="004A0900">
        <w:t>transmite specificațiile tehnice;</w:t>
      </w:r>
    </w:p>
    <w:p w:rsidR="00EA1266" w:rsidRPr="004A0900" w:rsidRDefault="00EA1266" w:rsidP="004A0900">
      <w:pPr>
        <w:widowControl w:val="0"/>
        <w:numPr>
          <w:ilvl w:val="0"/>
          <w:numId w:val="9"/>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4A0900">
      <w:pPr>
        <w:widowControl w:val="0"/>
        <w:numPr>
          <w:ilvl w:val="0"/>
          <w:numId w:val="9"/>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rPr>
      </w:pPr>
      <w:r w:rsidRPr="004A0900">
        <w:rPr>
          <w:b/>
          <w:bCs/>
          <w:u w:val="single"/>
        </w:rPr>
        <w:t>Articolul 39</w:t>
      </w:r>
      <w:r w:rsidRPr="004A0900">
        <w:rPr>
          <w:b/>
          <w:bCs/>
        </w:rPr>
        <w:t xml:space="preserve"> </w:t>
      </w:r>
    </w:p>
    <w:p w:rsidR="00EA1266" w:rsidRPr="004A0900" w:rsidRDefault="00EA1266" w:rsidP="00D6603B">
      <w:pPr>
        <w:widowControl w:val="0"/>
        <w:autoSpaceDE w:val="0"/>
        <w:autoSpaceDN w:val="0"/>
        <w:adjustRightInd w:val="0"/>
        <w:jc w:val="both"/>
        <w:rPr>
          <w:b/>
          <w:bCs/>
        </w:rPr>
      </w:pPr>
      <w:r w:rsidRPr="004A0900">
        <w:rPr>
          <w:b/>
          <w:bCs/>
        </w:rPr>
        <w:t>Biroul Însoţire şi Protecţie are următoarele atribuţii, competenţe şi responsabilităţi:</w:t>
      </w:r>
    </w:p>
    <w:p w:rsidR="00EA1266" w:rsidRPr="004A0900" w:rsidRDefault="00EA1266" w:rsidP="001D11C7">
      <w:pPr>
        <w:widowControl w:val="0"/>
        <w:autoSpaceDE w:val="0"/>
        <w:autoSpaceDN w:val="0"/>
        <w:adjustRightInd w:val="0"/>
        <w:jc w:val="both"/>
        <w:rPr>
          <w:b/>
          <w:bCs/>
        </w:rPr>
      </w:pPr>
    </w:p>
    <w:p w:rsidR="00EA1266" w:rsidRPr="004A0900" w:rsidRDefault="00EA1266" w:rsidP="00A21782">
      <w:pPr>
        <w:widowControl w:val="0"/>
        <w:numPr>
          <w:ilvl w:val="0"/>
          <w:numId w:val="41"/>
        </w:numPr>
        <w:autoSpaceDE w:val="0"/>
        <w:autoSpaceDN w:val="0"/>
        <w:adjustRightInd w:val="0"/>
        <w:jc w:val="both"/>
      </w:pPr>
      <w:r w:rsidRPr="004A0900">
        <w:t>asigură însoţirea şi protecţia conducerii Primăriei Sectorului 1, membrilor aleşi ai Consiliului Local, reprezentanţilor altor direcţii şi structuri din Primăria Sectorului 1, reprezentanţilor instituţiilor subordonate Consiliului Local Sector 1-Administraţia Domeniului Public, Direcţia Generală de Asistenţă Socială şi Protecţia Copilului, Direcţia de Administraţie pentru Învăţământul Preuniversitar, Direcţia de Impozite şi Taxe Locale, reprezentanţilor Administraţiei Fondului Imobiliar Bucureşti, precum şi altor participanţi la acţiuni publice;</w:t>
      </w:r>
    </w:p>
    <w:p w:rsidR="00EA1266" w:rsidRPr="004A0900" w:rsidRDefault="00EA1266" w:rsidP="00A21782">
      <w:pPr>
        <w:widowControl w:val="0"/>
        <w:numPr>
          <w:ilvl w:val="0"/>
          <w:numId w:val="41"/>
        </w:numPr>
        <w:autoSpaceDE w:val="0"/>
        <w:autoSpaceDN w:val="0"/>
        <w:adjustRightInd w:val="0"/>
        <w:jc w:val="both"/>
      </w:pPr>
      <w:r w:rsidRPr="004A0900">
        <w:t>asigură însoţirea şi protecţia angajaţilor din Serviciul Disciplina în Construcţii, Protecţia Mediului, Afişaj Stradal şi Activităţi Comerciale, în baza unor planuri de acţiune comune;</w:t>
      </w:r>
    </w:p>
    <w:p w:rsidR="00EA1266" w:rsidRPr="004A0900" w:rsidRDefault="00EA1266" w:rsidP="00A21782">
      <w:pPr>
        <w:widowControl w:val="0"/>
        <w:numPr>
          <w:ilvl w:val="0"/>
          <w:numId w:val="41"/>
        </w:numPr>
        <w:autoSpaceDE w:val="0"/>
        <w:autoSpaceDN w:val="0"/>
        <w:adjustRightInd w:val="0"/>
        <w:jc w:val="both"/>
      </w:pPr>
      <w:r w:rsidRPr="004A0900">
        <w:t>realizează însoţirea reprezentanţilor Primăriei Municipiului Bucureşti sau a Consiliului General la activităţi specifice pe teritoriul Sectorului 1, la solicitarea acestora;</w:t>
      </w:r>
    </w:p>
    <w:p w:rsidR="00EA1266" w:rsidRPr="004A0900" w:rsidRDefault="00EA1266" w:rsidP="00A21782">
      <w:pPr>
        <w:widowControl w:val="0"/>
        <w:numPr>
          <w:ilvl w:val="0"/>
          <w:numId w:val="41"/>
        </w:numPr>
        <w:autoSpaceDE w:val="0"/>
        <w:autoSpaceDN w:val="0"/>
        <w:adjustRightInd w:val="0"/>
        <w:jc w:val="both"/>
      </w:pPr>
      <w:r w:rsidRPr="004A0900">
        <w:t>asigură însoţirea echipajelor Brigăzii de Poliţie Rutieră pentru îndeplinirea misiunilor de fluidizare a circulaţiei pietonale şi rutiere în Sectorul 1;</w:t>
      </w:r>
    </w:p>
    <w:p w:rsidR="00EA1266" w:rsidRPr="004A0900" w:rsidRDefault="00EA1266" w:rsidP="00A21782">
      <w:pPr>
        <w:widowControl w:val="0"/>
        <w:numPr>
          <w:ilvl w:val="0"/>
          <w:numId w:val="41"/>
        </w:numPr>
        <w:autoSpaceDE w:val="0"/>
        <w:autoSpaceDN w:val="0"/>
        <w:adjustRightInd w:val="0"/>
        <w:jc w:val="both"/>
      </w:pPr>
      <w:r w:rsidRPr="004A0900">
        <w:t xml:space="preserve">asigură însoţirea la executarea unor lucrări sau activităţi specifice în sectorul 1 a reprezentanţilor societăţilor de utilităţi publice – GDF SUEZ Energy Romania, Apa Nova, Luxen, Renel etc.; </w:t>
      </w:r>
    </w:p>
    <w:p w:rsidR="00EA1266" w:rsidRPr="004A0900" w:rsidRDefault="00EA1266" w:rsidP="00A21782">
      <w:pPr>
        <w:widowControl w:val="0"/>
        <w:numPr>
          <w:ilvl w:val="0"/>
          <w:numId w:val="41"/>
        </w:numPr>
        <w:autoSpaceDE w:val="0"/>
        <w:autoSpaceDN w:val="0"/>
        <w:adjustRightInd w:val="0"/>
        <w:jc w:val="both"/>
      </w:pPr>
      <w:r w:rsidRPr="004A0900">
        <w:t>execută alte sarcini specifice dispuse de conducerea Direcţiei Poliţiei Locale.</w:t>
      </w:r>
    </w:p>
    <w:p w:rsidR="00EA1266" w:rsidRPr="004A0900" w:rsidRDefault="00EA1266" w:rsidP="00A21782">
      <w:pPr>
        <w:widowControl w:val="0"/>
        <w:numPr>
          <w:ilvl w:val="0"/>
          <w:numId w:val="41"/>
        </w:numPr>
        <w:autoSpaceDE w:val="0"/>
        <w:autoSpaceDN w:val="0"/>
        <w:adjustRightInd w:val="0"/>
        <w:jc w:val="both"/>
      </w:pPr>
      <w:r w:rsidRPr="004A0900">
        <w:t xml:space="preserve">îndeplinesc orice alte sarcini prevăzute de lege sau dispuse de directorul general, directorul general adjunct şi directorul executiv al Direcţiei Poliţie Locală, în legătură cu domeniul de activitate. </w:t>
      </w:r>
    </w:p>
    <w:p w:rsidR="00EA1266" w:rsidRPr="004A0900" w:rsidRDefault="00EA1266" w:rsidP="004A0900">
      <w:pPr>
        <w:widowControl w:val="0"/>
        <w:numPr>
          <w:ilvl w:val="0"/>
          <w:numId w:val="41"/>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4A0900">
      <w:pPr>
        <w:widowControl w:val="0"/>
        <w:numPr>
          <w:ilvl w:val="0"/>
          <w:numId w:val="41"/>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ind w:left="360"/>
        <w:jc w:val="both"/>
      </w:pPr>
    </w:p>
    <w:p w:rsidR="00EA1266" w:rsidRPr="004A0900" w:rsidRDefault="00EA1266" w:rsidP="001D11C7">
      <w:pPr>
        <w:widowControl w:val="0"/>
        <w:autoSpaceDE w:val="0"/>
        <w:autoSpaceDN w:val="0"/>
        <w:adjustRightInd w:val="0"/>
        <w:jc w:val="both"/>
        <w:rPr>
          <w:b/>
          <w:bCs/>
        </w:rPr>
      </w:pPr>
      <w:r w:rsidRPr="004A0900">
        <w:rPr>
          <w:b/>
          <w:bCs/>
        </w:rPr>
        <w:t>Condiţiile de însoţire a reprezentanţilor</w:t>
      </w:r>
      <w:r w:rsidRPr="004A0900">
        <w:t xml:space="preserve"> menţionaţi mai sus, sunt</w:t>
      </w:r>
      <w:r w:rsidRPr="004A0900">
        <w:rPr>
          <w:b/>
          <w:bCs/>
        </w:rPr>
        <w:t>:</w:t>
      </w:r>
    </w:p>
    <w:p w:rsidR="00EA1266" w:rsidRPr="004A0900" w:rsidRDefault="00EA1266" w:rsidP="00A21782">
      <w:pPr>
        <w:widowControl w:val="0"/>
        <w:numPr>
          <w:ilvl w:val="0"/>
          <w:numId w:val="41"/>
        </w:numPr>
        <w:autoSpaceDE w:val="0"/>
        <w:autoSpaceDN w:val="0"/>
        <w:adjustRightInd w:val="0"/>
        <w:jc w:val="both"/>
      </w:pPr>
      <w:r w:rsidRPr="004A0900">
        <w:t>activitatea de însoţire se realizează în baza dispoziţiei conducerii Direcţiei Generale, sau în baza unui plan de acţiune comun cu alte instituţii, aprobat;</w:t>
      </w:r>
    </w:p>
    <w:p w:rsidR="00EA1266" w:rsidRPr="004A0900" w:rsidRDefault="00EA1266" w:rsidP="00A21782">
      <w:pPr>
        <w:widowControl w:val="0"/>
        <w:numPr>
          <w:ilvl w:val="0"/>
          <w:numId w:val="41"/>
        </w:numPr>
        <w:autoSpaceDE w:val="0"/>
        <w:autoSpaceDN w:val="0"/>
        <w:adjustRightInd w:val="0"/>
        <w:jc w:val="both"/>
      </w:pPr>
      <w:r w:rsidRPr="004A0900">
        <w:t>ţinuta poliţiştilor locali participanţi este de serviciu, iar în anumite situaţii cu aprobarea expresă a conducerii, poate fi şi civilă;</w:t>
      </w:r>
    </w:p>
    <w:p w:rsidR="00EA1266" w:rsidRPr="004A0900" w:rsidRDefault="00EA1266" w:rsidP="00A21782">
      <w:pPr>
        <w:widowControl w:val="0"/>
        <w:numPr>
          <w:ilvl w:val="0"/>
          <w:numId w:val="41"/>
        </w:numPr>
        <w:autoSpaceDE w:val="0"/>
        <w:autoSpaceDN w:val="0"/>
        <w:adjustRightInd w:val="0"/>
        <w:jc w:val="both"/>
      </w:pPr>
      <w:r w:rsidRPr="004A0900">
        <w:t>în cazul ţinutei de serviciu, poliţiştii locali vor fi dotaţi cu armament letal sau neletal şi mijloace de protecţie, imobilizare şi legături radio, dispuse pentru fiecare caz;</w:t>
      </w:r>
    </w:p>
    <w:p w:rsidR="00EA1266" w:rsidRPr="004A0900" w:rsidRDefault="00EA1266" w:rsidP="00A21782">
      <w:pPr>
        <w:widowControl w:val="0"/>
        <w:numPr>
          <w:ilvl w:val="0"/>
          <w:numId w:val="41"/>
        </w:numPr>
        <w:autoSpaceDE w:val="0"/>
        <w:autoSpaceDN w:val="0"/>
        <w:adjustRightInd w:val="0"/>
        <w:jc w:val="both"/>
      </w:pPr>
      <w:r w:rsidRPr="004A0900">
        <w:t>înainte de efectuarea însoţirii se va realiza instructajul participanţilor, conform planului de acţiune comun;</w:t>
      </w:r>
    </w:p>
    <w:p w:rsidR="00EA1266" w:rsidRPr="004A0900" w:rsidRDefault="00EA1266" w:rsidP="00A21782">
      <w:pPr>
        <w:widowControl w:val="0"/>
        <w:numPr>
          <w:ilvl w:val="0"/>
          <w:numId w:val="41"/>
        </w:numPr>
        <w:autoSpaceDE w:val="0"/>
        <w:autoSpaceDN w:val="0"/>
        <w:adjustRightInd w:val="0"/>
        <w:jc w:val="both"/>
      </w:pPr>
      <w:r w:rsidRPr="004A0900">
        <w:t>după realizarea dispozitivului, poliţiştii locali participanţi se dispun în spatele sau părţile laterale ale funcţionarului însoţit, fără a participa în nici un fel la activităţile concrete realizate de acesta; se va urmări numai prevenirea eventualelor agresiuni sau încercări de perturbare a desfăşurării acţiunii;</w:t>
      </w:r>
    </w:p>
    <w:p w:rsidR="00EA1266" w:rsidRPr="004A0900" w:rsidRDefault="00EA1266" w:rsidP="00A21782">
      <w:pPr>
        <w:widowControl w:val="0"/>
        <w:numPr>
          <w:ilvl w:val="0"/>
          <w:numId w:val="41"/>
        </w:numPr>
        <w:autoSpaceDE w:val="0"/>
        <w:autoSpaceDN w:val="0"/>
        <w:adjustRightInd w:val="0"/>
        <w:jc w:val="both"/>
      </w:pPr>
      <w:r w:rsidRPr="004A0900">
        <w:t>poliţistul local este obligat ca pe toată durata derulării acţiunii să aibă o ţinută regulamentară, să nu provoace personal discuţii contradictorii şi să adopte o atitudine fermă dar civilizată faţă de eventualele persoane turbulente;</w:t>
      </w:r>
    </w:p>
    <w:p w:rsidR="00EA1266" w:rsidRPr="004A0900" w:rsidRDefault="00EA1266" w:rsidP="00A21782">
      <w:pPr>
        <w:widowControl w:val="0"/>
        <w:numPr>
          <w:ilvl w:val="0"/>
          <w:numId w:val="41"/>
        </w:numPr>
        <w:autoSpaceDE w:val="0"/>
        <w:autoSpaceDN w:val="0"/>
        <w:adjustRightInd w:val="0"/>
        <w:jc w:val="both"/>
      </w:pPr>
      <w:r w:rsidRPr="004A0900">
        <w:t>în situaţia în care se impune să intervină direct, îşi va prezenta numele, prenumele, calitatea şi instituţia din care face parte (în măsura în care genul şi timpul îi permite) şi va lua măsurile legale ce se impun în raport de genul evenimentului produs (imobilizare, legitimare, conducere la sediul Direcţiei Poliţiei Locale, sancţionare contravenţională, asigurarea locului faptei, conservarea urmelor şi corpurilor delicte, acordarea primului ajutor, solicitarea intervenţiei Salvării, Pompierilor, etc.);</w:t>
      </w:r>
    </w:p>
    <w:p w:rsidR="00EA1266" w:rsidRPr="004A0900" w:rsidRDefault="00EA1266" w:rsidP="00A21782">
      <w:pPr>
        <w:widowControl w:val="0"/>
        <w:numPr>
          <w:ilvl w:val="0"/>
          <w:numId w:val="41"/>
        </w:numPr>
        <w:autoSpaceDE w:val="0"/>
        <w:autoSpaceDN w:val="0"/>
        <w:adjustRightInd w:val="0"/>
        <w:jc w:val="both"/>
      </w:pPr>
      <w:r w:rsidRPr="004A0900">
        <w:t>în cazul în care se impune intervenţia sa ca forţă publică va proceda la luarea măsurilor necesare în mod gradual, astfel încât să asigure legalitatea acesteia şi neafectarea unor persoane neimplicate direct; la folosirea armamentului din dotare, se va acţiona strict în condiţiile legale privind uzul de armă;</w:t>
      </w:r>
    </w:p>
    <w:p w:rsidR="00EA1266" w:rsidRPr="004A0900" w:rsidRDefault="00EA1266" w:rsidP="00A21782">
      <w:pPr>
        <w:widowControl w:val="0"/>
        <w:numPr>
          <w:ilvl w:val="0"/>
          <w:numId w:val="41"/>
        </w:numPr>
        <w:autoSpaceDE w:val="0"/>
        <w:autoSpaceDN w:val="0"/>
        <w:adjustRightInd w:val="0"/>
        <w:jc w:val="both"/>
      </w:pPr>
      <w:r w:rsidRPr="004A0900">
        <w:t>pe toată durata acţiunii se va menţine o legătură permanentă cu Dispeceratul;</w:t>
      </w:r>
    </w:p>
    <w:p w:rsidR="00EA1266" w:rsidRPr="004A0900" w:rsidRDefault="00EA1266" w:rsidP="00A21782">
      <w:pPr>
        <w:widowControl w:val="0"/>
        <w:numPr>
          <w:ilvl w:val="0"/>
          <w:numId w:val="41"/>
        </w:numPr>
        <w:autoSpaceDE w:val="0"/>
        <w:autoSpaceDN w:val="0"/>
        <w:adjustRightInd w:val="0"/>
        <w:jc w:val="both"/>
      </w:pPr>
      <w:r w:rsidRPr="004A0900">
        <w:t>la terminarea acţiunii se va semna procesul verbal încheiat de funcţionarul public însoţit, pe care îl va depune la sediul Direcţiei; cu aceeaşi ocazie se va întocmi şi un raport scris privind condiţiile desfăşurării acţiunii şi anexat la procesul verbal.</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rPr>
      </w:pPr>
      <w:r w:rsidRPr="004A0900">
        <w:rPr>
          <w:b/>
          <w:bCs/>
          <w:u w:val="single"/>
        </w:rPr>
        <w:t>Articolul 40</w:t>
      </w:r>
      <w:r w:rsidRPr="004A0900">
        <w:rPr>
          <w:b/>
          <w:bCs/>
        </w:rPr>
        <w:t xml:space="preserve"> </w:t>
      </w:r>
    </w:p>
    <w:p w:rsidR="00EA1266" w:rsidRPr="004A0900" w:rsidRDefault="00EA1266" w:rsidP="00D6603B">
      <w:pPr>
        <w:widowControl w:val="0"/>
        <w:autoSpaceDE w:val="0"/>
        <w:autoSpaceDN w:val="0"/>
        <w:adjustRightInd w:val="0"/>
        <w:jc w:val="both"/>
        <w:rPr>
          <w:b/>
          <w:bCs/>
        </w:rPr>
      </w:pPr>
      <w:r w:rsidRPr="004A0900">
        <w:rPr>
          <w:b/>
          <w:bCs/>
        </w:rPr>
        <w:t>Serviciul Dispecerat cu:</w:t>
      </w:r>
    </w:p>
    <w:p w:rsidR="00EA1266" w:rsidRPr="004A0900" w:rsidRDefault="00EA1266" w:rsidP="001D11C7">
      <w:pPr>
        <w:widowControl w:val="0"/>
        <w:autoSpaceDE w:val="0"/>
        <w:autoSpaceDN w:val="0"/>
        <w:adjustRightInd w:val="0"/>
        <w:ind w:left="720" w:firstLine="720"/>
        <w:jc w:val="both"/>
        <w:rPr>
          <w:b/>
          <w:bCs/>
        </w:rPr>
      </w:pPr>
      <w:r w:rsidRPr="004A0900">
        <w:rPr>
          <w:b/>
          <w:bCs/>
        </w:rPr>
        <w:t>- Biroul Monitorizare</w:t>
      </w:r>
    </w:p>
    <w:p w:rsidR="00EA1266" w:rsidRPr="004A0900" w:rsidRDefault="00EA1266" w:rsidP="001D11C7">
      <w:pPr>
        <w:widowControl w:val="0"/>
        <w:autoSpaceDE w:val="0"/>
        <w:autoSpaceDN w:val="0"/>
        <w:adjustRightInd w:val="0"/>
        <w:ind w:left="720" w:firstLine="720"/>
        <w:jc w:val="both"/>
        <w:rPr>
          <w:b/>
          <w:bCs/>
        </w:rPr>
      </w:pPr>
      <w:r w:rsidRPr="004A0900">
        <w:rPr>
          <w:b/>
          <w:bCs/>
        </w:rPr>
        <w:t>- Compartimentul Armament</w:t>
      </w:r>
    </w:p>
    <w:p w:rsidR="00EA1266" w:rsidRPr="004A0900" w:rsidRDefault="00EA1266" w:rsidP="001D11C7">
      <w:pPr>
        <w:widowControl w:val="0"/>
        <w:autoSpaceDE w:val="0"/>
        <w:autoSpaceDN w:val="0"/>
        <w:adjustRightInd w:val="0"/>
        <w:ind w:left="360"/>
        <w:jc w:val="both"/>
        <w:rPr>
          <w:b/>
          <w:bCs/>
        </w:rPr>
      </w:pPr>
    </w:p>
    <w:p w:rsidR="00EA1266" w:rsidRPr="004A0900" w:rsidRDefault="00EA1266" w:rsidP="001D11C7">
      <w:pPr>
        <w:widowControl w:val="0"/>
        <w:autoSpaceDE w:val="0"/>
        <w:autoSpaceDN w:val="0"/>
        <w:adjustRightInd w:val="0"/>
        <w:jc w:val="both"/>
        <w:rPr>
          <w:b/>
          <w:bCs/>
        </w:rPr>
      </w:pPr>
      <w:r w:rsidRPr="004A0900">
        <w:rPr>
          <w:b/>
          <w:bCs/>
        </w:rPr>
        <w:t xml:space="preserve"> </w:t>
      </w:r>
      <w:r w:rsidRPr="004A0900">
        <w:t xml:space="preserve"> </w:t>
      </w:r>
      <w:r>
        <w:rPr>
          <w:b/>
          <w:bCs/>
        </w:rPr>
        <w:t>Serviciul</w:t>
      </w:r>
      <w:r w:rsidRPr="004A0900">
        <w:rPr>
          <w:b/>
          <w:bCs/>
        </w:rPr>
        <w:t xml:space="preserve"> Dispecerat are următoarele atribuţii, competenţe şi responsabilităţi:</w:t>
      </w:r>
    </w:p>
    <w:p w:rsidR="00EA1266" w:rsidRPr="004A0900" w:rsidRDefault="00EA1266" w:rsidP="001D11C7">
      <w:pPr>
        <w:widowControl w:val="0"/>
        <w:autoSpaceDE w:val="0"/>
        <w:autoSpaceDN w:val="0"/>
        <w:adjustRightInd w:val="0"/>
        <w:jc w:val="both"/>
        <w:rPr>
          <w:b/>
          <w:bCs/>
        </w:rPr>
      </w:pPr>
    </w:p>
    <w:p w:rsidR="00EA1266" w:rsidRPr="004A0900" w:rsidRDefault="00EA1266" w:rsidP="00A21782">
      <w:pPr>
        <w:widowControl w:val="0"/>
        <w:numPr>
          <w:ilvl w:val="0"/>
          <w:numId w:val="23"/>
        </w:numPr>
        <w:autoSpaceDE w:val="0"/>
        <w:autoSpaceDN w:val="0"/>
        <w:adjustRightInd w:val="0"/>
        <w:jc w:val="both"/>
      </w:pPr>
      <w:r w:rsidRPr="004A0900">
        <w:t>asigură cunoaşterea în permanenţă a situaţiei operative din teritoriul de competenţă, a forţelor de ordine publică aflate în serviciu şi alte misiuni şi informează imediat conducerea Direcţiei în legătură cu eventualele evenimente produse, asigurând totodată transmiterea operativă către forţele aflate în dispozitive a dispoziţiilor primite de la aceasta;</w:t>
      </w:r>
    </w:p>
    <w:p w:rsidR="00EA1266" w:rsidRPr="004A0900" w:rsidRDefault="00EA1266" w:rsidP="00A21782">
      <w:pPr>
        <w:widowControl w:val="0"/>
        <w:numPr>
          <w:ilvl w:val="0"/>
          <w:numId w:val="23"/>
        </w:numPr>
        <w:autoSpaceDE w:val="0"/>
        <w:autoSpaceDN w:val="0"/>
        <w:adjustRightInd w:val="0"/>
        <w:jc w:val="both"/>
      </w:pPr>
      <w:r w:rsidRPr="004A0900">
        <w:t>menţine o legătură permanentă cu dispozitivele de ordine publică aflate în executarea unor activităţi specifice, asigurând şi coordonarea acestora în cazul în care se impune intervenţia cu forţe suplimentare;</w:t>
      </w:r>
    </w:p>
    <w:p w:rsidR="00EA1266" w:rsidRPr="004A0900" w:rsidRDefault="00EA1266" w:rsidP="00A21782">
      <w:pPr>
        <w:widowControl w:val="0"/>
        <w:numPr>
          <w:ilvl w:val="0"/>
          <w:numId w:val="23"/>
        </w:numPr>
        <w:autoSpaceDE w:val="0"/>
        <w:autoSpaceDN w:val="0"/>
        <w:adjustRightInd w:val="0"/>
        <w:jc w:val="both"/>
      </w:pPr>
      <w:r w:rsidRPr="004A0900">
        <w:t>primeşte şi execută verificări operative la solicitările agenţilor din teren, pe linie de identificări de persoane şi mijloace auto;</w:t>
      </w:r>
    </w:p>
    <w:p w:rsidR="00EA1266" w:rsidRPr="004A0900" w:rsidRDefault="00EA1266" w:rsidP="00A21782">
      <w:pPr>
        <w:widowControl w:val="0"/>
        <w:numPr>
          <w:ilvl w:val="0"/>
          <w:numId w:val="23"/>
        </w:numPr>
        <w:autoSpaceDE w:val="0"/>
        <w:autoSpaceDN w:val="0"/>
        <w:adjustRightInd w:val="0"/>
        <w:jc w:val="both"/>
      </w:pPr>
      <w:r w:rsidRPr="004A0900">
        <w:t>asigură legătura permanentă prin staţiile de radio sau liniile telefonice cu Poliţia, Jandarmeria, I.S.U.;</w:t>
      </w:r>
    </w:p>
    <w:p w:rsidR="00EA1266" w:rsidRPr="004A0900" w:rsidRDefault="00EA1266" w:rsidP="00A21782">
      <w:pPr>
        <w:widowControl w:val="0"/>
        <w:numPr>
          <w:ilvl w:val="0"/>
          <w:numId w:val="23"/>
        </w:numPr>
        <w:autoSpaceDE w:val="0"/>
        <w:autoSpaceDN w:val="0"/>
        <w:adjustRightInd w:val="0"/>
        <w:jc w:val="both"/>
      </w:pPr>
      <w:r w:rsidRPr="004A0900">
        <w:t>realizează alarmarea personalului în situaţiile dispuse de conducerea instituţiei;</w:t>
      </w:r>
    </w:p>
    <w:p w:rsidR="00EA1266" w:rsidRPr="004A0900" w:rsidRDefault="00EA1266" w:rsidP="00A21782">
      <w:pPr>
        <w:widowControl w:val="0"/>
        <w:numPr>
          <w:ilvl w:val="0"/>
          <w:numId w:val="23"/>
        </w:numPr>
        <w:autoSpaceDE w:val="0"/>
        <w:autoSpaceDN w:val="0"/>
        <w:adjustRightInd w:val="0"/>
        <w:jc w:val="both"/>
      </w:pPr>
      <w:r w:rsidRPr="004A0900">
        <w:t>asigură întocmirea zilnică a buletinului de evenimente şi distribuirea acestuia la instituţiile şi persoanele dispuse de conducerea instituţiei;</w:t>
      </w:r>
    </w:p>
    <w:p w:rsidR="00EA1266" w:rsidRPr="004A0900" w:rsidRDefault="00EA1266" w:rsidP="00A21782">
      <w:pPr>
        <w:widowControl w:val="0"/>
        <w:numPr>
          <w:ilvl w:val="0"/>
          <w:numId w:val="23"/>
        </w:numPr>
        <w:autoSpaceDE w:val="0"/>
        <w:autoSpaceDN w:val="0"/>
        <w:adjustRightInd w:val="0"/>
        <w:jc w:val="both"/>
      </w:pPr>
      <w:r w:rsidRPr="004A0900">
        <w:t>asigură exploatarea bazelor de date pe linie de circulaţie rutieră şi evidenţa populaţiei;</w:t>
      </w:r>
    </w:p>
    <w:p w:rsidR="00EA1266" w:rsidRPr="004A0900" w:rsidRDefault="00EA1266" w:rsidP="00A21782">
      <w:pPr>
        <w:widowControl w:val="0"/>
        <w:numPr>
          <w:ilvl w:val="0"/>
          <w:numId w:val="23"/>
        </w:numPr>
        <w:autoSpaceDE w:val="0"/>
        <w:autoSpaceDN w:val="0"/>
        <w:adjustRightInd w:val="0"/>
        <w:jc w:val="both"/>
      </w:pPr>
      <w:r w:rsidRPr="004A0900">
        <w:t>participă împreună cu celelalte servicii abilitate la întocmirea tematicii de desfăşurare a concursurilor de ocupare sau promovare şi participă efectiv la unele dintre acestea;</w:t>
      </w:r>
    </w:p>
    <w:p w:rsidR="00EA1266" w:rsidRPr="004A0900" w:rsidRDefault="00EA1266" w:rsidP="00A21782">
      <w:pPr>
        <w:widowControl w:val="0"/>
        <w:numPr>
          <w:ilvl w:val="0"/>
          <w:numId w:val="23"/>
        </w:numPr>
        <w:autoSpaceDE w:val="0"/>
        <w:autoSpaceDN w:val="0"/>
        <w:adjustRightInd w:val="0"/>
        <w:jc w:val="both"/>
      </w:pPr>
      <w:r w:rsidRPr="004A0900">
        <w:t>face propuneri de îmbunătăţire a tematicilor respective;</w:t>
      </w:r>
    </w:p>
    <w:p w:rsidR="00EA1266" w:rsidRPr="004A0900" w:rsidRDefault="00EA1266" w:rsidP="00A21782">
      <w:pPr>
        <w:widowControl w:val="0"/>
        <w:numPr>
          <w:ilvl w:val="0"/>
          <w:numId w:val="23"/>
        </w:numPr>
        <w:autoSpaceDE w:val="0"/>
        <w:autoSpaceDN w:val="0"/>
        <w:adjustRightInd w:val="0"/>
        <w:jc w:val="both"/>
      </w:pPr>
      <w:r w:rsidRPr="004A0900">
        <w:t>face propuneri privind perfecţionarea formării şi pregătirii profesionale a agenţilor şi colaborează cu alte instituţii în acest domeniu;</w:t>
      </w:r>
    </w:p>
    <w:p w:rsidR="00EA1266" w:rsidRPr="004A0900" w:rsidRDefault="00EA1266" w:rsidP="00A21782">
      <w:pPr>
        <w:widowControl w:val="0"/>
        <w:numPr>
          <w:ilvl w:val="0"/>
          <w:numId w:val="23"/>
        </w:numPr>
        <w:autoSpaceDE w:val="0"/>
        <w:autoSpaceDN w:val="0"/>
        <w:adjustRightInd w:val="0"/>
        <w:jc w:val="both"/>
      </w:pPr>
      <w:r w:rsidRPr="004A0900">
        <w:t>asigură accesul angajaţilor din sediul central al instituţiei pe baza cardului personalizat;</w:t>
      </w:r>
    </w:p>
    <w:p w:rsidR="00EA1266" w:rsidRPr="004A0900" w:rsidRDefault="00EA1266" w:rsidP="00A21782">
      <w:pPr>
        <w:widowControl w:val="0"/>
        <w:numPr>
          <w:ilvl w:val="0"/>
          <w:numId w:val="23"/>
        </w:numPr>
        <w:autoSpaceDE w:val="0"/>
        <w:autoSpaceDN w:val="0"/>
        <w:adjustRightInd w:val="0"/>
        <w:jc w:val="both"/>
      </w:pPr>
      <w:r w:rsidRPr="004A0900">
        <w:t>monitorizarea sistemelor de alarmare (butoanelor de panică) instalate la şcolile din Sectorul 1;</w:t>
      </w:r>
    </w:p>
    <w:p w:rsidR="00EA1266" w:rsidRPr="004A0900" w:rsidRDefault="00EA1266" w:rsidP="00A21782">
      <w:pPr>
        <w:widowControl w:val="0"/>
        <w:numPr>
          <w:ilvl w:val="0"/>
          <w:numId w:val="23"/>
        </w:numPr>
        <w:autoSpaceDE w:val="0"/>
        <w:autoSpaceDN w:val="0"/>
        <w:adjustRightInd w:val="0"/>
        <w:jc w:val="both"/>
      </w:pPr>
      <w:r w:rsidRPr="004A0900">
        <w:t>asigură supravegherea permanentă a camerelor de luat vederi instalate pe domeniul public şi la o serie de instituţii publice;</w:t>
      </w:r>
    </w:p>
    <w:p w:rsidR="00EA1266" w:rsidRPr="004A0900" w:rsidRDefault="00EA1266" w:rsidP="00A21782">
      <w:pPr>
        <w:widowControl w:val="0"/>
        <w:numPr>
          <w:ilvl w:val="0"/>
          <w:numId w:val="23"/>
        </w:numPr>
        <w:autoSpaceDE w:val="0"/>
        <w:autoSpaceDN w:val="0"/>
        <w:adjustRightInd w:val="0"/>
        <w:jc w:val="both"/>
      </w:pPr>
      <w:r w:rsidRPr="004A0900">
        <w:t>monitorizează echipajele de Poliţie Locală repartizate în dispozitivele de ordine publică prin sistemul GPS.</w:t>
      </w:r>
    </w:p>
    <w:p w:rsidR="00EA1266" w:rsidRPr="004A0900" w:rsidRDefault="00EA1266" w:rsidP="00A21782">
      <w:pPr>
        <w:widowControl w:val="0"/>
        <w:numPr>
          <w:ilvl w:val="0"/>
          <w:numId w:val="23"/>
        </w:numPr>
        <w:autoSpaceDE w:val="0"/>
        <w:autoSpaceDN w:val="0"/>
        <w:adjustRightInd w:val="0"/>
        <w:jc w:val="both"/>
      </w:pPr>
      <w:r w:rsidRPr="004A0900">
        <w:t>exploatează în scop operativ imaginile prelucrate de la camerele video privind încălcări ale normelor legale şi asigură cooperarea pe această linie cu poliţia naţională;</w:t>
      </w:r>
    </w:p>
    <w:p w:rsidR="00EA1266" w:rsidRPr="004A0900" w:rsidRDefault="00EA1266" w:rsidP="00A21782">
      <w:pPr>
        <w:widowControl w:val="0"/>
        <w:numPr>
          <w:ilvl w:val="0"/>
          <w:numId w:val="12"/>
        </w:numPr>
        <w:autoSpaceDE w:val="0"/>
        <w:autoSpaceDN w:val="0"/>
        <w:adjustRightInd w:val="0"/>
        <w:jc w:val="both"/>
      </w:pPr>
      <w:r w:rsidRPr="004A0900">
        <w:t>asigură arhivarea şi păstrarea imaginilor video prelucrate în Dispecerat, conform prevederilor legale;</w:t>
      </w:r>
    </w:p>
    <w:p w:rsidR="00EA1266" w:rsidRPr="004A0900" w:rsidRDefault="00EA1266" w:rsidP="00A21782">
      <w:pPr>
        <w:widowControl w:val="0"/>
        <w:numPr>
          <w:ilvl w:val="0"/>
          <w:numId w:val="12"/>
        </w:numPr>
        <w:autoSpaceDE w:val="0"/>
        <w:autoSpaceDN w:val="0"/>
        <w:adjustRightInd w:val="0"/>
        <w:jc w:val="both"/>
      </w:pPr>
      <w:r w:rsidRPr="004A0900">
        <w:t>exploatează conform metodologiei stabilite programul privind analiza informaţiei;</w:t>
      </w:r>
    </w:p>
    <w:p w:rsidR="00EA1266" w:rsidRPr="004A0900" w:rsidRDefault="00EA1266" w:rsidP="00A21782">
      <w:pPr>
        <w:widowControl w:val="0"/>
        <w:numPr>
          <w:ilvl w:val="0"/>
          <w:numId w:val="12"/>
        </w:numPr>
        <w:autoSpaceDE w:val="0"/>
        <w:autoSpaceDN w:val="0"/>
        <w:adjustRightInd w:val="0"/>
        <w:jc w:val="both"/>
      </w:pPr>
      <w:r w:rsidRPr="004A0900">
        <w:t xml:space="preserve">îndeplinesc orice alte sarcini prevăzute de lege sau dispuse de directorul general, directorul general adjunct şi directorul executiv al Direcţiei Poliţie Locală, în legătură cu domeniul de activitate. </w:t>
      </w:r>
    </w:p>
    <w:p w:rsidR="00EA1266" w:rsidRPr="004A0900" w:rsidRDefault="00EA1266" w:rsidP="00A21782">
      <w:pPr>
        <w:widowControl w:val="0"/>
        <w:numPr>
          <w:ilvl w:val="0"/>
          <w:numId w:val="12"/>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12"/>
        </w:numPr>
        <w:autoSpaceDE w:val="0"/>
        <w:autoSpaceDN w:val="0"/>
        <w:adjustRightInd w:val="0"/>
        <w:jc w:val="both"/>
      </w:pPr>
      <w:r w:rsidRPr="004A0900">
        <w:t>transmite specificațiile tehnice;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41</w:t>
      </w:r>
    </w:p>
    <w:p w:rsidR="00EA1266" w:rsidRPr="004A0900" w:rsidRDefault="00EA1266" w:rsidP="00D6603B">
      <w:pPr>
        <w:widowControl w:val="0"/>
        <w:autoSpaceDE w:val="0"/>
        <w:autoSpaceDN w:val="0"/>
        <w:adjustRightInd w:val="0"/>
        <w:jc w:val="both"/>
        <w:rPr>
          <w:b/>
          <w:bCs/>
        </w:rPr>
      </w:pPr>
      <w:r w:rsidRPr="004A0900">
        <w:rPr>
          <w:b/>
          <w:bCs/>
        </w:rPr>
        <w:t>Biroul Monitorizare are următoarele atribuţii, competenţe şi responsabilităţi:</w:t>
      </w:r>
    </w:p>
    <w:p w:rsidR="00EA1266" w:rsidRPr="004A0900" w:rsidRDefault="00EA1266" w:rsidP="001D11C7">
      <w:pPr>
        <w:widowControl w:val="0"/>
        <w:autoSpaceDE w:val="0"/>
        <w:autoSpaceDN w:val="0"/>
        <w:adjustRightInd w:val="0"/>
        <w:jc w:val="both"/>
        <w:rPr>
          <w:b/>
          <w:bCs/>
        </w:rPr>
      </w:pPr>
    </w:p>
    <w:p w:rsidR="00EA1266" w:rsidRPr="004A0900" w:rsidRDefault="00EA1266" w:rsidP="00A21782">
      <w:pPr>
        <w:widowControl w:val="0"/>
        <w:numPr>
          <w:ilvl w:val="0"/>
          <w:numId w:val="23"/>
        </w:numPr>
        <w:autoSpaceDE w:val="0"/>
        <w:autoSpaceDN w:val="0"/>
        <w:adjustRightInd w:val="0"/>
        <w:jc w:val="both"/>
      </w:pPr>
      <w:r w:rsidRPr="004A0900">
        <w:t>monitorizarea sistemelor de alarmare (butoanelor de panică) instalate la şcolile din Sectorul 1;</w:t>
      </w:r>
    </w:p>
    <w:p w:rsidR="00EA1266" w:rsidRPr="004A0900" w:rsidRDefault="00EA1266" w:rsidP="00A21782">
      <w:pPr>
        <w:widowControl w:val="0"/>
        <w:numPr>
          <w:ilvl w:val="0"/>
          <w:numId w:val="23"/>
        </w:numPr>
        <w:autoSpaceDE w:val="0"/>
        <w:autoSpaceDN w:val="0"/>
        <w:adjustRightInd w:val="0"/>
        <w:jc w:val="both"/>
      </w:pPr>
      <w:r w:rsidRPr="004A0900">
        <w:t>asigură supravegherea permanentă a camerelor de luat vederi instalate pe domeniul public şi la o serie de instituţii publice;</w:t>
      </w:r>
    </w:p>
    <w:p w:rsidR="00EA1266" w:rsidRPr="004A0900" w:rsidRDefault="00EA1266" w:rsidP="00A21782">
      <w:pPr>
        <w:widowControl w:val="0"/>
        <w:numPr>
          <w:ilvl w:val="0"/>
          <w:numId w:val="23"/>
        </w:numPr>
        <w:autoSpaceDE w:val="0"/>
        <w:autoSpaceDN w:val="0"/>
        <w:adjustRightInd w:val="0"/>
        <w:jc w:val="both"/>
      </w:pPr>
      <w:r w:rsidRPr="004A0900">
        <w:t>monitorizează echipajele de Poliţie Locală repartizate în dispozitivele de ordine publică prin sistemul GPS.</w:t>
      </w:r>
    </w:p>
    <w:p w:rsidR="00EA1266" w:rsidRPr="004A0900" w:rsidRDefault="00EA1266" w:rsidP="00A21782">
      <w:pPr>
        <w:widowControl w:val="0"/>
        <w:numPr>
          <w:ilvl w:val="0"/>
          <w:numId w:val="23"/>
        </w:numPr>
        <w:autoSpaceDE w:val="0"/>
        <w:autoSpaceDN w:val="0"/>
        <w:adjustRightInd w:val="0"/>
        <w:jc w:val="both"/>
      </w:pPr>
      <w:r w:rsidRPr="004A0900">
        <w:t>exploatează în scop operativ imaginile prelucrate de la camerele video privind încălcări ale normelor legale şi asigură cooperarea pe această linie cu poliţia naţională;</w:t>
      </w:r>
    </w:p>
    <w:p w:rsidR="00EA1266" w:rsidRPr="004A0900" w:rsidRDefault="00EA1266" w:rsidP="00A21782">
      <w:pPr>
        <w:widowControl w:val="0"/>
        <w:numPr>
          <w:ilvl w:val="0"/>
          <w:numId w:val="12"/>
        </w:numPr>
        <w:autoSpaceDE w:val="0"/>
        <w:autoSpaceDN w:val="0"/>
        <w:adjustRightInd w:val="0"/>
        <w:jc w:val="both"/>
      </w:pPr>
      <w:r w:rsidRPr="004A0900">
        <w:t>asigură arhivarea şi păstrarea imaginilor video prelucrate în Dispecerat, conform prevederilor legale;</w:t>
      </w:r>
    </w:p>
    <w:p w:rsidR="00EA1266" w:rsidRPr="004A0900" w:rsidRDefault="00EA1266" w:rsidP="00A21782">
      <w:pPr>
        <w:widowControl w:val="0"/>
        <w:numPr>
          <w:ilvl w:val="0"/>
          <w:numId w:val="12"/>
        </w:numPr>
        <w:autoSpaceDE w:val="0"/>
        <w:autoSpaceDN w:val="0"/>
        <w:adjustRightInd w:val="0"/>
        <w:jc w:val="both"/>
      </w:pPr>
      <w:r w:rsidRPr="004A0900">
        <w:t>exploatează conform metodologiei stabilite programul privind analiza informaţiei;</w:t>
      </w:r>
    </w:p>
    <w:p w:rsidR="00EA1266" w:rsidRPr="004A0900" w:rsidRDefault="00EA1266" w:rsidP="00A21782">
      <w:pPr>
        <w:widowControl w:val="0"/>
        <w:numPr>
          <w:ilvl w:val="0"/>
          <w:numId w:val="12"/>
        </w:numPr>
        <w:autoSpaceDE w:val="0"/>
        <w:autoSpaceDN w:val="0"/>
        <w:adjustRightInd w:val="0"/>
        <w:jc w:val="both"/>
      </w:pPr>
      <w:r w:rsidRPr="004A0900">
        <w:t>îndeplineşte orice alte sarcini prevăzute de lege sau dispuse de directorul general şi directorul executiv al Direcţiei Poliţie Locală, în legătură cu domeniul de activitate.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42</w:t>
      </w:r>
    </w:p>
    <w:p w:rsidR="00EA1266" w:rsidRPr="004A0900" w:rsidRDefault="00EA1266" w:rsidP="00D6603B">
      <w:pPr>
        <w:widowControl w:val="0"/>
        <w:autoSpaceDE w:val="0"/>
        <w:autoSpaceDN w:val="0"/>
        <w:adjustRightInd w:val="0"/>
        <w:jc w:val="both"/>
        <w:rPr>
          <w:b/>
          <w:bCs/>
        </w:rPr>
      </w:pPr>
      <w:r w:rsidRPr="004A0900">
        <w:rPr>
          <w:b/>
          <w:bCs/>
        </w:rPr>
        <w:t>Compartimentul Armament are următoarele atribuţii, competenţe şi responsabilităţi:</w:t>
      </w:r>
    </w:p>
    <w:p w:rsidR="00EA1266" w:rsidRPr="004A0900" w:rsidRDefault="00EA1266" w:rsidP="001D11C7">
      <w:pPr>
        <w:widowControl w:val="0"/>
        <w:autoSpaceDE w:val="0"/>
        <w:autoSpaceDN w:val="0"/>
        <w:adjustRightInd w:val="0"/>
        <w:jc w:val="both"/>
        <w:rPr>
          <w:b/>
          <w:bCs/>
        </w:rPr>
      </w:pPr>
    </w:p>
    <w:p w:rsidR="00EA1266" w:rsidRPr="004A0900" w:rsidRDefault="00EA1266" w:rsidP="00A21782">
      <w:pPr>
        <w:widowControl w:val="0"/>
        <w:numPr>
          <w:ilvl w:val="0"/>
          <w:numId w:val="20"/>
        </w:numPr>
        <w:autoSpaceDE w:val="0"/>
        <w:autoSpaceDN w:val="0"/>
        <w:adjustRightInd w:val="0"/>
        <w:jc w:val="both"/>
      </w:pPr>
      <w:r w:rsidRPr="004A0900">
        <w:t>asigură cunoaşterea armamentului şi a mijloacelor tehnice din dotare, instruirea cu privire la modul legal de folosire, păstrare şi întreţinere a acestora;</w:t>
      </w:r>
    </w:p>
    <w:p w:rsidR="00EA1266" w:rsidRPr="004A0900" w:rsidRDefault="00EA1266" w:rsidP="00A21782">
      <w:pPr>
        <w:widowControl w:val="0"/>
        <w:numPr>
          <w:ilvl w:val="0"/>
          <w:numId w:val="20"/>
        </w:numPr>
        <w:autoSpaceDE w:val="0"/>
        <w:autoSpaceDN w:val="0"/>
        <w:adjustRightInd w:val="0"/>
        <w:jc w:val="both"/>
      </w:pPr>
      <w:r w:rsidRPr="004A0900">
        <w:t>asigură cunoaşterea prevederilor uzului de armă de către fiecare agent dotat cu armament şi efectuează verificările interne necesare în fiecare caz de utilizare a acestuia;</w:t>
      </w:r>
    </w:p>
    <w:p w:rsidR="00EA1266" w:rsidRPr="004A0900" w:rsidRDefault="00EA1266" w:rsidP="00A21782">
      <w:pPr>
        <w:widowControl w:val="0"/>
        <w:numPr>
          <w:ilvl w:val="0"/>
          <w:numId w:val="20"/>
        </w:numPr>
        <w:autoSpaceDE w:val="0"/>
        <w:autoSpaceDN w:val="0"/>
        <w:adjustRightInd w:val="0"/>
        <w:jc w:val="both"/>
      </w:pPr>
      <w:r w:rsidRPr="004A0900">
        <w:t>participă la şedinţele de tragere şi ia măsuri de remediere a unor deficienţe pe linia manipulării corecte a armamentului;</w:t>
      </w:r>
    </w:p>
    <w:p w:rsidR="00EA1266" w:rsidRPr="004A0900" w:rsidRDefault="00EA1266" w:rsidP="00A21782">
      <w:pPr>
        <w:widowControl w:val="0"/>
        <w:numPr>
          <w:ilvl w:val="0"/>
          <w:numId w:val="12"/>
        </w:numPr>
        <w:autoSpaceDE w:val="0"/>
        <w:autoSpaceDN w:val="0"/>
        <w:adjustRightInd w:val="0"/>
        <w:jc w:val="both"/>
      </w:pPr>
      <w:r w:rsidRPr="004A0900">
        <w:t>asigură dotarea cu armament şi muniţie, cu materiale de întreţinere şi piese de schimb aferente acestora;</w:t>
      </w:r>
    </w:p>
    <w:p w:rsidR="00EA1266" w:rsidRPr="004A0900" w:rsidRDefault="00EA1266" w:rsidP="00A21782">
      <w:pPr>
        <w:widowControl w:val="0"/>
        <w:numPr>
          <w:ilvl w:val="0"/>
          <w:numId w:val="12"/>
        </w:numPr>
        <w:autoSpaceDE w:val="0"/>
        <w:autoSpaceDN w:val="0"/>
        <w:adjustRightInd w:val="0"/>
        <w:jc w:val="both"/>
      </w:pPr>
      <w:r w:rsidRPr="004A0900">
        <w:t>organizează şi execută pregătirea tehnică de specialitate a personalului direcţiei;</w:t>
      </w:r>
    </w:p>
    <w:p w:rsidR="00EA1266" w:rsidRPr="004A0900" w:rsidRDefault="00EA1266" w:rsidP="00A21782">
      <w:pPr>
        <w:widowControl w:val="0"/>
        <w:numPr>
          <w:ilvl w:val="0"/>
          <w:numId w:val="12"/>
        </w:numPr>
        <w:autoSpaceDE w:val="0"/>
        <w:autoSpaceDN w:val="0"/>
        <w:adjustRightInd w:val="0"/>
        <w:jc w:val="both"/>
      </w:pPr>
      <w:r w:rsidRPr="004A0900">
        <w:t>elaborează planul întreţinerilor tehnice şi reparaţiilor pentru armamentul şi mijloacele tehnice specifice din dotare;</w:t>
      </w:r>
    </w:p>
    <w:p w:rsidR="00EA1266" w:rsidRPr="004A0900" w:rsidRDefault="00EA1266" w:rsidP="00A21782">
      <w:pPr>
        <w:widowControl w:val="0"/>
        <w:numPr>
          <w:ilvl w:val="0"/>
          <w:numId w:val="12"/>
        </w:numPr>
        <w:autoSpaceDE w:val="0"/>
        <w:autoSpaceDN w:val="0"/>
        <w:adjustRightInd w:val="0"/>
        <w:jc w:val="both"/>
      </w:pPr>
      <w:r w:rsidRPr="004A0900">
        <w:t>organizează şi coordonează şedinţele de tragere cu armamentul din dotare;</w:t>
      </w:r>
    </w:p>
    <w:p w:rsidR="00EA1266" w:rsidRPr="004A0900" w:rsidRDefault="00EA1266" w:rsidP="00A21782">
      <w:pPr>
        <w:widowControl w:val="0"/>
        <w:numPr>
          <w:ilvl w:val="0"/>
          <w:numId w:val="12"/>
        </w:numPr>
        <w:autoSpaceDE w:val="0"/>
        <w:autoSpaceDN w:val="0"/>
        <w:adjustRightInd w:val="0"/>
        <w:jc w:val="both"/>
      </w:pPr>
      <w:r w:rsidRPr="004A0900">
        <w:t>execută verificări periodice privind starea de funcţionare a armamentului şi muniţiei.</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43</w:t>
      </w:r>
    </w:p>
    <w:p w:rsidR="00EA1266" w:rsidRPr="004A0900" w:rsidRDefault="00EA1266" w:rsidP="00D6603B">
      <w:pPr>
        <w:widowControl w:val="0"/>
        <w:autoSpaceDE w:val="0"/>
        <w:autoSpaceDN w:val="0"/>
        <w:adjustRightInd w:val="0"/>
        <w:jc w:val="both"/>
        <w:rPr>
          <w:b/>
          <w:bCs/>
        </w:rPr>
      </w:pPr>
      <w:r w:rsidRPr="004A0900">
        <w:rPr>
          <w:b/>
          <w:bCs/>
        </w:rPr>
        <w:t>Serviciul Proceduri şi Evidenţa Persoanelor cu:</w:t>
      </w:r>
    </w:p>
    <w:p w:rsidR="00EA1266" w:rsidRPr="004A0900" w:rsidRDefault="00EA1266" w:rsidP="001D11C7">
      <w:pPr>
        <w:widowControl w:val="0"/>
        <w:autoSpaceDE w:val="0"/>
        <w:autoSpaceDN w:val="0"/>
        <w:adjustRightInd w:val="0"/>
        <w:ind w:left="720" w:firstLine="720"/>
        <w:jc w:val="both"/>
        <w:rPr>
          <w:b/>
          <w:bCs/>
        </w:rPr>
      </w:pPr>
      <w:r w:rsidRPr="004A0900">
        <w:rPr>
          <w:b/>
          <w:bCs/>
        </w:rPr>
        <w:t>- Biroul Proceduri</w:t>
      </w:r>
    </w:p>
    <w:p w:rsidR="00EA1266" w:rsidRPr="004A0900" w:rsidRDefault="00EA1266" w:rsidP="00E2334D">
      <w:pPr>
        <w:widowControl w:val="0"/>
        <w:autoSpaceDE w:val="0"/>
        <w:autoSpaceDN w:val="0"/>
        <w:adjustRightInd w:val="0"/>
        <w:jc w:val="both"/>
        <w:rPr>
          <w:b/>
          <w:bCs/>
        </w:rPr>
      </w:pPr>
      <w:r w:rsidRPr="004A0900">
        <w:rPr>
          <w:b/>
          <w:bCs/>
        </w:rPr>
        <w:t>Serviciul Proceduri şi Evidenţa Persoanelor are următoarele atribuţii, competenţe şi responsabilităţi:</w:t>
      </w:r>
    </w:p>
    <w:p w:rsidR="00EA1266" w:rsidRPr="004A0900" w:rsidRDefault="00EA1266" w:rsidP="00A21782">
      <w:pPr>
        <w:widowControl w:val="0"/>
        <w:numPr>
          <w:ilvl w:val="0"/>
          <w:numId w:val="12"/>
        </w:numPr>
        <w:autoSpaceDE w:val="0"/>
        <w:autoSpaceDN w:val="0"/>
        <w:adjustRightInd w:val="0"/>
        <w:jc w:val="both"/>
      </w:pPr>
      <w:bookmarkStart w:id="51" w:name="tree_109"/>
      <w:bookmarkEnd w:id="51"/>
      <w:r w:rsidRPr="004A0900">
        <w:t>înmânează cărţile de alegător persoanelor la împlinirea vârstei de 18 ani;</w:t>
      </w:r>
    </w:p>
    <w:p w:rsidR="00EA1266" w:rsidRPr="004A0900" w:rsidRDefault="00EA1266" w:rsidP="00A21782">
      <w:pPr>
        <w:widowControl w:val="0"/>
        <w:numPr>
          <w:ilvl w:val="0"/>
          <w:numId w:val="12"/>
        </w:numPr>
        <w:autoSpaceDE w:val="0"/>
        <w:autoSpaceDN w:val="0"/>
        <w:adjustRightInd w:val="0"/>
        <w:jc w:val="both"/>
      </w:pPr>
      <w:bookmarkStart w:id="52" w:name="tree_110"/>
      <w:bookmarkEnd w:id="52"/>
      <w:r w:rsidRPr="004A0900">
        <w:t>cooperează cu alte autorităţi competente în vederea verificării, la cererea acestora, a unor date cu caracter personal, dacă solicitarea este justificată prin necesitatea îndeplinirii unei atribuţii prevăzute de lege, cu respectarea prevederilor Legii nr. 677/2001 pentru protecţia persoanelor cu privire la prelucrarea datelor cu caracter personal şi libera circulaţie a acestor date, cu modificările şi completările ulterioare;</w:t>
      </w:r>
    </w:p>
    <w:p w:rsidR="00EA1266" w:rsidRPr="004A0900" w:rsidRDefault="00EA1266" w:rsidP="00A21782">
      <w:pPr>
        <w:widowControl w:val="0"/>
        <w:numPr>
          <w:ilvl w:val="0"/>
          <w:numId w:val="12"/>
        </w:numPr>
        <w:autoSpaceDE w:val="0"/>
        <w:autoSpaceDN w:val="0"/>
        <w:adjustRightInd w:val="0"/>
        <w:jc w:val="both"/>
      </w:pPr>
      <w:bookmarkStart w:id="53" w:name="tree_111"/>
      <w:bookmarkEnd w:id="53"/>
      <w:r w:rsidRPr="004A0900">
        <w:t>constată contravenţii şi aplică sancţiuni pentru nerespectarea normelor legale privind domiciliul, reşedinţa şi actele de identitate ale cetăţenilor români, inclusiv asupra obligaţiilor pe care le au persoanele prevăzute la art. 38 alin. (2) din Ordonanţa de urgenţă a Guvernului nr. 97/2005 privind evidenţa, domiciliul, reşedinţa şi actele de identitate ale cetăţenilor români, republicată, cu modificările şi completările ulterioare;</w:t>
      </w:r>
    </w:p>
    <w:p w:rsidR="00EA1266" w:rsidRPr="004A0900" w:rsidRDefault="00EA1266" w:rsidP="00A21782">
      <w:pPr>
        <w:widowControl w:val="0"/>
        <w:numPr>
          <w:ilvl w:val="0"/>
          <w:numId w:val="12"/>
        </w:numPr>
        <w:autoSpaceDE w:val="0"/>
        <w:autoSpaceDN w:val="0"/>
        <w:adjustRightInd w:val="0"/>
        <w:jc w:val="both"/>
      </w:pPr>
      <w:r w:rsidRPr="004A0900">
        <w:t>cooperează cu serviciile publice comunitare de evidenţă a persoanelor pentru punerea în legalitate a persoanelor cu acte de identitate expirate şi a minorilor cu vârstă peste 14 ani, care nu au acte de identitate;</w:t>
      </w:r>
    </w:p>
    <w:p w:rsidR="00EA1266" w:rsidRPr="004A0900" w:rsidRDefault="00EA1266" w:rsidP="00A21782">
      <w:pPr>
        <w:widowControl w:val="0"/>
        <w:numPr>
          <w:ilvl w:val="0"/>
          <w:numId w:val="12"/>
        </w:numPr>
        <w:autoSpaceDE w:val="0"/>
        <w:autoSpaceDN w:val="0"/>
        <w:adjustRightInd w:val="0"/>
        <w:jc w:val="both"/>
      </w:pPr>
      <w:r w:rsidRPr="004A0900">
        <w:t>verifică şi soluţionează sesizările şi reclamaţiile primite din partea cetăţenilor, legate de problemele specifice compartimentului.</w:t>
      </w:r>
    </w:p>
    <w:p w:rsidR="00EA1266" w:rsidRPr="004A0900" w:rsidRDefault="00EA1266" w:rsidP="00A21782">
      <w:pPr>
        <w:widowControl w:val="0"/>
        <w:numPr>
          <w:ilvl w:val="0"/>
          <w:numId w:val="35"/>
        </w:numPr>
        <w:autoSpaceDE w:val="0"/>
        <w:autoSpaceDN w:val="0"/>
        <w:adjustRightInd w:val="0"/>
        <w:jc w:val="both"/>
      </w:pPr>
      <w:bookmarkStart w:id="54" w:name="tree_97"/>
      <w:bookmarkEnd w:id="54"/>
      <w:r w:rsidRPr="004A0900">
        <w:t>înregistrează mopedele ale căror proprietari au domiciliul stabil, reşedinţa sau sediul în Municipiul Bucureşti, Sectorul 1;</w:t>
      </w:r>
    </w:p>
    <w:p w:rsidR="00EA1266" w:rsidRPr="004A0900" w:rsidRDefault="00EA1266" w:rsidP="00A21782">
      <w:pPr>
        <w:widowControl w:val="0"/>
        <w:numPr>
          <w:ilvl w:val="0"/>
          <w:numId w:val="35"/>
        </w:numPr>
        <w:autoSpaceDE w:val="0"/>
        <w:autoSpaceDN w:val="0"/>
        <w:adjustRightInd w:val="0"/>
        <w:jc w:val="both"/>
      </w:pPr>
      <w:r w:rsidRPr="004A0900">
        <w:t>eliberează certificatul de înregistrare şi unul sau după caz două plăcuţe cu numărul de înregistrare;</w:t>
      </w:r>
    </w:p>
    <w:p w:rsidR="00EA1266" w:rsidRPr="004A0900" w:rsidRDefault="00EA1266" w:rsidP="00A21782">
      <w:pPr>
        <w:widowControl w:val="0"/>
        <w:numPr>
          <w:ilvl w:val="0"/>
          <w:numId w:val="35"/>
        </w:numPr>
        <w:autoSpaceDE w:val="0"/>
        <w:autoSpaceDN w:val="0"/>
        <w:adjustRightInd w:val="0"/>
        <w:jc w:val="both"/>
      </w:pPr>
      <w:r w:rsidRPr="004A0900">
        <w:t>radiază din circulaţie mopedele care îndeplinesc condiţiile specifice prevăzute de lege;</w:t>
      </w:r>
    </w:p>
    <w:p w:rsidR="00EA1266" w:rsidRPr="004A0900" w:rsidRDefault="00EA1266" w:rsidP="00A21782">
      <w:pPr>
        <w:widowControl w:val="0"/>
        <w:numPr>
          <w:ilvl w:val="0"/>
          <w:numId w:val="35"/>
        </w:numPr>
        <w:autoSpaceDE w:val="0"/>
        <w:autoSpaceDN w:val="0"/>
        <w:adjustRightInd w:val="0"/>
        <w:jc w:val="both"/>
      </w:pPr>
      <w:r w:rsidRPr="004A0900">
        <w:t>ţine evidenţa mopedelor înregistrate în Sectorul 1.</w:t>
      </w:r>
    </w:p>
    <w:p w:rsidR="00EA1266" w:rsidRPr="004A0900" w:rsidRDefault="00EA1266" w:rsidP="00A21782">
      <w:pPr>
        <w:widowControl w:val="0"/>
        <w:numPr>
          <w:ilvl w:val="0"/>
          <w:numId w:val="42"/>
        </w:numPr>
        <w:autoSpaceDE w:val="0"/>
        <w:autoSpaceDN w:val="0"/>
        <w:adjustRightInd w:val="0"/>
        <w:jc w:val="both"/>
      </w:pPr>
      <w:bookmarkStart w:id="55" w:name="tree_112"/>
      <w:bookmarkEnd w:id="55"/>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Default="00EA1266" w:rsidP="004A0900">
      <w:pPr>
        <w:widowControl w:val="0"/>
        <w:numPr>
          <w:ilvl w:val="0"/>
          <w:numId w:val="42"/>
        </w:numPr>
        <w:autoSpaceDE w:val="0"/>
        <w:autoSpaceDN w:val="0"/>
        <w:adjustRightInd w:val="0"/>
        <w:jc w:val="both"/>
      </w:pPr>
      <w:r w:rsidRPr="004A0900">
        <w:t>transmite specificațiile tehnice.</w:t>
      </w:r>
    </w:p>
    <w:p w:rsidR="00EA1266" w:rsidRPr="004A0900" w:rsidRDefault="00EA1266" w:rsidP="00E2334D">
      <w:pPr>
        <w:widowControl w:val="0"/>
        <w:numPr>
          <w:ilvl w:val="0"/>
          <w:numId w:val="42"/>
        </w:numPr>
        <w:autoSpaceDE w:val="0"/>
        <w:autoSpaceDN w:val="0"/>
        <w:adjustRightInd w:val="0"/>
        <w:jc w:val="both"/>
      </w:pPr>
      <w:r w:rsidRPr="004A0900">
        <w:t>înregistrează procesele verbale de constatare a contravenţiei predate de către agenţii constatatori şi cele contestate;</w:t>
      </w:r>
    </w:p>
    <w:p w:rsidR="00EA1266" w:rsidRDefault="00EA1266" w:rsidP="00E2334D">
      <w:pPr>
        <w:widowControl w:val="0"/>
        <w:numPr>
          <w:ilvl w:val="0"/>
          <w:numId w:val="42"/>
        </w:numPr>
        <w:autoSpaceDE w:val="0"/>
        <w:autoSpaceDN w:val="0"/>
        <w:adjustRightInd w:val="0"/>
        <w:jc w:val="both"/>
      </w:pPr>
      <w:r w:rsidRPr="004A0900">
        <w:t>ţine evidenţa statistică a sancţiunilor contravenţionale aplicate;</w:t>
      </w:r>
    </w:p>
    <w:p w:rsidR="00EA1266" w:rsidRPr="004A0900" w:rsidRDefault="00EA1266" w:rsidP="00E2334D">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44</w:t>
      </w:r>
    </w:p>
    <w:p w:rsidR="00EA1266" w:rsidRPr="004A0900" w:rsidRDefault="00EA1266" w:rsidP="001D11C7">
      <w:pPr>
        <w:widowControl w:val="0"/>
        <w:autoSpaceDE w:val="0"/>
        <w:autoSpaceDN w:val="0"/>
        <w:adjustRightInd w:val="0"/>
        <w:jc w:val="both"/>
        <w:rPr>
          <w:b/>
          <w:bCs/>
        </w:rPr>
      </w:pPr>
      <w:r w:rsidRPr="004A0900">
        <w:rPr>
          <w:b/>
          <w:bCs/>
        </w:rPr>
        <w:t>Biroul Proceduri are următoarele atribuţii, competenţe şi responsabilităţi:</w:t>
      </w:r>
    </w:p>
    <w:p w:rsidR="00EA1266" w:rsidRPr="004A0900" w:rsidRDefault="00EA1266" w:rsidP="001D11C7">
      <w:pPr>
        <w:widowControl w:val="0"/>
        <w:autoSpaceDE w:val="0"/>
        <w:autoSpaceDN w:val="0"/>
        <w:adjustRightInd w:val="0"/>
        <w:jc w:val="both"/>
      </w:pPr>
    </w:p>
    <w:p w:rsidR="00EA1266" w:rsidRPr="004A0900" w:rsidRDefault="00EA1266" w:rsidP="00A21782">
      <w:pPr>
        <w:widowControl w:val="0"/>
        <w:numPr>
          <w:ilvl w:val="0"/>
          <w:numId w:val="42"/>
        </w:numPr>
        <w:autoSpaceDE w:val="0"/>
        <w:autoSpaceDN w:val="0"/>
        <w:adjustRightInd w:val="0"/>
        <w:jc w:val="both"/>
      </w:pPr>
      <w:r w:rsidRPr="004A0900">
        <w:t>întocmeşte actele procedurale specifice pentru persoanele obligate de instanţele de judecată sau parchete să presteze muncă neremunerată în folosul comunităţii în cadrul Poliţiei Locale Sector 1, Serviciul Poliţia Animalelor;</w:t>
      </w:r>
    </w:p>
    <w:p w:rsidR="00EA1266" w:rsidRPr="004A0900" w:rsidRDefault="00EA1266" w:rsidP="00A21782">
      <w:pPr>
        <w:widowControl w:val="0"/>
        <w:numPr>
          <w:ilvl w:val="0"/>
          <w:numId w:val="42"/>
        </w:numPr>
        <w:autoSpaceDE w:val="0"/>
        <w:autoSpaceDN w:val="0"/>
        <w:adjustRightInd w:val="0"/>
        <w:jc w:val="both"/>
      </w:pPr>
      <w:r w:rsidRPr="004A0900">
        <w:t>ţine evidenţa persoanelor obligate să presteze muncă în folosul comunităţii în cadrul Poliţiei Locale Sector 1, Serviciul Poliţia Animalelor;</w:t>
      </w:r>
    </w:p>
    <w:p w:rsidR="00EA1266" w:rsidRPr="004A0900" w:rsidRDefault="00EA1266" w:rsidP="00A21782">
      <w:pPr>
        <w:widowControl w:val="0"/>
        <w:numPr>
          <w:ilvl w:val="0"/>
          <w:numId w:val="42"/>
        </w:numPr>
        <w:autoSpaceDE w:val="0"/>
        <w:autoSpaceDN w:val="0"/>
        <w:adjustRightInd w:val="0"/>
        <w:jc w:val="both"/>
      </w:pPr>
      <w:r w:rsidRPr="004A0900">
        <w:t>realizează legătura permanentă cu Serviciul de Probaţiune Bucureşti sau cu parchetele în legătură cu persoanele obligate să presteze muncă neremunerată în folosul comunităţii în cadrul Poliţiei Locale Sector 1, Serviciul Poliţia Animalelor;</w:t>
      </w:r>
    </w:p>
    <w:p w:rsidR="00EA1266" w:rsidRPr="004A0900" w:rsidRDefault="00EA1266" w:rsidP="00A21782">
      <w:pPr>
        <w:widowControl w:val="0"/>
        <w:numPr>
          <w:ilvl w:val="0"/>
          <w:numId w:val="42"/>
        </w:numPr>
        <w:autoSpaceDE w:val="0"/>
        <w:autoSpaceDN w:val="0"/>
        <w:adjustRightInd w:val="0"/>
        <w:jc w:val="both"/>
      </w:pPr>
      <w:r w:rsidRPr="004A0900">
        <w:t>întocmeşte rapoartele de activitate ale Poliţiei Locale Sector 1;</w:t>
      </w:r>
    </w:p>
    <w:p w:rsidR="00EA1266" w:rsidRPr="004A0900" w:rsidRDefault="00EA1266" w:rsidP="00A21782">
      <w:pPr>
        <w:widowControl w:val="0"/>
        <w:numPr>
          <w:ilvl w:val="0"/>
          <w:numId w:val="42"/>
        </w:numPr>
        <w:autoSpaceDE w:val="0"/>
        <w:autoSpaceDN w:val="0"/>
        <w:adjustRightInd w:val="0"/>
        <w:jc w:val="both"/>
      </w:pPr>
      <w:r w:rsidRPr="004A0900">
        <w:t>întocmeşte planurile de muncă la nivelul Poliţiei Locale Sector 1;</w:t>
      </w:r>
    </w:p>
    <w:p w:rsidR="00EA1266" w:rsidRDefault="00EA1266" w:rsidP="00D6603B">
      <w:pPr>
        <w:widowControl w:val="0"/>
        <w:numPr>
          <w:ilvl w:val="0"/>
          <w:numId w:val="42"/>
        </w:numPr>
        <w:autoSpaceDE w:val="0"/>
        <w:autoSpaceDN w:val="0"/>
        <w:adjustRightInd w:val="0"/>
        <w:jc w:val="both"/>
      </w:pPr>
      <w:r w:rsidRPr="004A0900">
        <w:t xml:space="preserve">îndeplinesc orice alte sarcini prevăzute de lege sau dispuse de directorul general, directorul general adjunct şi directorul executiv al Direcţiei Poliţie Locală, în legătură cu domeniul de activitate. </w:t>
      </w:r>
    </w:p>
    <w:p w:rsidR="00EA1266" w:rsidRPr="004A0900" w:rsidRDefault="00EA1266" w:rsidP="00E2334D">
      <w:pPr>
        <w:widowControl w:val="0"/>
        <w:numPr>
          <w:ilvl w:val="0"/>
          <w:numId w:val="42"/>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E2334D">
      <w:pPr>
        <w:widowControl w:val="0"/>
        <w:numPr>
          <w:ilvl w:val="0"/>
          <w:numId w:val="42"/>
        </w:numPr>
        <w:autoSpaceDE w:val="0"/>
        <w:autoSpaceDN w:val="0"/>
        <w:adjustRightInd w:val="0"/>
        <w:jc w:val="both"/>
      </w:pPr>
      <w:r w:rsidRPr="004A0900">
        <w:t>ţine evidenţa statistică a sancţiunilor contravenţionale aplicate;</w:t>
      </w:r>
    </w:p>
    <w:p w:rsidR="00EA1266" w:rsidRPr="004A0900" w:rsidRDefault="00EA1266" w:rsidP="00D6603B">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45</w:t>
      </w:r>
    </w:p>
    <w:p w:rsidR="00EA1266" w:rsidRPr="004A0900" w:rsidRDefault="00EA1266" w:rsidP="00D6603B">
      <w:pPr>
        <w:widowControl w:val="0"/>
        <w:autoSpaceDE w:val="0"/>
        <w:autoSpaceDN w:val="0"/>
        <w:adjustRightInd w:val="0"/>
        <w:jc w:val="both"/>
        <w:rPr>
          <w:b/>
          <w:bCs/>
        </w:rPr>
      </w:pPr>
      <w:r w:rsidRPr="004A0900">
        <w:rPr>
          <w:b/>
          <w:bCs/>
        </w:rPr>
        <w:t>Compartimentul Pază şi Bunuri Confiscate are următoarele atribuţii, competenţe şi responsabilităţi:</w:t>
      </w:r>
    </w:p>
    <w:p w:rsidR="00EA1266" w:rsidRPr="004A0900" w:rsidRDefault="00EA1266" w:rsidP="001D11C7">
      <w:pPr>
        <w:widowControl w:val="0"/>
        <w:autoSpaceDE w:val="0"/>
        <w:autoSpaceDN w:val="0"/>
        <w:adjustRightInd w:val="0"/>
        <w:rPr>
          <w:b/>
          <w:bCs/>
        </w:rPr>
      </w:pPr>
    </w:p>
    <w:p w:rsidR="00EA1266" w:rsidRPr="004A0900" w:rsidRDefault="00EA1266" w:rsidP="00D6603B">
      <w:pPr>
        <w:widowControl w:val="0"/>
        <w:autoSpaceDE w:val="0"/>
        <w:autoSpaceDN w:val="0"/>
        <w:adjustRightInd w:val="0"/>
        <w:ind w:firstLine="360"/>
      </w:pPr>
      <w:bookmarkStart w:id="56" w:name="tree_165"/>
      <w:bookmarkEnd w:id="56"/>
      <w:r w:rsidRPr="004A0900">
        <w:t>Personalul contractual care execută activităţi de pază are următoarele atribuţii specifice:</w:t>
      </w:r>
    </w:p>
    <w:p w:rsidR="00EA1266" w:rsidRPr="004A0900" w:rsidRDefault="00EA1266" w:rsidP="00A21782">
      <w:pPr>
        <w:widowControl w:val="0"/>
        <w:numPr>
          <w:ilvl w:val="0"/>
          <w:numId w:val="42"/>
        </w:numPr>
        <w:autoSpaceDE w:val="0"/>
        <w:autoSpaceDN w:val="0"/>
        <w:adjustRightInd w:val="0"/>
      </w:pPr>
      <w:r w:rsidRPr="004A0900">
        <w:t>asigură paza obiectivelor pentru care s-au dispus măsuri de asigurare cu pază de către poliţia locală;</w:t>
      </w:r>
    </w:p>
    <w:p w:rsidR="00EA1266" w:rsidRPr="004A0900" w:rsidRDefault="00EA1266" w:rsidP="00A21782">
      <w:pPr>
        <w:widowControl w:val="0"/>
        <w:numPr>
          <w:ilvl w:val="0"/>
          <w:numId w:val="42"/>
        </w:numPr>
        <w:autoSpaceDE w:val="0"/>
        <w:autoSpaceDN w:val="0"/>
        <w:adjustRightInd w:val="0"/>
      </w:pPr>
      <w:bookmarkStart w:id="57" w:name="tree_166"/>
      <w:bookmarkEnd w:id="57"/>
      <w:r w:rsidRPr="004A0900">
        <w:t xml:space="preserve">verifică, în timpul serviciului, locurile şi punctele vulnerabile, existenţa şi starea încuietorilor, a amenajărilor tehnice şi a sistemelor de pază şi alarmare şi ia, în caz de nevoie, măsurile care se impun; </w:t>
      </w:r>
    </w:p>
    <w:p w:rsidR="00EA1266" w:rsidRPr="004A0900" w:rsidRDefault="00EA1266" w:rsidP="00A21782">
      <w:pPr>
        <w:widowControl w:val="0"/>
        <w:numPr>
          <w:ilvl w:val="0"/>
          <w:numId w:val="42"/>
        </w:numPr>
        <w:autoSpaceDE w:val="0"/>
        <w:autoSpaceDN w:val="0"/>
        <w:adjustRightInd w:val="0"/>
      </w:pPr>
      <w:bookmarkStart w:id="58" w:name="tree_167"/>
      <w:bookmarkEnd w:id="58"/>
      <w:r w:rsidRPr="004A0900">
        <w:t xml:space="preserve">cunoaşte prevederile legale privind accesul în obiective şi regulile stabilite în planurile de pază; </w:t>
      </w:r>
    </w:p>
    <w:p w:rsidR="00EA1266" w:rsidRPr="004A0900" w:rsidRDefault="00EA1266" w:rsidP="00A21782">
      <w:pPr>
        <w:widowControl w:val="0"/>
        <w:numPr>
          <w:ilvl w:val="0"/>
          <w:numId w:val="42"/>
        </w:numPr>
        <w:autoSpaceDE w:val="0"/>
        <w:autoSpaceDN w:val="0"/>
        <w:adjustRightInd w:val="0"/>
      </w:pPr>
      <w:bookmarkStart w:id="59" w:name="tree_168"/>
      <w:bookmarkEnd w:id="59"/>
      <w:r w:rsidRPr="004A0900">
        <w:t xml:space="preserve">supraveghează ca persoanele cărora li s-a permis accesul în incintă, pe baza documentelor stabilite, să se deplaseze numai în locurile pentru care au primit permisiunea de acces; </w:t>
      </w:r>
    </w:p>
    <w:p w:rsidR="00EA1266" w:rsidRPr="004A0900" w:rsidRDefault="00EA1266" w:rsidP="00A21782">
      <w:pPr>
        <w:widowControl w:val="0"/>
        <w:numPr>
          <w:ilvl w:val="0"/>
          <w:numId w:val="42"/>
        </w:numPr>
        <w:autoSpaceDE w:val="0"/>
        <w:autoSpaceDN w:val="0"/>
        <w:adjustRightInd w:val="0"/>
      </w:pPr>
      <w:bookmarkStart w:id="60" w:name="tree_169"/>
      <w:bookmarkEnd w:id="60"/>
      <w:r w:rsidRPr="004A0900">
        <w:t xml:space="preserve">nu părăseşte postul încredinţat decât în situaţiile şi condiţiile prevăzute în consemnul postului; </w:t>
      </w:r>
    </w:p>
    <w:p w:rsidR="00EA1266" w:rsidRPr="004A0900" w:rsidRDefault="00EA1266" w:rsidP="00A21782">
      <w:pPr>
        <w:widowControl w:val="0"/>
        <w:numPr>
          <w:ilvl w:val="0"/>
          <w:numId w:val="42"/>
        </w:numPr>
        <w:autoSpaceDE w:val="0"/>
        <w:autoSpaceDN w:val="0"/>
        <w:adjustRightInd w:val="0"/>
      </w:pPr>
      <w:bookmarkStart w:id="61" w:name="tree_170"/>
      <w:bookmarkEnd w:id="61"/>
      <w:r w:rsidRPr="004A0900">
        <w:t xml:space="preserve">verifică obiectivul încredinţat spre pază, cu privire la existenţa unor surse care ar putea produce incendii, explozii sau alte evenimente grave. În cazul în care acestea s-au produs, ia primele măsuri de salvare a persoanelor şi a bunurilor, precum şi pentru limitarea consecinţelor acestor evenimente şi sesizează organele competente; </w:t>
      </w:r>
    </w:p>
    <w:p w:rsidR="00EA1266" w:rsidRPr="004A0900" w:rsidRDefault="00EA1266" w:rsidP="00A21782">
      <w:pPr>
        <w:widowControl w:val="0"/>
        <w:numPr>
          <w:ilvl w:val="0"/>
          <w:numId w:val="42"/>
        </w:numPr>
        <w:autoSpaceDE w:val="0"/>
        <w:autoSpaceDN w:val="0"/>
        <w:adjustRightInd w:val="0"/>
      </w:pPr>
      <w:bookmarkStart w:id="62" w:name="tree_171"/>
      <w:bookmarkEnd w:id="62"/>
      <w:r w:rsidRPr="004A0900">
        <w:t xml:space="preserve">în cazul săvârşirii unei infracţiuni flagrante, ia măsuri de predare a făptuitorului structurilor Poliţiei Române competente potrivit legii. Dacă făptuitorul a dispărut, asigură paza bunurilor, nu permite pătrunderea în câmpul infracţional a altor persoane şi anunţă unitatea de poliţie competentă, întocmind totodată proces-verbal cu cele constatate; </w:t>
      </w:r>
    </w:p>
    <w:p w:rsidR="00EA1266" w:rsidRPr="004A0900" w:rsidRDefault="00EA1266" w:rsidP="00A21782">
      <w:pPr>
        <w:widowControl w:val="0"/>
        <w:numPr>
          <w:ilvl w:val="0"/>
          <w:numId w:val="42"/>
        </w:numPr>
        <w:autoSpaceDE w:val="0"/>
        <w:autoSpaceDN w:val="0"/>
        <w:adjustRightInd w:val="0"/>
      </w:pPr>
      <w:bookmarkStart w:id="63" w:name="tree_172"/>
      <w:bookmarkEnd w:id="63"/>
      <w:r w:rsidRPr="004A0900">
        <w:t>face uz de armamentul din dotare numai cu respectarea strictă a prevederilor legale;</w:t>
      </w:r>
    </w:p>
    <w:p w:rsidR="00EA1266" w:rsidRPr="004A0900" w:rsidRDefault="00EA1266" w:rsidP="00A21782">
      <w:pPr>
        <w:widowControl w:val="0"/>
        <w:numPr>
          <w:ilvl w:val="0"/>
          <w:numId w:val="42"/>
        </w:numPr>
        <w:autoSpaceDE w:val="0"/>
        <w:autoSpaceDN w:val="0"/>
        <w:adjustRightInd w:val="0"/>
      </w:pPr>
      <w:r w:rsidRPr="004A0900">
        <w:t>primeşte documentaţia legală pentru bunurile confiscate de angajaţii instituţiei;</w:t>
      </w:r>
    </w:p>
    <w:p w:rsidR="00EA1266" w:rsidRPr="004A0900" w:rsidRDefault="00EA1266" w:rsidP="00A21782">
      <w:pPr>
        <w:widowControl w:val="0"/>
        <w:numPr>
          <w:ilvl w:val="0"/>
          <w:numId w:val="42"/>
        </w:numPr>
        <w:autoSpaceDE w:val="0"/>
        <w:autoSpaceDN w:val="0"/>
        <w:adjustRightInd w:val="0"/>
      </w:pPr>
      <w:r w:rsidRPr="004A0900">
        <w:t>asigură întocmirea formelor legale de păstrare a bunurilor confiscate, depozitarea acestora în condiţii optime de păstrare şi sesizează imediat conducerii instituţiei toate aspectele negative pe această linie;</w:t>
      </w:r>
    </w:p>
    <w:p w:rsidR="00EA1266" w:rsidRPr="004A0900" w:rsidRDefault="00EA1266" w:rsidP="00A21782">
      <w:pPr>
        <w:widowControl w:val="0"/>
        <w:numPr>
          <w:ilvl w:val="0"/>
          <w:numId w:val="42"/>
        </w:numPr>
        <w:autoSpaceDE w:val="0"/>
        <w:autoSpaceDN w:val="0"/>
        <w:adjustRightInd w:val="0"/>
        <w:jc w:val="both"/>
      </w:pPr>
      <w:r w:rsidRPr="004A0900">
        <w:t>organizează procedura de valorificare a bunurilor confiscate şi participă împreună cu organele abilitate la desfăşurarea acestora;</w:t>
      </w:r>
    </w:p>
    <w:p w:rsidR="00EA1266" w:rsidRPr="004A0900" w:rsidRDefault="00EA1266" w:rsidP="00A21782">
      <w:pPr>
        <w:widowControl w:val="0"/>
        <w:numPr>
          <w:ilvl w:val="0"/>
          <w:numId w:val="42"/>
        </w:numPr>
        <w:autoSpaceDE w:val="0"/>
        <w:autoSpaceDN w:val="0"/>
        <w:adjustRightInd w:val="0"/>
        <w:jc w:val="both"/>
      </w:pPr>
      <w:r w:rsidRPr="004A0900">
        <w:t>întocmeşte şi predă arhiva pe această linie;</w:t>
      </w:r>
    </w:p>
    <w:p w:rsidR="00EA1266" w:rsidRPr="004A0900" w:rsidRDefault="00EA1266" w:rsidP="00A21782">
      <w:pPr>
        <w:widowControl w:val="0"/>
        <w:numPr>
          <w:ilvl w:val="0"/>
          <w:numId w:val="42"/>
        </w:numPr>
        <w:autoSpaceDE w:val="0"/>
        <w:autoSpaceDN w:val="0"/>
        <w:adjustRightInd w:val="0"/>
        <w:jc w:val="both"/>
      </w:pPr>
      <w:r w:rsidRPr="004A0900">
        <w:t>efectuează din dispoziţia conducerii verificări inopinate privind modul de respectare a normelor legale în domeniu;</w:t>
      </w:r>
    </w:p>
    <w:p w:rsidR="00EA1266" w:rsidRPr="004A0900" w:rsidRDefault="00EA1266" w:rsidP="00A21782">
      <w:pPr>
        <w:widowControl w:val="0"/>
        <w:numPr>
          <w:ilvl w:val="0"/>
          <w:numId w:val="42"/>
        </w:numPr>
        <w:autoSpaceDE w:val="0"/>
        <w:autoSpaceDN w:val="0"/>
        <w:adjustRightInd w:val="0"/>
        <w:jc w:val="both"/>
      </w:pPr>
      <w:r w:rsidRPr="004A0900">
        <w:t xml:space="preserve">îndeplinesc orice alte sarcini prevăzute de lege sau dispuse de directorul general, directorul general adjunct şi directorul executiv al Direcţiei Poliţie Locală, în legătură cu domeniul de activitate. </w:t>
      </w:r>
    </w:p>
    <w:p w:rsidR="00EA1266" w:rsidRPr="004A0900" w:rsidRDefault="00EA1266" w:rsidP="00A21782">
      <w:pPr>
        <w:widowControl w:val="0"/>
        <w:numPr>
          <w:ilvl w:val="0"/>
          <w:numId w:val="42"/>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A21782">
      <w:pPr>
        <w:widowControl w:val="0"/>
        <w:numPr>
          <w:ilvl w:val="0"/>
          <w:numId w:val="42"/>
        </w:numPr>
        <w:autoSpaceDE w:val="0"/>
        <w:autoSpaceDN w:val="0"/>
        <w:adjustRightInd w:val="0"/>
        <w:jc w:val="both"/>
      </w:pPr>
      <w:r w:rsidRPr="004A0900">
        <w:t>transmite specificațiile tehnice.</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46</w:t>
      </w:r>
    </w:p>
    <w:p w:rsidR="00EA1266" w:rsidRPr="004A0900" w:rsidRDefault="00EA1266" w:rsidP="00D6603B">
      <w:pPr>
        <w:widowControl w:val="0"/>
        <w:autoSpaceDE w:val="0"/>
        <w:autoSpaceDN w:val="0"/>
        <w:adjustRightInd w:val="0"/>
        <w:jc w:val="both"/>
        <w:rPr>
          <w:b/>
          <w:bCs/>
        </w:rPr>
      </w:pPr>
      <w:r w:rsidRPr="004A0900">
        <w:rPr>
          <w:b/>
          <w:bCs/>
        </w:rPr>
        <w:t>Serviciul Proximitate şi Asociaţii de Proprietari are următoarele atribuţii, competenţe şi responsabilităţi:</w:t>
      </w:r>
    </w:p>
    <w:p w:rsidR="00EA1266" w:rsidRPr="004A0900" w:rsidRDefault="00EA1266" w:rsidP="001D11C7">
      <w:pPr>
        <w:widowControl w:val="0"/>
        <w:tabs>
          <w:tab w:val="left" w:pos="720"/>
        </w:tabs>
        <w:autoSpaceDE w:val="0"/>
        <w:autoSpaceDN w:val="0"/>
        <w:adjustRightInd w:val="0"/>
        <w:jc w:val="both"/>
        <w:rPr>
          <w:b/>
          <w:bCs/>
        </w:rPr>
      </w:pPr>
    </w:p>
    <w:p w:rsidR="00EA1266" w:rsidRPr="004A0900" w:rsidRDefault="00EA1266" w:rsidP="001D11C7">
      <w:pPr>
        <w:widowControl w:val="0"/>
        <w:autoSpaceDE w:val="0"/>
        <w:autoSpaceDN w:val="0"/>
        <w:adjustRightInd w:val="0"/>
        <w:jc w:val="both"/>
      </w:pPr>
      <w:r w:rsidRPr="004A0900">
        <w:t xml:space="preserve">      - Asigură o legătură permanentă cu comunităţile locale şi cetăţenii sectorului, pentru cunoaşterea doleanţelor acestora în legătură cu aspecte care le afectează siguranţa personală şi a bunurilor;</w:t>
      </w:r>
    </w:p>
    <w:p w:rsidR="00EA1266" w:rsidRPr="004A0900" w:rsidRDefault="00EA1266" w:rsidP="00A21782">
      <w:pPr>
        <w:widowControl w:val="0"/>
        <w:numPr>
          <w:ilvl w:val="0"/>
          <w:numId w:val="2"/>
        </w:numPr>
        <w:autoSpaceDE w:val="0"/>
        <w:autoSpaceDN w:val="0"/>
        <w:adjustRightInd w:val="0"/>
        <w:jc w:val="both"/>
      </w:pPr>
      <w:r w:rsidRPr="004A0900">
        <w:t>asigură popularizarea în rândul cetăţenilor a activităţilor de prevenire a unor categorii de fapte antisociale;</w:t>
      </w:r>
    </w:p>
    <w:p w:rsidR="00EA1266" w:rsidRPr="004A0900" w:rsidRDefault="00EA1266" w:rsidP="00A21782">
      <w:pPr>
        <w:widowControl w:val="0"/>
        <w:numPr>
          <w:ilvl w:val="0"/>
          <w:numId w:val="2"/>
        </w:numPr>
        <w:autoSpaceDE w:val="0"/>
        <w:autoSpaceDN w:val="0"/>
        <w:adjustRightInd w:val="0"/>
        <w:jc w:val="both"/>
      </w:pPr>
      <w:r w:rsidRPr="004A0900">
        <w:t>asigură o legătură operativă cu agenţii de proximitate din cadrul serviciilor de ordine şi linişte publică;</w:t>
      </w:r>
    </w:p>
    <w:p w:rsidR="00EA1266" w:rsidRPr="004A0900" w:rsidRDefault="00EA1266" w:rsidP="00A21782">
      <w:pPr>
        <w:widowControl w:val="0"/>
        <w:numPr>
          <w:ilvl w:val="0"/>
          <w:numId w:val="2"/>
        </w:numPr>
        <w:autoSpaceDE w:val="0"/>
        <w:autoSpaceDN w:val="0"/>
        <w:adjustRightInd w:val="0"/>
        <w:jc w:val="both"/>
      </w:pPr>
      <w:r w:rsidRPr="004A0900">
        <w:t>primeşte şi soluţionează petiţiile repartizate, în termenul prevăzut de lege;</w:t>
      </w:r>
    </w:p>
    <w:p w:rsidR="00EA1266" w:rsidRPr="004A0900" w:rsidRDefault="00EA1266" w:rsidP="00A21782">
      <w:pPr>
        <w:widowControl w:val="0"/>
        <w:numPr>
          <w:ilvl w:val="0"/>
          <w:numId w:val="2"/>
        </w:numPr>
        <w:autoSpaceDE w:val="0"/>
        <w:autoSpaceDN w:val="0"/>
        <w:adjustRightInd w:val="0"/>
        <w:jc w:val="both"/>
      </w:pPr>
      <w:r w:rsidRPr="004A0900">
        <w:t>analizează şi controlează organizarea şi funcţionarea asociaţiilor de proprietari în conformitate cu prevederile legale în materie;</w:t>
      </w:r>
    </w:p>
    <w:p w:rsidR="00EA1266" w:rsidRPr="004A0900" w:rsidRDefault="00EA1266" w:rsidP="00A21782">
      <w:pPr>
        <w:widowControl w:val="0"/>
        <w:numPr>
          <w:ilvl w:val="0"/>
          <w:numId w:val="2"/>
        </w:numPr>
        <w:autoSpaceDE w:val="0"/>
        <w:autoSpaceDN w:val="0"/>
        <w:adjustRightInd w:val="0"/>
        <w:jc w:val="both"/>
      </w:pPr>
      <w:r w:rsidRPr="004A0900">
        <w:t>popularizează legislaţia în domeniul locativ în rândurile asociaţiilor de proprietari;</w:t>
      </w:r>
    </w:p>
    <w:p w:rsidR="00EA1266" w:rsidRPr="004A0900" w:rsidRDefault="00EA1266" w:rsidP="00A21782">
      <w:pPr>
        <w:widowControl w:val="0"/>
        <w:numPr>
          <w:ilvl w:val="0"/>
          <w:numId w:val="2"/>
        </w:numPr>
        <w:autoSpaceDE w:val="0"/>
        <w:autoSpaceDN w:val="0"/>
        <w:adjustRightInd w:val="0"/>
        <w:jc w:val="both"/>
      </w:pPr>
      <w:r w:rsidRPr="004A0900">
        <w:t>organizează concursurile privind atestatul de administrator;</w:t>
      </w:r>
    </w:p>
    <w:p w:rsidR="00EA1266" w:rsidRPr="004A0900" w:rsidRDefault="00EA1266" w:rsidP="00A21782">
      <w:pPr>
        <w:widowControl w:val="0"/>
        <w:numPr>
          <w:ilvl w:val="0"/>
          <w:numId w:val="2"/>
        </w:numPr>
        <w:autoSpaceDE w:val="0"/>
        <w:autoSpaceDN w:val="0"/>
        <w:adjustRightInd w:val="0"/>
        <w:jc w:val="both"/>
      </w:pPr>
      <w:r w:rsidRPr="004A0900">
        <w:t>acordă autorizaţii persoanelor juridice pentru activitatea de administrare imobile;</w:t>
      </w:r>
    </w:p>
    <w:p w:rsidR="00EA1266" w:rsidRPr="004A0900" w:rsidRDefault="00EA1266" w:rsidP="00A21782">
      <w:pPr>
        <w:widowControl w:val="0"/>
        <w:numPr>
          <w:ilvl w:val="0"/>
          <w:numId w:val="2"/>
        </w:numPr>
        <w:autoSpaceDE w:val="0"/>
        <w:autoSpaceDN w:val="0"/>
        <w:adjustRightInd w:val="0"/>
        <w:jc w:val="both"/>
      </w:pPr>
      <w:r w:rsidRPr="004A0900">
        <w:t>acordă şi retrage în condiţiile legii atestatul de administrator;</w:t>
      </w:r>
    </w:p>
    <w:p w:rsidR="00EA1266" w:rsidRPr="004A0900" w:rsidRDefault="00EA1266" w:rsidP="00A21782">
      <w:pPr>
        <w:widowControl w:val="0"/>
        <w:numPr>
          <w:ilvl w:val="0"/>
          <w:numId w:val="2"/>
        </w:numPr>
        <w:autoSpaceDE w:val="0"/>
        <w:autoSpaceDN w:val="0"/>
        <w:adjustRightInd w:val="0"/>
        <w:jc w:val="both"/>
      </w:pPr>
      <w:r w:rsidRPr="004A0900">
        <w:t>îndrumă şi sprijină proprietarii/asociaţiile de proprietari în vederea respectării procedurilor legale în domeniu;</w:t>
      </w:r>
    </w:p>
    <w:p w:rsidR="00EA1266" w:rsidRPr="004A0900" w:rsidRDefault="00EA1266" w:rsidP="00A21782">
      <w:pPr>
        <w:widowControl w:val="0"/>
        <w:numPr>
          <w:ilvl w:val="0"/>
          <w:numId w:val="2"/>
        </w:numPr>
        <w:autoSpaceDE w:val="0"/>
        <w:autoSpaceDN w:val="0"/>
        <w:adjustRightInd w:val="0"/>
        <w:jc w:val="both"/>
      </w:pPr>
      <w:r w:rsidRPr="004A0900">
        <w:t>asigură accesul cetăţenilor/asociaţiilor de proprietari la orice informaţie privind organizarea şi funcţionarea asociaţiilor de proprietari în cadrul programului de relaţii cu publicul, telefonic şi la sediul instituţiei;</w:t>
      </w:r>
    </w:p>
    <w:p w:rsidR="00EA1266" w:rsidRPr="004A0900" w:rsidRDefault="00EA1266" w:rsidP="00A21782">
      <w:pPr>
        <w:widowControl w:val="0"/>
        <w:numPr>
          <w:ilvl w:val="0"/>
          <w:numId w:val="2"/>
        </w:numPr>
        <w:autoSpaceDE w:val="0"/>
        <w:autoSpaceDN w:val="0"/>
        <w:adjustRightInd w:val="0"/>
        <w:jc w:val="both"/>
      </w:pPr>
      <w:r w:rsidRPr="004A0900">
        <w:t>îndrumă cetăţenii şi asociaţiile de proprietari privind luarea măsurilor pentru menţinerea curăţeniei din condominiu şi împrejurările acestora, precum şi depozitarea deşeurilor;</w:t>
      </w:r>
    </w:p>
    <w:p w:rsidR="00EA1266" w:rsidRPr="004A0900" w:rsidRDefault="00EA1266" w:rsidP="00A21782">
      <w:pPr>
        <w:widowControl w:val="0"/>
        <w:numPr>
          <w:ilvl w:val="0"/>
          <w:numId w:val="2"/>
        </w:numPr>
        <w:autoSpaceDE w:val="0"/>
        <w:autoSpaceDN w:val="0"/>
        <w:adjustRightInd w:val="0"/>
        <w:jc w:val="both"/>
      </w:pPr>
      <w:r w:rsidRPr="004A0900">
        <w:t xml:space="preserve">propune Consiliului Local Sector 1 iniţierea unor proiecte de hotărâre pentru reglementarea aspectelor specifice legate de funcţionarea asociaţiilor de proprietari; </w:t>
      </w:r>
    </w:p>
    <w:p w:rsidR="00EA1266" w:rsidRPr="004A0900" w:rsidRDefault="00EA1266" w:rsidP="00A21782">
      <w:pPr>
        <w:widowControl w:val="0"/>
        <w:numPr>
          <w:ilvl w:val="0"/>
          <w:numId w:val="2"/>
        </w:numPr>
        <w:autoSpaceDE w:val="0"/>
        <w:autoSpaceDN w:val="0"/>
        <w:adjustRightInd w:val="0"/>
        <w:jc w:val="both"/>
      </w:pPr>
      <w:r w:rsidRPr="004A0900">
        <w:t>îndrumă cetăţenii cu privire la modalităţile legale de constituire a asociaţiilor de proprietari;</w:t>
      </w:r>
    </w:p>
    <w:p w:rsidR="00EA1266" w:rsidRPr="004A0900" w:rsidRDefault="00EA1266" w:rsidP="00A21782">
      <w:pPr>
        <w:widowControl w:val="0"/>
        <w:numPr>
          <w:ilvl w:val="0"/>
          <w:numId w:val="2"/>
        </w:numPr>
        <w:autoSpaceDE w:val="0"/>
        <w:autoSpaceDN w:val="0"/>
        <w:adjustRightInd w:val="0"/>
        <w:jc w:val="both"/>
      </w:pPr>
      <w:r w:rsidRPr="004A0900">
        <w:t>constată contravenţii şi aplică sancţiuni pentru încălcarea normelor legale la nivelul asociaţiilor de proprietari, conform prevederilor actelor normative ce reglementează activitatea asociaţiilor de proprietari;</w:t>
      </w:r>
    </w:p>
    <w:p w:rsidR="00EA1266" w:rsidRPr="004A0900" w:rsidRDefault="00EA1266" w:rsidP="00A21782">
      <w:pPr>
        <w:widowControl w:val="0"/>
        <w:numPr>
          <w:ilvl w:val="0"/>
          <w:numId w:val="2"/>
        </w:numPr>
        <w:autoSpaceDE w:val="0"/>
        <w:autoSpaceDN w:val="0"/>
        <w:adjustRightInd w:val="0"/>
        <w:jc w:val="both"/>
      </w:pPr>
      <w:r w:rsidRPr="004A0900">
        <w:t xml:space="preserve">îndeplinesc orice alte sarcini prevăzute de lege sau dispuse de directorul general, directorul general adjunct şi directorul executiv al Direcţiei Poliţie Locală, în legătură cu domeniul de activitate. </w:t>
      </w:r>
    </w:p>
    <w:p w:rsidR="00EA1266" w:rsidRPr="004A0900" w:rsidRDefault="00EA1266" w:rsidP="00A21782">
      <w:pPr>
        <w:widowControl w:val="0"/>
        <w:numPr>
          <w:ilvl w:val="0"/>
          <w:numId w:val="2"/>
        </w:numPr>
        <w:autoSpaceDE w:val="0"/>
        <w:autoSpaceDN w:val="0"/>
        <w:adjustRightInd w:val="0"/>
        <w:jc w:val="both"/>
      </w:pPr>
      <w:r w:rsidRPr="004A0900">
        <w:t>transmite referate de necesitate care cuprind necesitățile de produse, servicii și lucrări, valoarea estimată a acestora, precum și informațiile de care dispun, potrivit competențelor, necesare pentru elaborarea strategiei de contractare a respectivelor contracte/acorduri cadru;</w:t>
      </w:r>
    </w:p>
    <w:p w:rsidR="00EA1266" w:rsidRPr="004A0900" w:rsidRDefault="00EA1266" w:rsidP="004A0900">
      <w:pPr>
        <w:widowControl w:val="0"/>
        <w:numPr>
          <w:ilvl w:val="0"/>
          <w:numId w:val="2"/>
        </w:numPr>
        <w:autoSpaceDE w:val="0"/>
        <w:autoSpaceDN w:val="0"/>
        <w:adjustRightInd w:val="0"/>
        <w:jc w:val="both"/>
      </w:pPr>
      <w:r w:rsidRPr="004A0900">
        <w:t>transmite specificațiile tehnice;</w:t>
      </w:r>
    </w:p>
    <w:p w:rsidR="00EA1266" w:rsidRPr="004A0900" w:rsidRDefault="00EA1266" w:rsidP="004A0900">
      <w:pPr>
        <w:widowControl w:val="0"/>
        <w:numPr>
          <w:ilvl w:val="0"/>
          <w:numId w:val="2"/>
        </w:numPr>
        <w:autoSpaceDE w:val="0"/>
        <w:autoSpaceDN w:val="0"/>
        <w:adjustRightInd w:val="0"/>
        <w:jc w:val="both"/>
      </w:pPr>
      <w:r w:rsidRPr="004A0900">
        <w:t>înregistrează procesele verbale de constatare a contravenţiei predate de către agenţii constatatori şi cele contestate;</w:t>
      </w:r>
    </w:p>
    <w:p w:rsidR="00EA1266" w:rsidRPr="004A0900" w:rsidRDefault="00EA1266" w:rsidP="004A0900">
      <w:pPr>
        <w:widowControl w:val="0"/>
        <w:numPr>
          <w:ilvl w:val="0"/>
          <w:numId w:val="2"/>
        </w:numPr>
        <w:autoSpaceDE w:val="0"/>
        <w:autoSpaceDN w:val="0"/>
        <w:adjustRightInd w:val="0"/>
        <w:jc w:val="both"/>
      </w:pPr>
      <w:r w:rsidRPr="004A0900">
        <w:t>ţine evidenţa statistică a sancţiunilor contravenţionale aplicate;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47</w:t>
      </w:r>
    </w:p>
    <w:p w:rsidR="00EA1266" w:rsidRPr="004A0900" w:rsidRDefault="00EA1266" w:rsidP="001D11C7">
      <w:pPr>
        <w:widowControl w:val="0"/>
        <w:autoSpaceDE w:val="0"/>
        <w:autoSpaceDN w:val="0"/>
        <w:adjustRightInd w:val="0"/>
        <w:ind w:firstLine="720"/>
        <w:jc w:val="both"/>
        <w:rPr>
          <w:b/>
          <w:bCs/>
        </w:rPr>
      </w:pPr>
      <w:r w:rsidRPr="004A0900">
        <w:rPr>
          <w:b/>
          <w:bCs/>
        </w:rPr>
        <w:t>Condiţii şi criterii specifice personalului Poliţiei Locale Sector 1:</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i/>
          <w:iCs/>
          <w:u w:val="single"/>
        </w:rPr>
      </w:pPr>
      <w:r w:rsidRPr="004A0900">
        <w:rPr>
          <w:i/>
          <w:iCs/>
          <w:u w:val="single"/>
        </w:rPr>
        <w:t>Condiţiile de selectare, pregătire şi ocupare a funcţiilor publice şi a personalului contractual sunt:</w:t>
      </w:r>
    </w:p>
    <w:p w:rsidR="00EA1266" w:rsidRPr="004A0900" w:rsidRDefault="00EA1266" w:rsidP="001D11C7">
      <w:pPr>
        <w:widowControl w:val="0"/>
        <w:numPr>
          <w:ilvl w:val="0"/>
          <w:numId w:val="36"/>
        </w:numPr>
        <w:autoSpaceDE w:val="0"/>
        <w:autoSpaceDN w:val="0"/>
        <w:adjustRightInd w:val="0"/>
        <w:jc w:val="both"/>
      </w:pPr>
      <w:r w:rsidRPr="004A0900">
        <w:t>Selectarea personalului cu statut de funcţionar public şi funcţii de execuţie se realizează conform dispoziţiilor Legii nr. 188/1999, privind Statutul funcţionarilor publici.</w:t>
      </w:r>
    </w:p>
    <w:p w:rsidR="00EA1266" w:rsidRPr="004A0900" w:rsidRDefault="00EA1266" w:rsidP="00A21782">
      <w:pPr>
        <w:widowControl w:val="0"/>
        <w:numPr>
          <w:ilvl w:val="0"/>
          <w:numId w:val="36"/>
        </w:numPr>
        <w:autoSpaceDE w:val="0"/>
        <w:autoSpaceDN w:val="0"/>
        <w:adjustRightInd w:val="0"/>
        <w:jc w:val="both"/>
      </w:pPr>
      <w:r w:rsidRPr="004A0900">
        <w:t>Selectarea personalului contractual se realizează conform dispoziţiilor Legii nr. 53/2003, Codul Muncii.</w:t>
      </w:r>
    </w:p>
    <w:p w:rsidR="00EA1266" w:rsidRPr="004A0900" w:rsidRDefault="00EA1266" w:rsidP="001D11C7">
      <w:pPr>
        <w:widowControl w:val="0"/>
        <w:autoSpaceDE w:val="0"/>
        <w:autoSpaceDN w:val="0"/>
        <w:adjustRightInd w:val="0"/>
        <w:jc w:val="both"/>
      </w:pPr>
    </w:p>
    <w:p w:rsidR="00EA1266" w:rsidRPr="004A0900" w:rsidRDefault="00EA1266" w:rsidP="00A21782">
      <w:pPr>
        <w:widowControl w:val="0"/>
        <w:numPr>
          <w:ilvl w:val="0"/>
          <w:numId w:val="36"/>
        </w:numPr>
        <w:autoSpaceDE w:val="0"/>
        <w:autoSpaceDN w:val="0"/>
        <w:adjustRightInd w:val="0"/>
        <w:jc w:val="both"/>
      </w:pPr>
      <w:r w:rsidRPr="004A0900">
        <w:t>Pentru personalul operativ de execuţie, în afara alin. 1, se stabilesc următoarele condiţii:</w:t>
      </w:r>
    </w:p>
    <w:p w:rsidR="00EA1266" w:rsidRPr="004A0900" w:rsidRDefault="00EA1266" w:rsidP="00A21782">
      <w:pPr>
        <w:widowControl w:val="0"/>
        <w:numPr>
          <w:ilvl w:val="0"/>
          <w:numId w:val="6"/>
        </w:numPr>
        <w:autoSpaceDE w:val="0"/>
        <w:autoSpaceDN w:val="0"/>
        <w:adjustRightInd w:val="0"/>
        <w:jc w:val="both"/>
      </w:pPr>
      <w:r w:rsidRPr="004A0900">
        <w:t>constituţie atletică, ce se va verifica prin teste de pregătire fizică şi autoapărare;</w:t>
      </w:r>
    </w:p>
    <w:p w:rsidR="00EA1266" w:rsidRPr="004A0900" w:rsidRDefault="00EA1266" w:rsidP="00A21782">
      <w:pPr>
        <w:widowControl w:val="0"/>
        <w:numPr>
          <w:ilvl w:val="0"/>
          <w:numId w:val="6"/>
        </w:numPr>
        <w:autoSpaceDE w:val="0"/>
        <w:autoSpaceDN w:val="0"/>
        <w:adjustRightInd w:val="0"/>
        <w:jc w:val="both"/>
      </w:pPr>
      <w:r w:rsidRPr="004A0900">
        <w:t>rezistenţă la stres şi efort prelungit;</w:t>
      </w:r>
    </w:p>
    <w:p w:rsidR="00EA1266" w:rsidRPr="004A0900" w:rsidRDefault="00EA1266" w:rsidP="00A21782">
      <w:pPr>
        <w:widowControl w:val="0"/>
        <w:numPr>
          <w:ilvl w:val="0"/>
          <w:numId w:val="6"/>
        </w:numPr>
        <w:autoSpaceDE w:val="0"/>
        <w:autoSpaceDN w:val="0"/>
        <w:adjustRightInd w:val="0"/>
        <w:jc w:val="both"/>
      </w:pPr>
      <w:r w:rsidRPr="004A0900">
        <w:t>starea de sănătate optimă, atestată prin aviz medical;</w:t>
      </w:r>
    </w:p>
    <w:p w:rsidR="00EA1266" w:rsidRPr="004A0900" w:rsidRDefault="00EA1266" w:rsidP="00A21782">
      <w:pPr>
        <w:widowControl w:val="0"/>
        <w:numPr>
          <w:ilvl w:val="0"/>
          <w:numId w:val="6"/>
        </w:numPr>
        <w:autoSpaceDE w:val="0"/>
        <w:autoSpaceDN w:val="0"/>
        <w:adjustRightInd w:val="0"/>
        <w:jc w:val="both"/>
      </w:pPr>
      <w:r w:rsidRPr="004A0900">
        <w:t>permis de conducere categoria B;</w:t>
      </w:r>
    </w:p>
    <w:p w:rsidR="00EA1266" w:rsidRPr="004A0900" w:rsidRDefault="00EA1266" w:rsidP="00A21782">
      <w:pPr>
        <w:widowControl w:val="0"/>
        <w:numPr>
          <w:ilvl w:val="0"/>
          <w:numId w:val="6"/>
        </w:numPr>
        <w:autoSpaceDE w:val="0"/>
        <w:autoSpaceDN w:val="0"/>
        <w:adjustRightInd w:val="0"/>
        <w:jc w:val="both"/>
      </w:pPr>
      <w:r w:rsidRPr="004A0900">
        <w:t>cunoştinţe minime de operare PC;</w:t>
      </w:r>
    </w:p>
    <w:p w:rsidR="00EA1266" w:rsidRPr="004A0900" w:rsidRDefault="00EA1266" w:rsidP="00A21782">
      <w:pPr>
        <w:widowControl w:val="0"/>
        <w:numPr>
          <w:ilvl w:val="0"/>
          <w:numId w:val="6"/>
        </w:numPr>
        <w:autoSpaceDE w:val="0"/>
        <w:autoSpaceDN w:val="0"/>
        <w:adjustRightInd w:val="0"/>
        <w:jc w:val="both"/>
      </w:pPr>
      <w:r w:rsidRPr="004A0900">
        <w:t>uz port armă;</w:t>
      </w:r>
    </w:p>
    <w:p w:rsidR="00EA1266" w:rsidRPr="004A0900" w:rsidRDefault="00EA1266" w:rsidP="00A21782">
      <w:pPr>
        <w:widowControl w:val="0"/>
        <w:numPr>
          <w:ilvl w:val="0"/>
          <w:numId w:val="6"/>
        </w:numPr>
        <w:autoSpaceDE w:val="0"/>
        <w:autoSpaceDN w:val="0"/>
        <w:adjustRightInd w:val="0"/>
        <w:jc w:val="both"/>
      </w:pPr>
      <w:r w:rsidRPr="004A0900">
        <w:t>Aviz psihologic cu menţiunea APT PSIHOLOGIC pentru POLIŢIST LOCAL/CONDUCĂTOR AUTO/PORT ARMĂ eliberat numai de către Structura de psihologie din cadrul Poliţiei Locale Sector 1 ce funcţionează pe baza avizului de funcţionare nr 13/10.12.2011 eliberat de către Colegiul Psihologilor din România.</w:t>
      </w:r>
    </w:p>
    <w:p w:rsidR="00EA1266" w:rsidRPr="004A0900" w:rsidRDefault="00EA1266" w:rsidP="001D11C7">
      <w:pPr>
        <w:widowControl w:val="0"/>
        <w:autoSpaceDE w:val="0"/>
        <w:autoSpaceDN w:val="0"/>
        <w:adjustRightInd w:val="0"/>
        <w:ind w:left="1080"/>
        <w:jc w:val="both"/>
      </w:pPr>
    </w:p>
    <w:p w:rsidR="00EA1266" w:rsidRPr="004A0900" w:rsidRDefault="00EA1266" w:rsidP="00A21782">
      <w:pPr>
        <w:widowControl w:val="0"/>
        <w:numPr>
          <w:ilvl w:val="0"/>
          <w:numId w:val="36"/>
        </w:numPr>
        <w:autoSpaceDE w:val="0"/>
        <w:autoSpaceDN w:val="0"/>
        <w:adjustRightInd w:val="0"/>
        <w:jc w:val="both"/>
      </w:pPr>
      <w:r w:rsidRPr="004A0900">
        <w:t>Pentru personalul contractual, în afara alin. 2, se stabilesc următoarele condiţii:</w:t>
      </w:r>
    </w:p>
    <w:p w:rsidR="00EA1266" w:rsidRPr="004A0900" w:rsidRDefault="00EA1266" w:rsidP="00A21782">
      <w:pPr>
        <w:widowControl w:val="0"/>
        <w:numPr>
          <w:ilvl w:val="0"/>
          <w:numId w:val="6"/>
        </w:numPr>
        <w:autoSpaceDE w:val="0"/>
        <w:autoSpaceDN w:val="0"/>
        <w:adjustRightInd w:val="0"/>
        <w:jc w:val="both"/>
      </w:pPr>
      <w:r w:rsidRPr="004A0900">
        <w:t>constituţie atletică, ce se va verifica prin teste de pregătire fizică şi autoapărare;</w:t>
      </w:r>
    </w:p>
    <w:p w:rsidR="00EA1266" w:rsidRPr="004A0900" w:rsidRDefault="00EA1266" w:rsidP="00A21782">
      <w:pPr>
        <w:widowControl w:val="0"/>
        <w:numPr>
          <w:ilvl w:val="0"/>
          <w:numId w:val="6"/>
        </w:numPr>
        <w:autoSpaceDE w:val="0"/>
        <w:autoSpaceDN w:val="0"/>
        <w:adjustRightInd w:val="0"/>
        <w:jc w:val="both"/>
      </w:pPr>
      <w:r w:rsidRPr="004A0900">
        <w:t>rezistenţă la stres şi efort prelungit;</w:t>
      </w:r>
    </w:p>
    <w:p w:rsidR="00EA1266" w:rsidRPr="004A0900" w:rsidRDefault="00EA1266" w:rsidP="00A21782">
      <w:pPr>
        <w:widowControl w:val="0"/>
        <w:numPr>
          <w:ilvl w:val="0"/>
          <w:numId w:val="6"/>
        </w:numPr>
        <w:autoSpaceDE w:val="0"/>
        <w:autoSpaceDN w:val="0"/>
        <w:adjustRightInd w:val="0"/>
        <w:jc w:val="both"/>
      </w:pPr>
      <w:r w:rsidRPr="004A0900">
        <w:t>starea de sănătate optimă, atestată prin aviz medical;</w:t>
      </w:r>
    </w:p>
    <w:p w:rsidR="00EA1266" w:rsidRPr="004A0900" w:rsidRDefault="00EA1266" w:rsidP="00A21782">
      <w:pPr>
        <w:widowControl w:val="0"/>
        <w:numPr>
          <w:ilvl w:val="0"/>
          <w:numId w:val="6"/>
        </w:numPr>
        <w:autoSpaceDE w:val="0"/>
        <w:autoSpaceDN w:val="0"/>
        <w:adjustRightInd w:val="0"/>
        <w:jc w:val="both"/>
      </w:pPr>
      <w:r w:rsidRPr="004A0900">
        <w:t>permis de conducere categoria B;</w:t>
      </w:r>
    </w:p>
    <w:p w:rsidR="00EA1266" w:rsidRPr="004A0900" w:rsidRDefault="00EA1266" w:rsidP="00A21782">
      <w:pPr>
        <w:widowControl w:val="0"/>
        <w:numPr>
          <w:ilvl w:val="0"/>
          <w:numId w:val="6"/>
        </w:numPr>
        <w:autoSpaceDE w:val="0"/>
        <w:autoSpaceDN w:val="0"/>
        <w:adjustRightInd w:val="0"/>
        <w:jc w:val="both"/>
      </w:pPr>
      <w:r w:rsidRPr="004A0900">
        <w:t>Aviz psihologic cu menţiunea APT PSIHOLOGIC pentru CONDUCĂTOR AUTO eliberat numai de către Structura de psihologie din cadrul Poliţiei Locale Sector 1 ce funcţionează pe baza avizului de funcţionare nr. 13/10.12.2011 eliberat de către Colegiul Psihologilor din România.</w:t>
      </w:r>
    </w:p>
    <w:p w:rsidR="00EA1266" w:rsidRPr="004A0900" w:rsidRDefault="00EA1266" w:rsidP="001D11C7">
      <w:pPr>
        <w:widowControl w:val="0"/>
        <w:autoSpaceDE w:val="0"/>
        <w:autoSpaceDN w:val="0"/>
        <w:adjustRightInd w:val="0"/>
        <w:ind w:left="900"/>
        <w:jc w:val="both"/>
      </w:pPr>
    </w:p>
    <w:p w:rsidR="00EA1266" w:rsidRPr="004A0900" w:rsidRDefault="00EA1266" w:rsidP="00A21782">
      <w:pPr>
        <w:widowControl w:val="0"/>
        <w:numPr>
          <w:ilvl w:val="0"/>
          <w:numId w:val="36"/>
        </w:numPr>
        <w:autoSpaceDE w:val="0"/>
        <w:autoSpaceDN w:val="0"/>
        <w:adjustRightInd w:val="0"/>
        <w:jc w:val="both"/>
      </w:pPr>
      <w:r w:rsidRPr="004A0900">
        <w:t>Selectarea personalului cu statut de funcţionar public şi funcţii de conducere se realizează în conformitate prevederile Legii nr. 188/1999, privind Statutul funcţionarilor publici.</w:t>
      </w:r>
    </w:p>
    <w:p w:rsidR="00EA1266"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pPr>
    </w:p>
    <w:p w:rsidR="00EA1266" w:rsidRPr="004A0900" w:rsidRDefault="00EA1266" w:rsidP="00A21782">
      <w:pPr>
        <w:widowControl w:val="0"/>
        <w:numPr>
          <w:ilvl w:val="0"/>
          <w:numId w:val="36"/>
        </w:numPr>
        <w:autoSpaceDE w:val="0"/>
        <w:autoSpaceDN w:val="0"/>
        <w:adjustRightInd w:val="0"/>
        <w:jc w:val="both"/>
      </w:pPr>
      <w:r w:rsidRPr="004A0900">
        <w:t>Poliţiştii locali cu funcţii de execuţie sunt obligaţi, în conformitate cu dispoziţiile Legii nr. 155/2010 şi a H.G. nr. 1332/2010 să urmeze cursuri de formare cu durata de trei luni, organizate în cadrul Ministerului Afacerilor Interne.</w:t>
      </w:r>
    </w:p>
    <w:p w:rsidR="00EA1266" w:rsidRPr="004A0900" w:rsidRDefault="00EA1266" w:rsidP="001D11C7">
      <w:pPr>
        <w:widowControl w:val="0"/>
        <w:autoSpaceDE w:val="0"/>
        <w:autoSpaceDN w:val="0"/>
        <w:adjustRightInd w:val="0"/>
      </w:pPr>
      <w:bookmarkStart w:id="64" w:name="tree_565"/>
      <w:bookmarkEnd w:id="64"/>
    </w:p>
    <w:p w:rsidR="00EA1266" w:rsidRPr="004A0900" w:rsidRDefault="00EA1266" w:rsidP="00A21782">
      <w:pPr>
        <w:widowControl w:val="0"/>
        <w:numPr>
          <w:ilvl w:val="0"/>
          <w:numId w:val="36"/>
        </w:numPr>
        <w:autoSpaceDE w:val="0"/>
        <w:autoSpaceDN w:val="0"/>
        <w:adjustRightInd w:val="0"/>
        <w:jc w:val="both"/>
      </w:pPr>
      <w:r w:rsidRPr="004A0900">
        <w:t>La evaluarea performanţelor profesionale individuale anuale ale poliţiştilor locali se va ţine cont de şedinţele de tragere, probele fizice şi de pregătirea profesională. Nepromovarea probelor atrage diminuarea calificativului evaluării anuale.</w:t>
      </w:r>
    </w:p>
    <w:p w:rsidR="00EA1266" w:rsidRPr="004A0900" w:rsidRDefault="00EA1266" w:rsidP="001D11C7">
      <w:pPr>
        <w:widowControl w:val="0"/>
        <w:autoSpaceDE w:val="0"/>
        <w:autoSpaceDN w:val="0"/>
        <w:adjustRightInd w:val="0"/>
        <w:jc w:val="both"/>
      </w:pPr>
    </w:p>
    <w:p w:rsidR="00EA1266" w:rsidRPr="004A0900" w:rsidRDefault="00EA1266" w:rsidP="00A21782">
      <w:pPr>
        <w:widowControl w:val="0"/>
        <w:numPr>
          <w:ilvl w:val="0"/>
          <w:numId w:val="36"/>
        </w:numPr>
        <w:autoSpaceDE w:val="0"/>
        <w:autoSpaceDN w:val="0"/>
        <w:adjustRightInd w:val="0"/>
        <w:jc w:val="both"/>
      </w:pPr>
      <w:r w:rsidRPr="004A0900">
        <w:t>Ocuparea unor funcţii de conducere de către personalul Poliţiei Locale cu statut de funcţionar public se realizează conform prevederilor Legii nr. 188/1999, privind Statutul funcţionarilor publici, republicată, cu modificările şi completările ulterioare:</w:t>
      </w:r>
    </w:p>
    <w:p w:rsidR="00EA1266" w:rsidRPr="004A0900" w:rsidRDefault="00EA1266" w:rsidP="001D11C7">
      <w:pPr>
        <w:widowControl w:val="0"/>
        <w:autoSpaceDE w:val="0"/>
        <w:autoSpaceDN w:val="0"/>
        <w:adjustRightInd w:val="0"/>
        <w:ind w:left="1080"/>
        <w:jc w:val="both"/>
      </w:pPr>
    </w:p>
    <w:p w:rsidR="00EA1266" w:rsidRPr="004A0900" w:rsidRDefault="00EA1266" w:rsidP="001D11C7">
      <w:pPr>
        <w:widowControl w:val="0"/>
        <w:autoSpaceDE w:val="0"/>
        <w:autoSpaceDN w:val="0"/>
        <w:adjustRightInd w:val="0"/>
        <w:ind w:left="108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48</w:t>
      </w:r>
    </w:p>
    <w:p w:rsidR="00EA1266" w:rsidRPr="004A0900" w:rsidRDefault="00EA1266" w:rsidP="001D11C7">
      <w:pPr>
        <w:widowControl w:val="0"/>
        <w:autoSpaceDE w:val="0"/>
        <w:autoSpaceDN w:val="0"/>
        <w:adjustRightInd w:val="0"/>
        <w:ind w:firstLine="720"/>
        <w:jc w:val="both"/>
        <w:rPr>
          <w:b/>
          <w:bCs/>
        </w:rPr>
      </w:pPr>
      <w:r w:rsidRPr="004A0900">
        <w:rPr>
          <w:b/>
          <w:bCs/>
        </w:rPr>
        <w:t>Criteriile de plată</w:t>
      </w:r>
      <w:r w:rsidRPr="004A0900">
        <w:t xml:space="preserve"> </w:t>
      </w:r>
      <w:r w:rsidRPr="004A0900">
        <w:rPr>
          <w:b/>
          <w:bCs/>
        </w:rPr>
        <w:t>a despăgubirilor reprezentând cheltuielile de şcolarizare.</w:t>
      </w:r>
    </w:p>
    <w:p w:rsidR="00EA1266" w:rsidRPr="004A0900" w:rsidRDefault="00EA1266" w:rsidP="001D11C7">
      <w:pPr>
        <w:widowControl w:val="0"/>
        <w:autoSpaceDE w:val="0"/>
        <w:autoSpaceDN w:val="0"/>
        <w:adjustRightInd w:val="0"/>
        <w:jc w:val="both"/>
      </w:pPr>
    </w:p>
    <w:p w:rsidR="00EA1266" w:rsidRPr="004A0900" w:rsidRDefault="00EA1266" w:rsidP="000B5FB9">
      <w:pPr>
        <w:widowControl w:val="0"/>
        <w:autoSpaceDE w:val="0"/>
        <w:autoSpaceDN w:val="0"/>
        <w:adjustRightInd w:val="0"/>
        <w:ind w:firstLine="720"/>
        <w:jc w:val="both"/>
      </w:pPr>
      <w:r w:rsidRPr="004A0900">
        <w:t xml:space="preserve">Aceste despăgubiri se aplică în cazul </w:t>
      </w:r>
      <w:bookmarkStart w:id="65" w:name="tree#318"/>
      <w:bookmarkEnd w:id="65"/>
      <w:r w:rsidRPr="004A0900">
        <w:t>încetarii raporturilor de serviciu ale poliţistului local din motive imputabile acestuia, în termen de 5 ani de la absolvirea programului de formare iniţială, proporţional cu perioada rămasă.</w:t>
      </w:r>
    </w:p>
    <w:p w:rsidR="00EA1266" w:rsidRPr="004A0900" w:rsidRDefault="00EA1266" w:rsidP="000B5FB9">
      <w:pPr>
        <w:widowControl w:val="0"/>
        <w:autoSpaceDE w:val="0"/>
        <w:autoSpaceDN w:val="0"/>
        <w:adjustRightInd w:val="0"/>
        <w:ind w:firstLine="720"/>
        <w:jc w:val="both"/>
      </w:pPr>
      <w:r w:rsidRPr="004A0900">
        <w:t>În situaţia în care suma rămasă de plată depăşeşte cuantumul drepturilor salariale se va proceda la executarea silită a angajatului în baza titlului executoriu stipulat prin angajamentul de serviciu semnat la angajare.</w:t>
      </w:r>
    </w:p>
    <w:p w:rsidR="00EA1266" w:rsidRPr="004A0900" w:rsidRDefault="00EA1266" w:rsidP="000B5FB9">
      <w:pPr>
        <w:widowControl w:val="0"/>
        <w:autoSpaceDE w:val="0"/>
        <w:autoSpaceDN w:val="0"/>
        <w:adjustRightInd w:val="0"/>
        <w:spacing w:before="105" w:after="105"/>
        <w:ind w:firstLine="720"/>
        <w:jc w:val="both"/>
      </w:pPr>
      <w:r w:rsidRPr="004A0900">
        <w:t>Descrierea uniformei de serviciu, a legitimaţiei de serviciu şi a însemnelor distinctive de ierarhizare ale poliţiştilor locali şi ale personalului contractual cu atribuţii în domeniul pazei bunurilor şi a obiectivelor de interes local este prezentată în Anexa nr. 2 a H.G. nr. 1332/2010 privind organizarea şi funcţionarea poliţiei locale.</w:t>
      </w:r>
    </w:p>
    <w:p w:rsidR="00EA1266" w:rsidRPr="004A0900" w:rsidRDefault="00EA1266" w:rsidP="00D6603B">
      <w:pPr>
        <w:widowControl w:val="0"/>
        <w:autoSpaceDE w:val="0"/>
        <w:autoSpaceDN w:val="0"/>
        <w:adjustRightInd w:val="0"/>
        <w:rPr>
          <w:b/>
          <w:bCs/>
        </w:rPr>
      </w:pPr>
    </w:p>
    <w:p w:rsidR="00EA1266" w:rsidRPr="004A0900" w:rsidRDefault="00EA1266" w:rsidP="001D11C7">
      <w:pPr>
        <w:widowControl w:val="0"/>
        <w:autoSpaceDE w:val="0"/>
        <w:autoSpaceDN w:val="0"/>
        <w:adjustRightInd w:val="0"/>
        <w:jc w:val="center"/>
        <w:rPr>
          <w:b/>
          <w:bCs/>
        </w:rPr>
      </w:pPr>
      <w:r w:rsidRPr="004A0900">
        <w:rPr>
          <w:b/>
          <w:bCs/>
        </w:rPr>
        <w:t>RELAŢIILE FUNCŢIONALE ÎNTRE STRUCTURILE ŞI COMPARTIMENTELE INSTITUŢIEI</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49</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Structurile şi compartimentele aparatului propriu al Poliţiei Locale a Sectorului 1, sunt obligate să coopereze atât în legătură cu organizarea şi desfăşurarea de acţiuni şi controale comune, pe specificul obiectului de activitate, cât şi pentru întocmirea de documente al căror obiect, implică coroborarea de compentenţe, în conformitate cu prevederile actelor normative în vigoare.</w:t>
      </w:r>
    </w:p>
    <w:p w:rsidR="00EA1266" w:rsidRPr="004A0900" w:rsidRDefault="00EA1266" w:rsidP="001D11C7">
      <w:pPr>
        <w:widowControl w:val="0"/>
        <w:autoSpaceDE w:val="0"/>
        <w:autoSpaceDN w:val="0"/>
        <w:adjustRightInd w:val="0"/>
        <w:ind w:firstLine="720"/>
        <w:jc w:val="both"/>
      </w:pPr>
      <w:r w:rsidRPr="004A0900">
        <w:t>Relaţiile funcţionale între structurile componente ale instituţiei, se realizează prin intermediul şi cu aprobarea pentru fiecare caz în parte, a conducerii Direcţiei Generale şi celor două Direcţii.</w:t>
      </w:r>
    </w:p>
    <w:p w:rsidR="00EA1266" w:rsidRPr="004A0900" w:rsidRDefault="00EA1266" w:rsidP="008A2741">
      <w:pPr>
        <w:widowControl w:val="0"/>
        <w:autoSpaceDE w:val="0"/>
        <w:autoSpaceDN w:val="0"/>
        <w:adjustRightInd w:val="0"/>
        <w:jc w:val="both"/>
      </w:pPr>
    </w:p>
    <w:p w:rsidR="00EA1266" w:rsidRPr="004A0900" w:rsidRDefault="00EA1266" w:rsidP="001D11C7">
      <w:pPr>
        <w:widowControl w:val="0"/>
        <w:autoSpaceDE w:val="0"/>
        <w:autoSpaceDN w:val="0"/>
        <w:adjustRightInd w:val="0"/>
        <w:jc w:val="center"/>
        <w:rPr>
          <w:b/>
          <w:bCs/>
        </w:rPr>
      </w:pPr>
      <w:r w:rsidRPr="004A0900">
        <w:rPr>
          <w:b/>
          <w:bCs/>
        </w:rPr>
        <w:t>Capitolul V</w:t>
      </w:r>
    </w:p>
    <w:p w:rsidR="00EA1266" w:rsidRPr="004A0900" w:rsidRDefault="00EA1266" w:rsidP="001D11C7">
      <w:pPr>
        <w:widowControl w:val="0"/>
        <w:autoSpaceDE w:val="0"/>
        <w:autoSpaceDN w:val="0"/>
        <w:adjustRightInd w:val="0"/>
        <w:jc w:val="center"/>
        <w:rPr>
          <w:b/>
          <w:bCs/>
        </w:rPr>
      </w:pPr>
    </w:p>
    <w:p w:rsidR="00EA1266" w:rsidRPr="004A0900" w:rsidRDefault="00EA1266" w:rsidP="001D11C7">
      <w:pPr>
        <w:widowControl w:val="0"/>
        <w:autoSpaceDE w:val="0"/>
        <w:autoSpaceDN w:val="0"/>
        <w:adjustRightInd w:val="0"/>
        <w:jc w:val="center"/>
        <w:rPr>
          <w:b/>
          <w:bCs/>
        </w:rPr>
      </w:pPr>
      <w:r w:rsidRPr="004A0900">
        <w:rPr>
          <w:b/>
          <w:bCs/>
        </w:rPr>
        <w:t>ATRIBUŢIILE COMUNE STRUCTURILOR ŞI COMPARTIMENTELOR</w:t>
      </w:r>
    </w:p>
    <w:p w:rsidR="00EA1266" w:rsidRPr="004A0900" w:rsidRDefault="00EA1266" w:rsidP="001D11C7">
      <w:pPr>
        <w:widowControl w:val="0"/>
        <w:autoSpaceDE w:val="0"/>
        <w:autoSpaceDN w:val="0"/>
        <w:adjustRightInd w:val="0"/>
        <w:jc w:val="center"/>
        <w:rPr>
          <w:b/>
          <w:bCs/>
        </w:rPr>
      </w:pPr>
      <w:r w:rsidRPr="004A0900">
        <w:rPr>
          <w:b/>
          <w:bCs/>
        </w:rPr>
        <w:t>DISPOZIŢII FINALE</w:t>
      </w:r>
    </w:p>
    <w:p w:rsidR="00EA1266" w:rsidRPr="004A0900" w:rsidRDefault="00EA1266" w:rsidP="00D6603B">
      <w:pPr>
        <w:widowControl w:val="0"/>
        <w:autoSpaceDE w:val="0"/>
        <w:autoSpaceDN w:val="0"/>
        <w:adjustRightInd w:val="0"/>
        <w:rPr>
          <w:b/>
          <w:bCs/>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50</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Toate structurile şi compartimentele vor studia, analiza şi propune măsuri pentru raţionalizarea permanentă a lucrărilor, simplificarea evidenţei, sporirea vitezei de circulaţie a documentelor, urmărind fundamentarea legală a lucrărilor.</w:t>
      </w:r>
    </w:p>
    <w:p w:rsidR="00EA1266" w:rsidRPr="004A0900" w:rsidRDefault="00EA1266" w:rsidP="001D11C7">
      <w:pPr>
        <w:widowControl w:val="0"/>
        <w:autoSpaceDE w:val="0"/>
        <w:autoSpaceDN w:val="0"/>
        <w:adjustRightInd w:val="0"/>
        <w:ind w:firstLine="720"/>
        <w:jc w:val="both"/>
      </w:pPr>
      <w:r w:rsidRPr="004A0900">
        <w:t>În acest sens personalul cu funcţia de Director Executiv şi Şef Serviciu/Birou:</w:t>
      </w:r>
    </w:p>
    <w:p w:rsidR="00EA1266" w:rsidRPr="004A0900" w:rsidRDefault="00EA1266" w:rsidP="00A21782">
      <w:pPr>
        <w:widowControl w:val="0"/>
        <w:numPr>
          <w:ilvl w:val="0"/>
          <w:numId w:val="22"/>
        </w:numPr>
        <w:autoSpaceDE w:val="0"/>
        <w:autoSpaceDN w:val="0"/>
        <w:adjustRightInd w:val="0"/>
        <w:jc w:val="both"/>
      </w:pPr>
      <w:r w:rsidRPr="004A0900">
        <w:t>organizează evidenţa indicatorilor din domeniile de activitate ale compartimentelor şi întocmesc rapoarte statistice pe care le transmit în termen legal;</w:t>
      </w:r>
    </w:p>
    <w:p w:rsidR="00EA1266" w:rsidRPr="004A0900" w:rsidRDefault="00EA1266" w:rsidP="00A21782">
      <w:pPr>
        <w:widowControl w:val="0"/>
        <w:numPr>
          <w:ilvl w:val="0"/>
          <w:numId w:val="22"/>
        </w:numPr>
        <w:autoSpaceDE w:val="0"/>
        <w:autoSpaceDN w:val="0"/>
        <w:adjustRightInd w:val="0"/>
        <w:jc w:val="both"/>
      </w:pPr>
      <w:r w:rsidRPr="004A0900">
        <w:t>răspunde de perfecţionarea pregătirii profesionale a subordonaţilor şi asigură mijloacele necesare pentru desfăşurarea corespunzătoare a activităţii;</w:t>
      </w:r>
    </w:p>
    <w:p w:rsidR="00EA1266" w:rsidRPr="004A0900" w:rsidRDefault="00EA1266" w:rsidP="00A21782">
      <w:pPr>
        <w:widowControl w:val="0"/>
        <w:numPr>
          <w:ilvl w:val="0"/>
          <w:numId w:val="22"/>
        </w:numPr>
        <w:autoSpaceDE w:val="0"/>
        <w:autoSpaceDN w:val="0"/>
        <w:adjustRightInd w:val="0"/>
        <w:jc w:val="both"/>
      </w:pPr>
      <w:r w:rsidRPr="004A0900">
        <w:t>asigură securitatea materialelor cu conţinut de serviciu şi răspund de scurgerea informaţiilor şi a documentelor din compartimentele respective.</w:t>
      </w:r>
    </w:p>
    <w:p w:rsidR="00EA1266" w:rsidRPr="004A0900" w:rsidRDefault="00EA1266" w:rsidP="001D11C7">
      <w:pPr>
        <w:widowControl w:val="0"/>
        <w:autoSpaceDE w:val="0"/>
        <w:autoSpaceDN w:val="0"/>
        <w:adjustRightInd w:val="0"/>
        <w:ind w:left="180" w:firstLine="540"/>
        <w:jc w:val="both"/>
      </w:pPr>
      <w:r w:rsidRPr="004A0900">
        <w:t>Toţi salariaţii au obligaţia de a manifesta o preocupare permanentă pentru păstrarea patrimoniului instituţiei şi a dotărilor, luând măsuri de reducere la minimum a cheltuielilor materiale.</w:t>
      </w:r>
    </w:p>
    <w:p w:rsidR="00EA1266" w:rsidRPr="004A0900" w:rsidRDefault="00EA1266" w:rsidP="001D11C7">
      <w:pPr>
        <w:widowControl w:val="0"/>
        <w:autoSpaceDE w:val="0"/>
        <w:autoSpaceDN w:val="0"/>
        <w:adjustRightInd w:val="0"/>
        <w:ind w:left="180" w:firstLine="540"/>
        <w:jc w:val="both"/>
      </w:pPr>
      <w:r w:rsidRPr="004A0900">
        <w:t>Toţi salariaţii au obligaţia de a îndeplini şi alte atribuţii din domeniul de activitate a compartimentelor din care fac parte, care decurg din actele normative, nou apărute, precum şi sarcinile de serviciu dispuse de conducerea instituţiei, menite să concure la realizarea integrală a atribuţiilor instituţiei, la îmbunătăţirea activităţii acesteia, atât în timpul programului de lucru, cât şi în afara acestuia.</w:t>
      </w:r>
    </w:p>
    <w:p w:rsidR="00EA1266" w:rsidRPr="004A0900" w:rsidRDefault="00EA1266" w:rsidP="001D11C7">
      <w:pPr>
        <w:widowControl w:val="0"/>
        <w:autoSpaceDE w:val="0"/>
        <w:autoSpaceDN w:val="0"/>
        <w:adjustRightInd w:val="0"/>
        <w:ind w:left="180" w:firstLine="540"/>
        <w:jc w:val="both"/>
      </w:pPr>
      <w:r w:rsidRPr="004A0900">
        <w:t>În temeiul Legii nr. 571/2004, privind protecţia personalului din autorităţile publice, instituţiile publice şi din alte unităţi, toţi salariaţii au dreptul la protecţia avertizării în interes public.</w:t>
      </w:r>
    </w:p>
    <w:p w:rsidR="00EA1266" w:rsidRPr="004A0900" w:rsidRDefault="00EA1266" w:rsidP="001D11C7">
      <w:pPr>
        <w:widowControl w:val="0"/>
        <w:autoSpaceDE w:val="0"/>
        <w:autoSpaceDN w:val="0"/>
        <w:adjustRightInd w:val="0"/>
        <w:ind w:left="180" w:firstLine="54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51</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Neîndeplinirea integrală şi în termenul legal a sarcinilor de serviciu se sancţionează conform legislaţiei muncii şi salarizării şi a celorlalte norme legale specifice.</w:t>
      </w:r>
    </w:p>
    <w:p w:rsidR="00EA1266" w:rsidRPr="004A0900" w:rsidRDefault="00EA1266" w:rsidP="004A0900">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52</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Toate structurile şi compartimentele aparatului propriu al Poliţiei Locale a Sectorului 1 prezintă anual şi ori de câte ori este necesar rapoarte de activitate.</w:t>
      </w:r>
    </w:p>
    <w:p w:rsidR="00EA1266" w:rsidRDefault="00EA1266" w:rsidP="001D11C7">
      <w:pPr>
        <w:widowControl w:val="0"/>
        <w:autoSpaceDE w:val="0"/>
        <w:autoSpaceDN w:val="0"/>
        <w:adjustRightInd w:val="0"/>
        <w:ind w:firstLine="720"/>
        <w:jc w:val="both"/>
      </w:pPr>
    </w:p>
    <w:p w:rsidR="00EA1266" w:rsidRPr="004A0900" w:rsidRDefault="00EA1266" w:rsidP="001D11C7">
      <w:pPr>
        <w:widowControl w:val="0"/>
        <w:autoSpaceDE w:val="0"/>
        <w:autoSpaceDN w:val="0"/>
        <w:adjustRightInd w:val="0"/>
        <w:ind w:firstLine="72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53</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Toate structurile aparatului propriu al instituţiei vor colabora în mod direct cu Comisiile de specialitate ale Consiliului Local al Sectorului 1 pentru luarea deciziilor majore în domeniul lor de activitate.</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54</w:t>
      </w:r>
    </w:p>
    <w:p w:rsidR="00EA1266" w:rsidRPr="004A0900" w:rsidRDefault="00EA1266" w:rsidP="001D11C7">
      <w:pPr>
        <w:widowControl w:val="0"/>
        <w:autoSpaceDE w:val="0"/>
        <w:autoSpaceDN w:val="0"/>
        <w:adjustRightInd w:val="0"/>
        <w:jc w:val="center"/>
        <w:rPr>
          <w:b/>
          <w:bCs/>
          <w:u w:val="single"/>
        </w:rPr>
      </w:pPr>
      <w:r w:rsidRPr="004A0900">
        <w:rPr>
          <w:b/>
          <w:bCs/>
          <w:u w:val="single"/>
        </w:rPr>
        <w:t>Asigurarea altor drepturi în afara celor de natură salarială</w:t>
      </w:r>
    </w:p>
    <w:p w:rsidR="00EA1266" w:rsidRPr="004A0900" w:rsidRDefault="00EA1266" w:rsidP="001D11C7">
      <w:pPr>
        <w:widowControl w:val="0"/>
        <w:autoSpaceDE w:val="0"/>
        <w:autoSpaceDN w:val="0"/>
        <w:adjustRightInd w:val="0"/>
        <w:jc w:val="center"/>
        <w:rPr>
          <w:b/>
          <w:bCs/>
          <w:u w:val="single"/>
        </w:rPr>
      </w:pPr>
      <w:r w:rsidRPr="004A0900">
        <w:rPr>
          <w:b/>
          <w:bCs/>
          <w:u w:val="single"/>
        </w:rPr>
        <w:t>Pentru poliţiştii locali</w:t>
      </w:r>
    </w:p>
    <w:p w:rsidR="00EA1266" w:rsidRPr="004A0900" w:rsidRDefault="00EA1266" w:rsidP="001D11C7">
      <w:pPr>
        <w:widowControl w:val="0"/>
        <w:autoSpaceDE w:val="0"/>
        <w:autoSpaceDN w:val="0"/>
        <w:adjustRightInd w:val="0"/>
        <w:jc w:val="center"/>
      </w:pPr>
    </w:p>
    <w:p w:rsidR="00EA1266" w:rsidRPr="004A0900" w:rsidRDefault="00EA1266" w:rsidP="001D11C7">
      <w:pPr>
        <w:widowControl w:val="0"/>
        <w:autoSpaceDE w:val="0"/>
        <w:autoSpaceDN w:val="0"/>
        <w:adjustRightInd w:val="0"/>
        <w:ind w:firstLine="540"/>
        <w:jc w:val="both"/>
      </w:pPr>
      <w:bookmarkStart w:id="66" w:name="tree_256"/>
      <w:bookmarkEnd w:id="66"/>
      <w:r w:rsidRPr="004A0900">
        <w:t>În afara drepturilor salariale, poliţistul local mai are dreptul şi la:</w:t>
      </w:r>
    </w:p>
    <w:p w:rsidR="00EA1266" w:rsidRPr="004A0900" w:rsidRDefault="00EA1266" w:rsidP="00A21782">
      <w:pPr>
        <w:widowControl w:val="0"/>
        <w:numPr>
          <w:ilvl w:val="0"/>
          <w:numId w:val="32"/>
        </w:numPr>
        <w:autoSpaceDE w:val="0"/>
        <w:autoSpaceDN w:val="0"/>
        <w:adjustRightInd w:val="0"/>
        <w:jc w:val="both"/>
      </w:pPr>
      <w:bookmarkStart w:id="67" w:name="tree_257"/>
      <w:bookmarkEnd w:id="67"/>
      <w:r w:rsidRPr="004A0900">
        <w:t xml:space="preserve">decontarea cheltuielilor de transport în cazul deplasării în interesul serviciului; </w:t>
      </w:r>
    </w:p>
    <w:p w:rsidR="00EA1266" w:rsidRPr="004A0900" w:rsidRDefault="00EA1266" w:rsidP="00A21782">
      <w:pPr>
        <w:widowControl w:val="0"/>
        <w:numPr>
          <w:ilvl w:val="0"/>
          <w:numId w:val="32"/>
        </w:numPr>
        <w:autoSpaceDE w:val="0"/>
        <w:autoSpaceDN w:val="0"/>
        <w:adjustRightInd w:val="0"/>
        <w:jc w:val="both"/>
      </w:pPr>
      <w:bookmarkStart w:id="68" w:name="tree_258"/>
      <w:bookmarkEnd w:id="68"/>
      <w:r w:rsidRPr="004A0900">
        <w:t xml:space="preserve">încadrarea activităţii în condiţii deosebite, speciale sau alte condiţii de muncă, potrivit legii; </w:t>
      </w:r>
    </w:p>
    <w:p w:rsidR="00EA1266" w:rsidRPr="004A0900" w:rsidRDefault="00EA1266" w:rsidP="00A21782">
      <w:pPr>
        <w:widowControl w:val="0"/>
        <w:numPr>
          <w:ilvl w:val="0"/>
          <w:numId w:val="32"/>
        </w:numPr>
        <w:autoSpaceDE w:val="0"/>
        <w:autoSpaceDN w:val="0"/>
        <w:adjustRightInd w:val="0"/>
        <w:jc w:val="both"/>
      </w:pPr>
      <w:bookmarkStart w:id="69" w:name="tree_260"/>
      <w:bookmarkEnd w:id="69"/>
      <w:r w:rsidRPr="004A0900">
        <w:t xml:space="preserve">asigurarea despăgubirilor de viaţă, de sănătate şi de bunuri în condiţiile stabilite prin Regulamentul-cadru de organizare şi funcţionare a poliţiei locale şi în limita bugetului aprobat de consiliul local/Consiliul General al Municipiului Bucureşti. </w:t>
      </w:r>
    </w:p>
    <w:p w:rsidR="00EA1266" w:rsidRPr="004A0900" w:rsidRDefault="00EA1266" w:rsidP="00A21782">
      <w:pPr>
        <w:widowControl w:val="0"/>
        <w:numPr>
          <w:ilvl w:val="0"/>
          <w:numId w:val="32"/>
        </w:numPr>
        <w:autoSpaceDE w:val="0"/>
        <w:autoSpaceDN w:val="0"/>
        <w:adjustRightInd w:val="0"/>
        <w:jc w:val="both"/>
      </w:pPr>
      <w:r w:rsidRPr="004A0900">
        <w:t>acordarea drepturilor menţionate, se face în conformitate cu prevederile art. 35 din Regulamentul – cadru de organizare şi funcţionare al Poliţiei Locale aprobat prin H.G. nr. 1332/2010 şi art. 65 – 70 din Legea nr. 155/2010.</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55</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ind w:firstLine="720"/>
        <w:jc w:val="both"/>
      </w:pPr>
      <w:r w:rsidRPr="004A0900">
        <w:t>Modalitatea de acordare a asistenţei juridice şi cuantumul acesteia pentru poliţistul local pentru fapte săvârşite de acesta în exercitarea, potrivit legii, a atribuţiilor de serviciu, se va realiza astfel:</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rPr>
      </w:pPr>
      <w:r w:rsidRPr="004A0900">
        <w:rPr>
          <w:b/>
          <w:bCs/>
        </w:rPr>
        <w:t>Punctul I</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pPr>
      <w:r w:rsidRPr="004A0900">
        <w:rPr>
          <w:b/>
          <w:bCs/>
        </w:rPr>
        <w:t>1.</w:t>
      </w:r>
      <w:r w:rsidRPr="004A0900">
        <w:t xml:space="preserve"> Beneficiază de asistenţă juridică gratuită conform art. 35 din Legea nr. 155/2010, Legea poliţiei locale, persoanele care îndeplinesc, în mod cumulativ, următoarele condiţii:</w:t>
      </w:r>
    </w:p>
    <w:p w:rsidR="00EA1266" w:rsidRPr="004A0900" w:rsidRDefault="00EA1266" w:rsidP="00A21782">
      <w:pPr>
        <w:widowControl w:val="0"/>
        <w:numPr>
          <w:ilvl w:val="0"/>
          <w:numId w:val="44"/>
        </w:numPr>
        <w:autoSpaceDE w:val="0"/>
        <w:autoSpaceDN w:val="0"/>
        <w:adjustRightInd w:val="0"/>
        <w:jc w:val="both"/>
      </w:pPr>
      <w:r w:rsidRPr="004A0900">
        <w:t>ocupă o funcţie de poliţist local sau a ocupat o astfel de funcţie la momentul săvârşirii faptei reclamate;</w:t>
      </w:r>
    </w:p>
    <w:p w:rsidR="00EA1266" w:rsidRPr="004A0900" w:rsidRDefault="00EA1266" w:rsidP="00A21782">
      <w:pPr>
        <w:widowControl w:val="0"/>
        <w:numPr>
          <w:ilvl w:val="0"/>
          <w:numId w:val="44"/>
        </w:numPr>
        <w:autoSpaceDE w:val="0"/>
        <w:autoSpaceDN w:val="0"/>
        <w:adjustRightInd w:val="0"/>
        <w:jc w:val="both"/>
      </w:pPr>
      <w:r w:rsidRPr="004A0900">
        <w:t>se află în cursul unei proceduri judiciare civile, administrative sau penale având ca obiect acte ori fapte săvârşite în legătură cu exercitarea atribuţiilor legale de poliţist legal.</w:t>
      </w:r>
    </w:p>
    <w:p w:rsidR="00EA1266" w:rsidRPr="004A0900" w:rsidRDefault="00EA1266" w:rsidP="001D11C7">
      <w:pPr>
        <w:widowControl w:val="0"/>
        <w:autoSpaceDE w:val="0"/>
        <w:autoSpaceDN w:val="0"/>
        <w:adjustRightInd w:val="0"/>
        <w:jc w:val="both"/>
      </w:pPr>
      <w:r w:rsidRPr="004A0900">
        <w:rPr>
          <w:b/>
          <w:bCs/>
        </w:rPr>
        <w:t>2.</w:t>
      </w:r>
      <w:r w:rsidRPr="004A0900">
        <w:t xml:space="preserve"> Beneficiază de asistenţă juridică gratuită şi persoanele împotriva cărora s-au demarat proceduri judiciare având ca obiect acte ori fapte săvârşite în legătură cu îndeplinirea unor sarcini de serviciu suplimentare, dispuse legal de şefii ierarhici.</w:t>
      </w:r>
    </w:p>
    <w:p w:rsidR="00EA1266" w:rsidRPr="004A0900" w:rsidRDefault="00EA1266" w:rsidP="001D11C7">
      <w:pPr>
        <w:widowControl w:val="0"/>
        <w:autoSpaceDE w:val="0"/>
        <w:autoSpaceDN w:val="0"/>
        <w:adjustRightInd w:val="0"/>
        <w:jc w:val="both"/>
      </w:pPr>
      <w:r w:rsidRPr="004A0900">
        <w:rPr>
          <w:b/>
          <w:bCs/>
        </w:rPr>
        <w:t>3.</w:t>
      </w:r>
      <w:r w:rsidRPr="004A0900">
        <w:t xml:space="preserve"> Nu beneficiază de asistenţă juridică gratuită persoanele care, deşi îndeplinesc, în mod cumulativ, condiţiile prevăzute la alin. (1), aveau suspendat raportul de muncă sau de serviciu, după caz, la momentul săvârşirii actelor ori faptelor în legătură cu care s-au demarat procedurile judiciare.</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rPr>
      </w:pPr>
      <w:r w:rsidRPr="004A0900">
        <w:rPr>
          <w:b/>
          <w:bCs/>
        </w:rPr>
        <w:t>Punctul II</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pPr>
      <w:r w:rsidRPr="004A0900">
        <w:rPr>
          <w:b/>
          <w:bCs/>
        </w:rPr>
        <w:t>1.</w:t>
      </w:r>
      <w:r w:rsidRPr="004A0900">
        <w:t xml:space="preserve"> Pentru acordarea asistenţei juridice prevăzute la punctul I, Poliţia Locală Sector 1 poate încheia contracte de asistenţă juridică cu cabinete de avocatură/societăţi de avocatură.</w:t>
      </w:r>
    </w:p>
    <w:p w:rsidR="00EA1266" w:rsidRPr="004A0900" w:rsidRDefault="00EA1266" w:rsidP="001D11C7">
      <w:pPr>
        <w:widowControl w:val="0"/>
        <w:autoSpaceDE w:val="0"/>
        <w:autoSpaceDN w:val="0"/>
        <w:adjustRightInd w:val="0"/>
        <w:jc w:val="both"/>
      </w:pPr>
      <w:r w:rsidRPr="004A0900">
        <w:rPr>
          <w:b/>
          <w:bCs/>
        </w:rPr>
        <w:t>2.</w:t>
      </w:r>
      <w:r w:rsidRPr="004A0900">
        <w:t xml:space="preserve"> Asistenţa juridică vizează asistarea în instanţele de toate gradele a poliţistului local, precum şi în faţa organelor de cercetare şi urmărire penală.</w:t>
      </w:r>
    </w:p>
    <w:p w:rsidR="00EA1266" w:rsidRPr="004A0900" w:rsidRDefault="00EA1266" w:rsidP="001D11C7">
      <w:pPr>
        <w:widowControl w:val="0"/>
        <w:autoSpaceDE w:val="0"/>
        <w:autoSpaceDN w:val="0"/>
        <w:adjustRightInd w:val="0"/>
        <w:jc w:val="both"/>
      </w:pPr>
      <w:r w:rsidRPr="004A0900">
        <w:rPr>
          <w:b/>
          <w:bCs/>
        </w:rPr>
        <w:t>3.</w:t>
      </w:r>
      <w:r w:rsidRPr="004A0900">
        <w:t xml:space="preserve"> Suma maximă (onorariul) pe care o poate suporta instituţia pentru fiecare poliţist local într-un dosar (incluzând toate fazele procesuale) nu poate depăşi echivalentul a 8000 lei.</w:t>
      </w:r>
    </w:p>
    <w:p w:rsidR="00EA1266" w:rsidRPr="004A0900" w:rsidRDefault="00EA1266" w:rsidP="001D11C7">
      <w:pPr>
        <w:widowControl w:val="0"/>
        <w:autoSpaceDE w:val="0"/>
        <w:autoSpaceDN w:val="0"/>
        <w:adjustRightInd w:val="0"/>
        <w:jc w:val="both"/>
      </w:pPr>
      <w:r w:rsidRPr="004A0900">
        <w:rPr>
          <w:b/>
          <w:bCs/>
        </w:rPr>
        <w:t>4.</w:t>
      </w:r>
      <w:r w:rsidRPr="004A0900">
        <w:t xml:space="preserve"> În cazul în care suma prevăzută la alin. (3) depăşeşte 8000 lei, fiecare caz în parte va fi supus aprobării Consiliului Local Sector 1.</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rPr>
      </w:pPr>
      <w:r w:rsidRPr="004A0900">
        <w:rPr>
          <w:b/>
          <w:bCs/>
        </w:rPr>
        <w:t>Punctul III</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pPr>
      <w:r w:rsidRPr="004A0900">
        <w:rPr>
          <w:b/>
          <w:bCs/>
        </w:rPr>
        <w:t>1.</w:t>
      </w:r>
      <w:r w:rsidRPr="004A0900">
        <w:t xml:space="preserve"> Pentru infracţiunile pentru care acţiunea penală se pune în mişcare la plângerea prealabilă a persoanei vătămate, asistenţa juridică poate fi acordată şi de consilierii juridici ai instituţiei.</w:t>
      </w:r>
    </w:p>
    <w:p w:rsidR="00EA1266" w:rsidRPr="004A0900" w:rsidRDefault="00EA1266" w:rsidP="001D11C7">
      <w:pPr>
        <w:widowControl w:val="0"/>
        <w:autoSpaceDE w:val="0"/>
        <w:autoSpaceDN w:val="0"/>
        <w:adjustRightInd w:val="0"/>
        <w:jc w:val="both"/>
      </w:pPr>
      <w:r w:rsidRPr="004A0900">
        <w:rPr>
          <w:b/>
          <w:bCs/>
        </w:rPr>
        <w:t>2.</w:t>
      </w:r>
      <w:r w:rsidRPr="004A0900">
        <w:t xml:space="preserve"> În raport de gravitatea şi complexitatea faptei penale în care este reclamat poliţistul local, asistenţa juridică poate fi acordată de consilierii juridici ai instituţiei şi în cauzele aflate în faza de cercetare sau urmărire penală la organele de cercetare sau urmărire penală sau la parchet, inclusiv în cazul plângerilor la instanţă, formulate împotriva soluţiilor procedurale dispuse de procuror.</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rPr>
      </w:pPr>
      <w:r w:rsidRPr="004A0900">
        <w:rPr>
          <w:b/>
          <w:bCs/>
        </w:rPr>
        <w:t>Punctul IV</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pPr>
      <w:r w:rsidRPr="004A0900">
        <w:rPr>
          <w:b/>
          <w:bCs/>
        </w:rPr>
        <w:t>1.</w:t>
      </w:r>
      <w:r w:rsidRPr="004A0900">
        <w:t xml:space="preserve"> Pentru analizarea solicitărilor de asistenţă juridică în cadrul Poliţiei Locale Sector 1, se constituie o comisie de soluţionare a cererilor pentru asistenţa juridică gratuită.</w:t>
      </w:r>
    </w:p>
    <w:p w:rsidR="00EA1266" w:rsidRPr="004A0900" w:rsidRDefault="00EA1266" w:rsidP="001D11C7">
      <w:pPr>
        <w:widowControl w:val="0"/>
        <w:autoSpaceDE w:val="0"/>
        <w:autoSpaceDN w:val="0"/>
        <w:adjustRightInd w:val="0"/>
        <w:jc w:val="both"/>
      </w:pPr>
      <w:r w:rsidRPr="004A0900">
        <w:rPr>
          <w:b/>
          <w:bCs/>
        </w:rPr>
        <w:t>2.</w:t>
      </w:r>
      <w:r w:rsidRPr="004A0900">
        <w:t xml:space="preserve"> Comisia este formată din 3 persoane. Structurile de resurse umane, economică şi juridică vor desemna câte un membru permanent şi un membru supleant. Structura de resurse umane asigură şi secretariatul comisiei. Membrii permanenţi şi supleanţi ai comisiei se stabilesc anual prin decizie a directorului general al instituţiei.</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rPr>
      </w:pPr>
      <w:r w:rsidRPr="004A0900">
        <w:rPr>
          <w:b/>
          <w:bCs/>
        </w:rPr>
        <w:t>Punctul V</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pPr>
      <w:r w:rsidRPr="004A0900">
        <w:rPr>
          <w:b/>
          <w:bCs/>
        </w:rPr>
        <w:t>1.</w:t>
      </w:r>
      <w:r w:rsidRPr="004A0900">
        <w:t xml:space="preserve"> Cererea prin care se solicită beneficiul asistenţei juridice gratuite, se depune la registratura instituţiei şi este însoţită de:</w:t>
      </w:r>
    </w:p>
    <w:p w:rsidR="00EA1266" w:rsidRPr="004A0900" w:rsidRDefault="00EA1266" w:rsidP="00A21782">
      <w:pPr>
        <w:widowControl w:val="0"/>
        <w:numPr>
          <w:ilvl w:val="0"/>
          <w:numId w:val="27"/>
        </w:numPr>
        <w:autoSpaceDE w:val="0"/>
        <w:autoSpaceDN w:val="0"/>
        <w:adjustRightInd w:val="0"/>
        <w:jc w:val="both"/>
      </w:pPr>
      <w:r w:rsidRPr="004A0900">
        <w:t>copia actului de identitate valabil şi datele de contact;</w:t>
      </w:r>
    </w:p>
    <w:p w:rsidR="00EA1266" w:rsidRPr="004A0900" w:rsidRDefault="00EA1266" w:rsidP="00A21782">
      <w:pPr>
        <w:widowControl w:val="0"/>
        <w:numPr>
          <w:ilvl w:val="0"/>
          <w:numId w:val="27"/>
        </w:numPr>
        <w:autoSpaceDE w:val="0"/>
        <w:autoSpaceDN w:val="0"/>
        <w:adjustRightInd w:val="0"/>
        <w:jc w:val="both"/>
      </w:pPr>
      <w:r w:rsidRPr="004A0900">
        <w:t>orice document care face dovada că titularul cererii are una dintre calităţile de învinuit, inculpat, pârât, chemat în garanţie, precum şi calităţile corespunzătoare acestora din căile de atac, potrivit Codului de procedură penală şi Codului de procedură civilă;</w:t>
      </w:r>
    </w:p>
    <w:p w:rsidR="00EA1266" w:rsidRPr="004A0900" w:rsidRDefault="00EA1266" w:rsidP="00A21782">
      <w:pPr>
        <w:widowControl w:val="0"/>
        <w:numPr>
          <w:ilvl w:val="0"/>
          <w:numId w:val="27"/>
        </w:numPr>
        <w:autoSpaceDE w:val="0"/>
        <w:autoSpaceDN w:val="0"/>
        <w:adjustRightInd w:val="0"/>
        <w:jc w:val="both"/>
      </w:pPr>
      <w:r w:rsidRPr="004A0900">
        <w:t>o scurtă descriere a actelor sau faptelor pentru care s-au demarat procedurile judiciare, precum şi orice acte doveditoare în susţinerea punctului său de vedere, dacă se află în posesia acestora.</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rPr>
          <w:b/>
          <w:bCs/>
        </w:rPr>
      </w:pPr>
      <w:r w:rsidRPr="004A0900">
        <w:rPr>
          <w:b/>
          <w:bCs/>
        </w:rPr>
        <w:t>Punctul VI</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pPr>
      <w:r w:rsidRPr="004A0900">
        <w:rPr>
          <w:b/>
          <w:bCs/>
        </w:rPr>
        <w:t>1.</w:t>
      </w:r>
      <w:r w:rsidRPr="004A0900">
        <w:t xml:space="preserve"> În termen de 5 zile de la înregistrarea solicitării comisia va analiza documentele transmise potrivit punctului V şi orice alte acte cerute şi primite în completare de la solicitant sau de la structura de resurse umane competentă.</w:t>
      </w:r>
    </w:p>
    <w:p w:rsidR="00EA1266" w:rsidRPr="004A0900" w:rsidRDefault="00EA1266" w:rsidP="001D11C7">
      <w:pPr>
        <w:widowControl w:val="0"/>
        <w:autoSpaceDE w:val="0"/>
        <w:autoSpaceDN w:val="0"/>
        <w:adjustRightInd w:val="0"/>
        <w:jc w:val="both"/>
      </w:pPr>
      <w:r w:rsidRPr="004A0900">
        <w:rPr>
          <w:b/>
          <w:bCs/>
        </w:rPr>
        <w:t>2.</w:t>
      </w:r>
      <w:r w:rsidRPr="004A0900">
        <w:t xml:space="preserve"> Membrii comisiei fac propuneri cu majoritate de voturi pe bază de proces verbal. Membrul comisiei care are o altă părere va redacta şi semna opinia separată, cu prezentarea considerentelor pe care aceasta se sprijină.</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rPr>
      </w:pPr>
      <w:r w:rsidRPr="004A0900">
        <w:rPr>
          <w:b/>
          <w:bCs/>
        </w:rPr>
        <w:t>Punctul VII</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pPr>
      <w:r w:rsidRPr="004A0900">
        <w:rPr>
          <w:b/>
          <w:bCs/>
        </w:rPr>
        <w:t>1.</w:t>
      </w:r>
      <w:r w:rsidRPr="004A0900">
        <w:t xml:space="preserve"> Procesul verbal al comisiei însoţit de raportul acesteia cu propuneri de admitere sau respingere a solicitării de asistenţă juridică se prezintă spre aprobare Primarului Sectorului 1, sub semnătura directorului general al instituţiei.</w:t>
      </w:r>
    </w:p>
    <w:p w:rsidR="00EA1266" w:rsidRPr="004A0900" w:rsidRDefault="00EA1266" w:rsidP="001D11C7">
      <w:pPr>
        <w:widowControl w:val="0"/>
        <w:autoSpaceDE w:val="0"/>
        <w:autoSpaceDN w:val="0"/>
        <w:adjustRightInd w:val="0"/>
        <w:jc w:val="both"/>
      </w:pPr>
      <w:r w:rsidRPr="004A0900">
        <w:rPr>
          <w:b/>
          <w:bCs/>
        </w:rPr>
        <w:t>2.</w:t>
      </w:r>
      <w:r w:rsidRPr="004A0900">
        <w:t xml:space="preserve"> În raportul prevăzut la alin. (1) se specifică şi modalitatea de acordare a asistenţei juridice, inclusiv onorariul propus a fi plătit.</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rPr>
      </w:pPr>
      <w:r w:rsidRPr="004A0900">
        <w:rPr>
          <w:b/>
          <w:bCs/>
        </w:rPr>
        <w:t>Punctul VIII</w:t>
      </w:r>
    </w:p>
    <w:p w:rsidR="00EA1266" w:rsidRPr="004A0900" w:rsidRDefault="00EA1266" w:rsidP="001D11C7">
      <w:pPr>
        <w:widowControl w:val="0"/>
        <w:autoSpaceDE w:val="0"/>
        <w:autoSpaceDN w:val="0"/>
        <w:adjustRightInd w:val="0"/>
        <w:jc w:val="both"/>
        <w:rPr>
          <w:b/>
          <w:bCs/>
        </w:rPr>
      </w:pPr>
    </w:p>
    <w:p w:rsidR="00EA1266" w:rsidRPr="004A0900" w:rsidRDefault="00EA1266" w:rsidP="001D11C7">
      <w:pPr>
        <w:widowControl w:val="0"/>
        <w:autoSpaceDE w:val="0"/>
        <w:autoSpaceDN w:val="0"/>
        <w:adjustRightInd w:val="0"/>
        <w:jc w:val="both"/>
      </w:pPr>
      <w:r w:rsidRPr="004A0900">
        <w:rPr>
          <w:b/>
          <w:bCs/>
        </w:rPr>
        <w:t>1.</w:t>
      </w:r>
      <w:r w:rsidRPr="004A0900">
        <w:t xml:space="preserve"> Pentru recuperarea cheltuielilor de judecată ocazionate de procedurile judiciare, în cazul în care instanţa judecătorească constată îndeplinirea ori omisiunea îndeplinirii de către persoanele îndreptăţite, cu vinovăţie constând în culpa gravă sau gravă neglijenţă, a oricărui act ori fapt în legătură cu exercitarea, în condiţiile legii, a atribuţiilor ce le revin sau reveneau, ordonatorul de credite se va îndrepta, în limita sumelor achitate cu titlu de asistenţă juridică, împotriva persoanei îndreptăţite..</w:t>
      </w:r>
    </w:p>
    <w:p w:rsidR="00EA1266" w:rsidRPr="004A0900" w:rsidRDefault="00EA1266" w:rsidP="001D11C7">
      <w:pPr>
        <w:widowControl w:val="0"/>
        <w:autoSpaceDE w:val="0"/>
        <w:autoSpaceDN w:val="0"/>
        <w:adjustRightInd w:val="0"/>
        <w:jc w:val="both"/>
      </w:pPr>
      <w:r w:rsidRPr="004A0900">
        <w:rPr>
          <w:b/>
          <w:bCs/>
        </w:rPr>
        <w:t>2.</w:t>
      </w:r>
      <w:r w:rsidRPr="004A0900">
        <w:t xml:space="preserve"> Pentru recuperarea cheltuielilor de judecată ocazionate de procedurile judiciare, în cazul în care instanţa judecătorească sau procurorul nu constată îndeplinirea ori omisiunea îndeplinirii de către persoanele îndreptăţite, cu vinovăţie constând în culpa gravă sau gravă neglijenţă, a oricărui act ori fapt în legătură cu exercitarea, în condiţiile legii, a atribuţiilor ce le revin sau reveneau, ordonatorul de credite se va îndrepta, în limita sumelor reţinute de instanţa judecătorească sau de procuror, împotriva persoanei care a căzut în pretenţii, după caz.</w:t>
      </w:r>
    </w:p>
    <w:p w:rsidR="00EA1266" w:rsidRPr="004A0900" w:rsidRDefault="00EA1266" w:rsidP="001D11C7">
      <w:pPr>
        <w:widowControl w:val="0"/>
        <w:autoSpaceDE w:val="0"/>
        <w:autoSpaceDN w:val="0"/>
        <w:adjustRightInd w:val="0"/>
        <w:jc w:val="both"/>
      </w:pPr>
      <w:r w:rsidRPr="004A0900">
        <w:rPr>
          <w:b/>
          <w:bCs/>
        </w:rPr>
        <w:t>3.</w:t>
      </w:r>
      <w:r w:rsidRPr="004A0900">
        <w:t xml:space="preserve"> Sumele recuperate conform alin. (1) şi (2) se fac venit la bugetul local.</w:t>
      </w:r>
    </w:p>
    <w:p w:rsidR="00EA1266" w:rsidRDefault="00EA1266" w:rsidP="001D11C7">
      <w:pPr>
        <w:widowControl w:val="0"/>
        <w:autoSpaceDE w:val="0"/>
        <w:autoSpaceDN w:val="0"/>
        <w:adjustRightInd w:val="0"/>
        <w:jc w:val="both"/>
      </w:pPr>
    </w:p>
    <w:p w:rsidR="00EA1266"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56</w:t>
      </w:r>
    </w:p>
    <w:p w:rsidR="00EA1266" w:rsidRPr="004A0900" w:rsidRDefault="00EA1266" w:rsidP="001D11C7">
      <w:pPr>
        <w:widowControl w:val="0"/>
        <w:autoSpaceDE w:val="0"/>
        <w:autoSpaceDN w:val="0"/>
        <w:adjustRightInd w:val="0"/>
        <w:ind w:firstLine="720"/>
        <w:jc w:val="both"/>
      </w:pPr>
    </w:p>
    <w:p w:rsidR="00EA1266" w:rsidRPr="004A0900" w:rsidRDefault="00EA1266" w:rsidP="001D11C7">
      <w:pPr>
        <w:widowControl w:val="0"/>
        <w:autoSpaceDE w:val="0"/>
        <w:autoSpaceDN w:val="0"/>
        <w:adjustRightInd w:val="0"/>
        <w:ind w:firstLine="720"/>
        <w:jc w:val="both"/>
      </w:pPr>
      <w:r w:rsidRPr="004A0900">
        <w:t>Echivalarea unor funcţii publice generale în funcţii publice specifice de poliţist local, se realizează prin decizie emisă de conducătorul instituţiei conform prevederilor legale.</w:t>
      </w:r>
    </w:p>
    <w:p w:rsidR="00EA1266" w:rsidRPr="004A0900" w:rsidRDefault="00EA1266" w:rsidP="001D11C7">
      <w:pPr>
        <w:widowControl w:val="0"/>
        <w:autoSpaceDE w:val="0"/>
        <w:autoSpaceDN w:val="0"/>
        <w:adjustRightInd w:val="0"/>
        <w:jc w:val="both"/>
      </w:pPr>
    </w:p>
    <w:p w:rsidR="00EA1266" w:rsidRPr="004A0900" w:rsidRDefault="00EA1266" w:rsidP="00D6603B">
      <w:pPr>
        <w:widowControl w:val="0"/>
        <w:autoSpaceDE w:val="0"/>
        <w:autoSpaceDN w:val="0"/>
        <w:adjustRightInd w:val="0"/>
        <w:jc w:val="both"/>
        <w:rPr>
          <w:b/>
          <w:bCs/>
          <w:u w:val="single"/>
        </w:rPr>
      </w:pPr>
      <w:r w:rsidRPr="004A0900">
        <w:rPr>
          <w:b/>
          <w:bCs/>
          <w:u w:val="single"/>
        </w:rPr>
        <w:t>Articolul 57</w:t>
      </w:r>
    </w:p>
    <w:p w:rsidR="00EA1266" w:rsidRPr="004A0900" w:rsidRDefault="00EA1266" w:rsidP="00D6603B">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spacing w:after="120"/>
        <w:ind w:firstLine="720"/>
        <w:jc w:val="both"/>
      </w:pPr>
      <w:r w:rsidRPr="004A0900">
        <w:t>Sarcinile personalului se regăsesc si in documentaţia sistemului de management al calităţii SR EN ISO 9000:2008.</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58</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Nerespectarea prezentului regulament de către personalul Poliţiei Locale a Sectorului 1, indiferent de funcţie, se sancţionează potrivit legii.</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59</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Sarcinile şefilor de serviciu/birou/compartiment vor fi stabilite de către directorul general împreuna cu directorii generali adjuncţi şi directorii executivi, prin fişa postului.</w:t>
      </w:r>
    </w:p>
    <w:p w:rsidR="00EA1266"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60</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Sarcinile pentru funcţiile de execuţie vor fi stabilite prin fişa postului în funcţie de gradul sau treapta profesională, precum şi de complexitatea lucrărilor, de către directorul general, directorii generali adjuncţi, directorii executivi împreuna cu şefii fiecărei structuri.</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61</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Prezentul Regulament de Organizare şi Funcţionare se va difuza sub semnătură tuturor structurilor şi compartimentelor aparatului propriu al Poliţiei Locale a Sectorului 1, conducătorii acestora având obligaţia să asigure sub semnătură, luarea la cunoştinţă de către toţi salariaţii din subordine, precum şi înmânarea unui exemplar al prezentului regulament, în părţile care îi privesc.</w:t>
      </w:r>
    </w:p>
    <w:p w:rsidR="00EA1266" w:rsidRDefault="00EA1266" w:rsidP="001D11C7">
      <w:pPr>
        <w:widowControl w:val="0"/>
        <w:autoSpaceDE w:val="0"/>
        <w:autoSpaceDN w:val="0"/>
        <w:adjustRightInd w:val="0"/>
        <w:ind w:firstLine="720"/>
        <w:jc w:val="both"/>
      </w:pPr>
    </w:p>
    <w:p w:rsidR="00EA1266" w:rsidRPr="004A0900" w:rsidRDefault="00EA1266" w:rsidP="001D11C7">
      <w:pPr>
        <w:widowControl w:val="0"/>
        <w:autoSpaceDE w:val="0"/>
        <w:autoSpaceDN w:val="0"/>
        <w:adjustRightInd w:val="0"/>
        <w:ind w:firstLine="720"/>
        <w:jc w:val="both"/>
      </w:pPr>
    </w:p>
    <w:p w:rsidR="00EA1266" w:rsidRPr="004A0900" w:rsidRDefault="00EA1266" w:rsidP="001D11C7">
      <w:pPr>
        <w:widowControl w:val="0"/>
        <w:autoSpaceDE w:val="0"/>
        <w:autoSpaceDN w:val="0"/>
        <w:adjustRightInd w:val="0"/>
        <w:rPr>
          <w:b/>
          <w:bCs/>
          <w:u w:val="single"/>
        </w:rPr>
      </w:pPr>
      <w:r w:rsidRPr="004A0900">
        <w:rPr>
          <w:b/>
          <w:bCs/>
          <w:u w:val="single"/>
        </w:rPr>
        <w:t>Articolul 62</w:t>
      </w:r>
    </w:p>
    <w:p w:rsidR="00EA1266" w:rsidRPr="004A0900" w:rsidRDefault="00EA1266" w:rsidP="001D11C7">
      <w:pPr>
        <w:widowControl w:val="0"/>
        <w:autoSpaceDE w:val="0"/>
        <w:autoSpaceDN w:val="0"/>
        <w:adjustRightInd w:val="0"/>
        <w:rPr>
          <w:b/>
          <w:bCs/>
          <w:u w:val="single"/>
        </w:rPr>
      </w:pPr>
    </w:p>
    <w:p w:rsidR="00EA1266" w:rsidRPr="004A0900" w:rsidRDefault="00EA1266" w:rsidP="001D11C7">
      <w:pPr>
        <w:widowControl w:val="0"/>
        <w:autoSpaceDE w:val="0"/>
        <w:autoSpaceDN w:val="0"/>
        <w:adjustRightInd w:val="0"/>
        <w:ind w:firstLine="720"/>
        <w:jc w:val="both"/>
      </w:pPr>
      <w:r w:rsidRPr="004A0900">
        <w:t>Dispoziţiile din Regulamentul de Ordine Interioara vor fi corelate cu dispoziţiile prezentului regulament.</w:t>
      </w:r>
    </w:p>
    <w:p w:rsidR="00EA1266" w:rsidRPr="004A0900" w:rsidRDefault="00EA1266" w:rsidP="001D11C7">
      <w:pPr>
        <w:widowControl w:val="0"/>
        <w:autoSpaceDE w:val="0"/>
        <w:autoSpaceDN w:val="0"/>
        <w:adjustRightInd w:val="0"/>
        <w:jc w:val="both"/>
      </w:pPr>
    </w:p>
    <w:p w:rsidR="00EA1266" w:rsidRPr="004A0900" w:rsidRDefault="00EA1266" w:rsidP="001D11C7">
      <w:pPr>
        <w:widowControl w:val="0"/>
        <w:autoSpaceDE w:val="0"/>
        <w:autoSpaceDN w:val="0"/>
        <w:adjustRightInd w:val="0"/>
        <w:jc w:val="both"/>
        <w:rPr>
          <w:b/>
          <w:bCs/>
          <w:u w:val="single"/>
        </w:rPr>
      </w:pPr>
      <w:r w:rsidRPr="004A0900">
        <w:rPr>
          <w:b/>
          <w:bCs/>
          <w:u w:val="single"/>
        </w:rPr>
        <w:t>Articolul 63</w:t>
      </w:r>
    </w:p>
    <w:p w:rsidR="00EA1266" w:rsidRPr="004A0900" w:rsidRDefault="00EA1266" w:rsidP="001D11C7">
      <w:pPr>
        <w:widowControl w:val="0"/>
        <w:autoSpaceDE w:val="0"/>
        <w:autoSpaceDN w:val="0"/>
        <w:adjustRightInd w:val="0"/>
        <w:jc w:val="both"/>
        <w:rPr>
          <w:b/>
          <w:bCs/>
          <w:u w:val="single"/>
        </w:rPr>
      </w:pPr>
    </w:p>
    <w:p w:rsidR="00EA1266" w:rsidRPr="004A0900" w:rsidRDefault="00EA1266" w:rsidP="001D11C7">
      <w:pPr>
        <w:widowControl w:val="0"/>
        <w:autoSpaceDE w:val="0"/>
        <w:autoSpaceDN w:val="0"/>
        <w:adjustRightInd w:val="0"/>
        <w:ind w:firstLine="720"/>
        <w:jc w:val="both"/>
      </w:pPr>
      <w:r w:rsidRPr="004A0900">
        <w:t>Prezentul Regulament de Organizare şi Funcţionare a fost aprobat prin Hotărârea Consiliului Local al Sectorului 1 nr. ______/2017 şi va intra în vigoare la data aprobării.</w:t>
      </w:r>
    </w:p>
    <w:p w:rsidR="00EA1266" w:rsidRPr="004A0900" w:rsidRDefault="00EA1266" w:rsidP="008A2741">
      <w:pPr>
        <w:widowControl w:val="0"/>
        <w:autoSpaceDE w:val="0"/>
        <w:autoSpaceDN w:val="0"/>
        <w:adjustRightInd w:val="0"/>
        <w:jc w:val="both"/>
      </w:pPr>
    </w:p>
    <w:p w:rsidR="00EA1266" w:rsidRPr="004A0900" w:rsidRDefault="00EA1266" w:rsidP="008A2741">
      <w:pPr>
        <w:widowControl w:val="0"/>
        <w:autoSpaceDE w:val="0"/>
        <w:autoSpaceDN w:val="0"/>
        <w:adjustRightInd w:val="0"/>
        <w:jc w:val="both"/>
      </w:pPr>
    </w:p>
    <w:p w:rsidR="00EA1266" w:rsidRPr="004A0900" w:rsidRDefault="00EA1266" w:rsidP="008A2741">
      <w:pPr>
        <w:widowControl w:val="0"/>
        <w:autoSpaceDE w:val="0"/>
        <w:autoSpaceDN w:val="0"/>
        <w:adjustRightInd w:val="0"/>
        <w:jc w:val="both"/>
      </w:pPr>
    </w:p>
    <w:p w:rsidR="00EA1266" w:rsidRPr="004A0900" w:rsidRDefault="00EA1266" w:rsidP="008A2741">
      <w:pPr>
        <w:widowControl w:val="0"/>
        <w:autoSpaceDE w:val="0"/>
        <w:autoSpaceDN w:val="0"/>
        <w:adjustRightInd w:val="0"/>
        <w:ind w:firstLine="720"/>
        <w:rPr>
          <w:b/>
          <w:bCs/>
        </w:rPr>
      </w:pPr>
      <w:r w:rsidRPr="004A0900">
        <w:rPr>
          <w:b/>
          <w:bCs/>
        </w:rPr>
        <w:t xml:space="preserve">                                            DIRECTOR GENERAL,</w:t>
      </w:r>
    </w:p>
    <w:p w:rsidR="00EA1266" w:rsidRPr="004A0900" w:rsidRDefault="00EA1266" w:rsidP="001D11C7">
      <w:pPr>
        <w:widowControl w:val="0"/>
        <w:autoSpaceDE w:val="0"/>
        <w:autoSpaceDN w:val="0"/>
        <w:adjustRightInd w:val="0"/>
        <w:ind w:firstLine="720"/>
        <w:jc w:val="center"/>
        <w:rPr>
          <w:b/>
          <w:bCs/>
        </w:rPr>
      </w:pPr>
    </w:p>
    <w:p w:rsidR="00EA1266" w:rsidRPr="004A0900" w:rsidRDefault="00EA1266" w:rsidP="008A2741">
      <w:pPr>
        <w:widowControl w:val="0"/>
        <w:autoSpaceDE w:val="0"/>
        <w:autoSpaceDN w:val="0"/>
        <w:adjustRightInd w:val="0"/>
        <w:ind w:firstLine="720"/>
        <w:rPr>
          <w:b/>
          <w:bCs/>
        </w:rPr>
      </w:pPr>
      <w:r w:rsidRPr="004A0900">
        <w:rPr>
          <w:b/>
          <w:bCs/>
        </w:rPr>
        <w:t xml:space="preserve">                                                    SORIN BĂLOI</w:t>
      </w:r>
    </w:p>
    <w:p w:rsidR="00EA1266" w:rsidRPr="004A0900" w:rsidRDefault="00EA1266" w:rsidP="002A5C3D"/>
    <w:sectPr w:rsidR="00EA1266" w:rsidRPr="004A0900" w:rsidSect="00F94A5A">
      <w:headerReference w:type="default" r:id="rId7"/>
      <w:footerReference w:type="default" r:id="rId8"/>
      <w:pgSz w:w="12240" w:h="15840"/>
      <w:pgMar w:top="270" w:right="810" w:bottom="1440" w:left="1440" w:header="180" w:footer="169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266" w:rsidRDefault="00EA1266" w:rsidP="009E7C53">
      <w:r>
        <w:separator/>
      </w:r>
    </w:p>
  </w:endnote>
  <w:endnote w:type="continuationSeparator" w:id="0">
    <w:p w:rsidR="00EA1266" w:rsidRDefault="00EA1266" w:rsidP="009E7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387" w:usb1="40000013" w:usb2="00000000" w:usb3="00000000" w:csb0="000001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266" w:rsidRDefault="00EA1266">
    <w:pPr>
      <w:pStyle w:val="Foot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268" o:spid="_x0000_s2049" type="#_x0000_t75" alt="Untitled" style="position:absolute;margin-left:-66.05pt;margin-top:6.6pt;width:590.25pt;height:96.75pt;z-index:-251656192;visibility:visible" wrapcoords="-27 0 -27 21433 21600 21433 21600 0 -27 0">
          <v:imagedata r:id="rId1" o:title=""/>
          <w10:wrap type="through"/>
        </v:shape>
      </w:pict>
    </w:r>
  </w:p>
  <w:p w:rsidR="00EA1266" w:rsidRDefault="00EA12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266" w:rsidRDefault="00EA1266" w:rsidP="009E7C53">
      <w:r>
        <w:separator/>
      </w:r>
    </w:p>
  </w:footnote>
  <w:footnote w:type="continuationSeparator" w:id="0">
    <w:p w:rsidR="00EA1266" w:rsidRDefault="00EA1266" w:rsidP="009E7C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266" w:rsidRDefault="00EA1266" w:rsidP="000F0C44">
    <w:pPr>
      <w:pStyle w:val="Header"/>
      <w:ind w:left="-360"/>
    </w:pPr>
    <w:r w:rsidRPr="005D49C5">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alt="untitled.JPG" style="width:517.5pt;height:128.25pt;visibility:visible">
          <v:imagedata r:id="rId1" o:title=""/>
        </v:shape>
      </w:pict>
    </w:r>
  </w:p>
  <w:p w:rsidR="00EA1266" w:rsidRDefault="00EA12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174E"/>
    <w:multiLevelType w:val="multilevel"/>
    <w:tmpl w:val="2D2DD975"/>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1">
    <w:nsid w:val="041E9921"/>
    <w:multiLevelType w:val="multilevel"/>
    <w:tmpl w:val="1B2D476C"/>
    <w:lvl w:ilvl="0">
      <w:numFmt w:val="bullet"/>
      <w:lvlText w:val="-"/>
      <w:lvlJc w:val="left"/>
      <w:pPr>
        <w:tabs>
          <w:tab w:val="num" w:pos="1440"/>
        </w:tabs>
        <w:ind w:left="1440" w:hanging="360"/>
      </w:pPr>
      <w:rPr>
        <w:rFonts w:ascii="Times New Roman" w:hAnsi="Times New Roman"/>
        <w:sz w:val="24"/>
      </w:rPr>
    </w:lvl>
    <w:lvl w:ilvl="1">
      <w:start w:val="1"/>
      <w:numFmt w:val="decimal"/>
      <w:lvlText w:val="%2."/>
      <w:lvlJc w:val="left"/>
      <w:pPr>
        <w:tabs>
          <w:tab w:val="num" w:pos="360"/>
        </w:tabs>
        <w:ind w:left="360" w:hanging="360"/>
      </w:pPr>
      <w:rPr>
        <w:rFonts w:ascii="Times New Roman" w:hAnsi="Times New Roman" w:cs="Times New Roman"/>
        <w:b/>
        <w:bCs/>
        <w:sz w:val="24"/>
        <w:szCs w:val="24"/>
      </w:rPr>
    </w:lvl>
    <w:lvl w:ilvl="2">
      <w:numFmt w:val="bullet"/>
      <w:lvlText w:val="-"/>
      <w:lvlJc w:val="left"/>
      <w:pPr>
        <w:tabs>
          <w:tab w:val="num" w:pos="2340"/>
        </w:tabs>
        <w:ind w:left="2340" w:hanging="360"/>
      </w:pPr>
      <w:rPr>
        <w:rFonts w:ascii="Times New Roman" w:hAnsi="Times New Roman"/>
        <w:sz w:val="24"/>
      </w:rPr>
    </w:lvl>
    <w:lvl w:ilvl="3">
      <w:numFmt w:val="bullet"/>
      <w:lvlText w:val="·"/>
      <w:lvlJc w:val="left"/>
      <w:pPr>
        <w:tabs>
          <w:tab w:val="num" w:pos="3780"/>
        </w:tabs>
        <w:ind w:left="3780" w:hanging="360"/>
      </w:pPr>
      <w:rPr>
        <w:rFonts w:ascii="Symbol" w:hAnsi="Symbol"/>
        <w:sz w:val="24"/>
      </w:rPr>
    </w:lvl>
    <w:lvl w:ilvl="4">
      <w:numFmt w:val="bullet"/>
      <w:lvlText w:val="o"/>
      <w:lvlJc w:val="left"/>
      <w:pPr>
        <w:tabs>
          <w:tab w:val="num" w:pos="4500"/>
        </w:tabs>
        <w:ind w:left="4500" w:hanging="360"/>
      </w:pPr>
      <w:rPr>
        <w:rFonts w:ascii="Courier New" w:hAnsi="Courier New"/>
        <w:sz w:val="24"/>
      </w:rPr>
    </w:lvl>
    <w:lvl w:ilvl="5">
      <w:numFmt w:val="bullet"/>
      <w:lvlText w:val="§"/>
      <w:lvlJc w:val="left"/>
      <w:pPr>
        <w:tabs>
          <w:tab w:val="num" w:pos="5220"/>
        </w:tabs>
        <w:ind w:left="5220" w:hanging="360"/>
      </w:pPr>
      <w:rPr>
        <w:rFonts w:ascii="Wingdings" w:hAnsi="Wingdings"/>
        <w:sz w:val="24"/>
      </w:rPr>
    </w:lvl>
    <w:lvl w:ilvl="6">
      <w:numFmt w:val="bullet"/>
      <w:lvlText w:val="·"/>
      <w:lvlJc w:val="left"/>
      <w:pPr>
        <w:tabs>
          <w:tab w:val="num" w:pos="5940"/>
        </w:tabs>
        <w:ind w:left="5940" w:hanging="360"/>
      </w:pPr>
      <w:rPr>
        <w:rFonts w:ascii="Symbol" w:hAnsi="Symbol"/>
        <w:sz w:val="24"/>
      </w:rPr>
    </w:lvl>
    <w:lvl w:ilvl="7">
      <w:numFmt w:val="bullet"/>
      <w:lvlText w:val="o"/>
      <w:lvlJc w:val="left"/>
      <w:pPr>
        <w:tabs>
          <w:tab w:val="num" w:pos="6660"/>
        </w:tabs>
        <w:ind w:left="6660" w:hanging="360"/>
      </w:pPr>
      <w:rPr>
        <w:rFonts w:ascii="Courier New" w:hAnsi="Courier New"/>
        <w:sz w:val="24"/>
      </w:rPr>
    </w:lvl>
    <w:lvl w:ilvl="8">
      <w:numFmt w:val="bullet"/>
      <w:lvlText w:val="§"/>
      <w:lvlJc w:val="left"/>
      <w:pPr>
        <w:tabs>
          <w:tab w:val="num" w:pos="7380"/>
        </w:tabs>
        <w:ind w:left="7380" w:hanging="360"/>
      </w:pPr>
      <w:rPr>
        <w:rFonts w:ascii="Wingdings" w:hAnsi="Wingdings"/>
        <w:sz w:val="24"/>
      </w:rPr>
    </w:lvl>
  </w:abstractNum>
  <w:abstractNum w:abstractNumId="2">
    <w:nsid w:val="054D7C56"/>
    <w:multiLevelType w:val="multilevel"/>
    <w:tmpl w:val="5D2F00DD"/>
    <w:lvl w:ilvl="0">
      <w:numFmt w:val="bullet"/>
      <w:lvlText w:val="§"/>
      <w:lvlJc w:val="left"/>
      <w:pPr>
        <w:tabs>
          <w:tab w:val="num" w:pos="2160"/>
        </w:tabs>
        <w:ind w:left="2160" w:hanging="360"/>
      </w:pPr>
      <w:rPr>
        <w:rFonts w:ascii="Wingdings" w:hAnsi="Wingdings"/>
        <w:b/>
        <w:i/>
        <w:sz w:val="24"/>
      </w:rPr>
    </w:lvl>
    <w:lvl w:ilvl="1">
      <w:numFmt w:val="bullet"/>
      <w:lvlText w:val="§"/>
      <w:lvlJc w:val="left"/>
      <w:pPr>
        <w:tabs>
          <w:tab w:val="num" w:pos="2880"/>
        </w:tabs>
        <w:ind w:left="2880" w:hanging="360"/>
      </w:pPr>
      <w:rPr>
        <w:rFonts w:ascii="Wingdings" w:hAnsi="Wingdings"/>
        <w:b/>
        <w:i/>
        <w:sz w:val="24"/>
      </w:rPr>
    </w:lvl>
    <w:lvl w:ilvl="2">
      <w:numFmt w:val="bullet"/>
      <w:lvlText w:val="§"/>
      <w:lvlJc w:val="left"/>
      <w:pPr>
        <w:tabs>
          <w:tab w:val="num" w:pos="3600"/>
        </w:tabs>
        <w:ind w:left="3600" w:hanging="360"/>
      </w:pPr>
      <w:rPr>
        <w:rFonts w:ascii="Wingdings" w:hAnsi="Wingdings"/>
        <w:sz w:val="24"/>
      </w:rPr>
    </w:lvl>
    <w:lvl w:ilvl="3">
      <w:numFmt w:val="bullet"/>
      <w:lvlText w:val="·"/>
      <w:lvlJc w:val="left"/>
      <w:pPr>
        <w:tabs>
          <w:tab w:val="num" w:pos="4320"/>
        </w:tabs>
        <w:ind w:left="4320" w:hanging="360"/>
      </w:pPr>
      <w:rPr>
        <w:rFonts w:ascii="Symbol" w:hAnsi="Symbol"/>
        <w:sz w:val="24"/>
      </w:rPr>
    </w:lvl>
    <w:lvl w:ilvl="4">
      <w:numFmt w:val="bullet"/>
      <w:lvlText w:val="o"/>
      <w:lvlJc w:val="left"/>
      <w:pPr>
        <w:tabs>
          <w:tab w:val="num" w:pos="5040"/>
        </w:tabs>
        <w:ind w:left="5040" w:hanging="360"/>
      </w:pPr>
      <w:rPr>
        <w:rFonts w:ascii="Courier New" w:hAnsi="Courier New"/>
        <w:sz w:val="24"/>
      </w:rPr>
    </w:lvl>
    <w:lvl w:ilvl="5">
      <w:numFmt w:val="bullet"/>
      <w:lvlText w:val="§"/>
      <w:lvlJc w:val="left"/>
      <w:pPr>
        <w:tabs>
          <w:tab w:val="num" w:pos="5760"/>
        </w:tabs>
        <w:ind w:left="5760" w:hanging="360"/>
      </w:pPr>
      <w:rPr>
        <w:rFonts w:ascii="Wingdings" w:hAnsi="Wingdings"/>
        <w:sz w:val="24"/>
      </w:rPr>
    </w:lvl>
    <w:lvl w:ilvl="6">
      <w:numFmt w:val="bullet"/>
      <w:lvlText w:val="·"/>
      <w:lvlJc w:val="left"/>
      <w:pPr>
        <w:tabs>
          <w:tab w:val="num" w:pos="6480"/>
        </w:tabs>
        <w:ind w:left="6480" w:hanging="360"/>
      </w:pPr>
      <w:rPr>
        <w:rFonts w:ascii="Symbol" w:hAnsi="Symbol"/>
        <w:sz w:val="24"/>
      </w:rPr>
    </w:lvl>
    <w:lvl w:ilvl="7">
      <w:numFmt w:val="bullet"/>
      <w:lvlText w:val="o"/>
      <w:lvlJc w:val="left"/>
      <w:pPr>
        <w:tabs>
          <w:tab w:val="num" w:pos="7200"/>
        </w:tabs>
        <w:ind w:left="7200" w:hanging="360"/>
      </w:pPr>
      <w:rPr>
        <w:rFonts w:ascii="Courier New" w:hAnsi="Courier New"/>
        <w:sz w:val="24"/>
      </w:rPr>
    </w:lvl>
    <w:lvl w:ilvl="8">
      <w:numFmt w:val="bullet"/>
      <w:lvlText w:val="§"/>
      <w:lvlJc w:val="left"/>
      <w:pPr>
        <w:tabs>
          <w:tab w:val="num" w:pos="7920"/>
        </w:tabs>
        <w:ind w:left="7920" w:hanging="360"/>
      </w:pPr>
      <w:rPr>
        <w:rFonts w:ascii="Wingdings" w:hAnsi="Wingdings"/>
        <w:sz w:val="24"/>
      </w:rPr>
    </w:lvl>
  </w:abstractNum>
  <w:abstractNum w:abstractNumId="3">
    <w:nsid w:val="078596B9"/>
    <w:multiLevelType w:val="multilevel"/>
    <w:tmpl w:val="04FA1A24"/>
    <w:lvl w:ilvl="0">
      <w:numFmt w:val="bullet"/>
      <w:lvlText w:val="§"/>
      <w:lvlJc w:val="left"/>
      <w:pPr>
        <w:tabs>
          <w:tab w:val="num" w:pos="2160"/>
        </w:tabs>
        <w:ind w:left="2160" w:hanging="360"/>
      </w:pPr>
      <w:rPr>
        <w:rFonts w:ascii="Wingdings" w:hAnsi="Wingdings"/>
        <w:b/>
        <w:i/>
        <w:sz w:val="24"/>
      </w:rPr>
    </w:lvl>
    <w:lvl w:ilvl="1">
      <w:numFmt w:val="bullet"/>
      <w:lvlText w:val="o"/>
      <w:lvlJc w:val="left"/>
      <w:pPr>
        <w:tabs>
          <w:tab w:val="num" w:pos="2880"/>
        </w:tabs>
        <w:ind w:left="2880" w:hanging="360"/>
      </w:pPr>
      <w:rPr>
        <w:rFonts w:ascii="Courier New" w:hAnsi="Courier New"/>
        <w:sz w:val="24"/>
      </w:rPr>
    </w:lvl>
    <w:lvl w:ilvl="2">
      <w:numFmt w:val="bullet"/>
      <w:lvlText w:val="§"/>
      <w:lvlJc w:val="left"/>
      <w:pPr>
        <w:tabs>
          <w:tab w:val="num" w:pos="3600"/>
        </w:tabs>
        <w:ind w:left="3600" w:hanging="360"/>
      </w:pPr>
      <w:rPr>
        <w:rFonts w:ascii="Wingdings" w:hAnsi="Wingdings"/>
        <w:sz w:val="24"/>
      </w:rPr>
    </w:lvl>
    <w:lvl w:ilvl="3">
      <w:numFmt w:val="bullet"/>
      <w:lvlText w:val="·"/>
      <w:lvlJc w:val="left"/>
      <w:pPr>
        <w:tabs>
          <w:tab w:val="num" w:pos="4320"/>
        </w:tabs>
        <w:ind w:left="4320" w:hanging="360"/>
      </w:pPr>
      <w:rPr>
        <w:rFonts w:ascii="Symbol" w:hAnsi="Symbol"/>
        <w:sz w:val="24"/>
      </w:rPr>
    </w:lvl>
    <w:lvl w:ilvl="4">
      <w:numFmt w:val="bullet"/>
      <w:lvlText w:val="o"/>
      <w:lvlJc w:val="left"/>
      <w:pPr>
        <w:tabs>
          <w:tab w:val="num" w:pos="5040"/>
        </w:tabs>
        <w:ind w:left="5040" w:hanging="360"/>
      </w:pPr>
      <w:rPr>
        <w:rFonts w:ascii="Courier New" w:hAnsi="Courier New"/>
        <w:sz w:val="24"/>
      </w:rPr>
    </w:lvl>
    <w:lvl w:ilvl="5">
      <w:numFmt w:val="bullet"/>
      <w:lvlText w:val="§"/>
      <w:lvlJc w:val="left"/>
      <w:pPr>
        <w:tabs>
          <w:tab w:val="num" w:pos="5760"/>
        </w:tabs>
        <w:ind w:left="5760" w:hanging="360"/>
      </w:pPr>
      <w:rPr>
        <w:rFonts w:ascii="Wingdings" w:hAnsi="Wingdings"/>
        <w:sz w:val="24"/>
      </w:rPr>
    </w:lvl>
    <w:lvl w:ilvl="6">
      <w:numFmt w:val="bullet"/>
      <w:lvlText w:val="·"/>
      <w:lvlJc w:val="left"/>
      <w:pPr>
        <w:tabs>
          <w:tab w:val="num" w:pos="6480"/>
        </w:tabs>
        <w:ind w:left="6480" w:hanging="360"/>
      </w:pPr>
      <w:rPr>
        <w:rFonts w:ascii="Symbol" w:hAnsi="Symbol"/>
        <w:sz w:val="24"/>
      </w:rPr>
    </w:lvl>
    <w:lvl w:ilvl="7">
      <w:numFmt w:val="bullet"/>
      <w:lvlText w:val="o"/>
      <w:lvlJc w:val="left"/>
      <w:pPr>
        <w:tabs>
          <w:tab w:val="num" w:pos="7200"/>
        </w:tabs>
        <w:ind w:left="7200" w:hanging="360"/>
      </w:pPr>
      <w:rPr>
        <w:rFonts w:ascii="Courier New" w:hAnsi="Courier New"/>
        <w:sz w:val="24"/>
      </w:rPr>
    </w:lvl>
    <w:lvl w:ilvl="8">
      <w:numFmt w:val="bullet"/>
      <w:lvlText w:val="§"/>
      <w:lvlJc w:val="left"/>
      <w:pPr>
        <w:tabs>
          <w:tab w:val="num" w:pos="7920"/>
        </w:tabs>
        <w:ind w:left="7920" w:hanging="360"/>
      </w:pPr>
      <w:rPr>
        <w:rFonts w:ascii="Wingdings" w:hAnsi="Wingdings"/>
        <w:sz w:val="24"/>
      </w:rPr>
    </w:lvl>
  </w:abstractNum>
  <w:abstractNum w:abstractNumId="4">
    <w:nsid w:val="08899BD0"/>
    <w:multiLevelType w:val="multilevel"/>
    <w:tmpl w:val="09A2458F"/>
    <w:lvl w:ilvl="0">
      <w:numFmt w:val="bullet"/>
      <w:lvlText w:val="Ø"/>
      <w:lvlJc w:val="left"/>
      <w:pPr>
        <w:tabs>
          <w:tab w:val="num" w:pos="1440"/>
        </w:tabs>
        <w:ind w:left="1440" w:hanging="360"/>
      </w:pPr>
      <w:rPr>
        <w:rFonts w:ascii="Wingdings" w:hAnsi="Wingdings"/>
        <w:b/>
        <w:i/>
        <w:sz w:val="24"/>
      </w:rPr>
    </w:lvl>
    <w:lvl w:ilvl="1">
      <w:numFmt w:val="bullet"/>
      <w:lvlText w:val="§"/>
      <w:lvlJc w:val="left"/>
      <w:pPr>
        <w:tabs>
          <w:tab w:val="num" w:pos="2160"/>
        </w:tabs>
        <w:ind w:left="2160" w:hanging="360"/>
      </w:pPr>
      <w:rPr>
        <w:rFonts w:ascii="Wingdings" w:hAnsi="Wingdings"/>
        <w:b/>
        <w:i/>
        <w:sz w:val="24"/>
      </w:rPr>
    </w:lvl>
    <w:lvl w:ilvl="2">
      <w:numFmt w:val="bullet"/>
      <w:lvlText w:val="§"/>
      <w:lvlJc w:val="left"/>
      <w:pPr>
        <w:tabs>
          <w:tab w:val="num" w:pos="2880"/>
        </w:tabs>
        <w:ind w:left="2880" w:hanging="360"/>
      </w:pPr>
      <w:rPr>
        <w:rFonts w:ascii="Wingdings" w:hAnsi="Wingdings"/>
        <w:sz w:val="24"/>
      </w:rPr>
    </w:lvl>
    <w:lvl w:ilvl="3">
      <w:numFmt w:val="bullet"/>
      <w:lvlText w:val="·"/>
      <w:lvlJc w:val="left"/>
      <w:pPr>
        <w:tabs>
          <w:tab w:val="num" w:pos="3600"/>
        </w:tabs>
        <w:ind w:left="3600" w:hanging="360"/>
      </w:pPr>
      <w:rPr>
        <w:rFonts w:ascii="Symbol" w:hAnsi="Symbol"/>
        <w:sz w:val="24"/>
      </w:rPr>
    </w:lvl>
    <w:lvl w:ilvl="4">
      <w:numFmt w:val="bullet"/>
      <w:lvlText w:val="o"/>
      <w:lvlJc w:val="left"/>
      <w:pPr>
        <w:tabs>
          <w:tab w:val="num" w:pos="4320"/>
        </w:tabs>
        <w:ind w:left="4320" w:hanging="360"/>
      </w:pPr>
      <w:rPr>
        <w:rFonts w:ascii="Courier New" w:hAnsi="Courier New"/>
        <w:sz w:val="24"/>
      </w:rPr>
    </w:lvl>
    <w:lvl w:ilvl="5">
      <w:numFmt w:val="bullet"/>
      <w:lvlText w:val="§"/>
      <w:lvlJc w:val="left"/>
      <w:pPr>
        <w:tabs>
          <w:tab w:val="num" w:pos="5040"/>
        </w:tabs>
        <w:ind w:left="5040" w:hanging="360"/>
      </w:pPr>
      <w:rPr>
        <w:rFonts w:ascii="Wingdings" w:hAnsi="Wingdings"/>
        <w:sz w:val="24"/>
      </w:rPr>
    </w:lvl>
    <w:lvl w:ilvl="6">
      <w:numFmt w:val="bullet"/>
      <w:lvlText w:val="·"/>
      <w:lvlJc w:val="left"/>
      <w:pPr>
        <w:tabs>
          <w:tab w:val="num" w:pos="5760"/>
        </w:tabs>
        <w:ind w:left="5760" w:hanging="360"/>
      </w:pPr>
      <w:rPr>
        <w:rFonts w:ascii="Symbol" w:hAnsi="Symbol"/>
        <w:sz w:val="24"/>
      </w:rPr>
    </w:lvl>
    <w:lvl w:ilvl="7">
      <w:numFmt w:val="bullet"/>
      <w:lvlText w:val="o"/>
      <w:lvlJc w:val="left"/>
      <w:pPr>
        <w:tabs>
          <w:tab w:val="num" w:pos="6480"/>
        </w:tabs>
        <w:ind w:left="6480" w:hanging="360"/>
      </w:pPr>
      <w:rPr>
        <w:rFonts w:ascii="Courier New" w:hAnsi="Courier New"/>
        <w:sz w:val="24"/>
      </w:rPr>
    </w:lvl>
    <w:lvl w:ilvl="8">
      <w:numFmt w:val="bullet"/>
      <w:lvlText w:val="§"/>
      <w:lvlJc w:val="left"/>
      <w:pPr>
        <w:tabs>
          <w:tab w:val="num" w:pos="7200"/>
        </w:tabs>
        <w:ind w:left="7200" w:hanging="360"/>
      </w:pPr>
      <w:rPr>
        <w:rFonts w:ascii="Wingdings" w:hAnsi="Wingdings"/>
        <w:sz w:val="24"/>
      </w:rPr>
    </w:lvl>
  </w:abstractNum>
  <w:abstractNum w:abstractNumId="5">
    <w:nsid w:val="093384FB"/>
    <w:multiLevelType w:val="multilevel"/>
    <w:tmpl w:val="79FB34FE"/>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6">
    <w:nsid w:val="0CAD1EF6"/>
    <w:multiLevelType w:val="multilevel"/>
    <w:tmpl w:val="56DD3AFD"/>
    <w:lvl w:ilvl="0">
      <w:numFmt w:val="bullet"/>
      <w:lvlText w:val="-"/>
      <w:lvlJc w:val="left"/>
      <w:pPr>
        <w:tabs>
          <w:tab w:val="num" w:pos="360"/>
        </w:tabs>
        <w:ind w:left="360" w:hanging="360"/>
      </w:pPr>
      <w:rPr>
        <w:rFonts w:ascii="Times New Roman" w:hAnsi="Times New Roman"/>
        <w:color w:val="000000"/>
        <w:sz w:val="24"/>
      </w:rPr>
    </w:lvl>
    <w:lvl w:ilvl="1">
      <w:numFmt w:val="bullet"/>
      <w:lvlText w:val="o"/>
      <w:lvlJc w:val="left"/>
      <w:pPr>
        <w:tabs>
          <w:tab w:val="num" w:pos="720"/>
        </w:tabs>
        <w:ind w:left="720" w:hanging="360"/>
      </w:pPr>
      <w:rPr>
        <w:rFonts w:ascii="Courier New" w:hAnsi="Courier New"/>
        <w:sz w:val="24"/>
      </w:rPr>
    </w:lvl>
    <w:lvl w:ilvl="2">
      <w:numFmt w:val="bullet"/>
      <w:lvlText w:val="§"/>
      <w:lvlJc w:val="left"/>
      <w:pPr>
        <w:tabs>
          <w:tab w:val="num" w:pos="1440"/>
        </w:tabs>
        <w:ind w:left="1440" w:hanging="360"/>
      </w:pPr>
      <w:rPr>
        <w:rFonts w:ascii="Wingdings" w:hAnsi="Wingdings"/>
        <w:sz w:val="24"/>
      </w:rPr>
    </w:lvl>
    <w:lvl w:ilvl="3">
      <w:numFmt w:val="bullet"/>
      <w:lvlText w:val="·"/>
      <w:lvlJc w:val="left"/>
      <w:pPr>
        <w:tabs>
          <w:tab w:val="num" w:pos="2160"/>
        </w:tabs>
        <w:ind w:left="2160" w:hanging="360"/>
      </w:pPr>
      <w:rPr>
        <w:rFonts w:ascii="Symbol" w:hAnsi="Symbol"/>
        <w:sz w:val="24"/>
      </w:rPr>
    </w:lvl>
    <w:lvl w:ilvl="4">
      <w:numFmt w:val="bullet"/>
      <w:lvlText w:val="o"/>
      <w:lvlJc w:val="left"/>
      <w:pPr>
        <w:tabs>
          <w:tab w:val="num" w:pos="2880"/>
        </w:tabs>
        <w:ind w:left="2880" w:hanging="360"/>
      </w:pPr>
      <w:rPr>
        <w:rFonts w:ascii="Courier New" w:hAnsi="Courier New"/>
        <w:sz w:val="24"/>
      </w:rPr>
    </w:lvl>
    <w:lvl w:ilvl="5">
      <w:numFmt w:val="bullet"/>
      <w:lvlText w:val="§"/>
      <w:lvlJc w:val="left"/>
      <w:pPr>
        <w:tabs>
          <w:tab w:val="num" w:pos="3600"/>
        </w:tabs>
        <w:ind w:left="3600" w:hanging="360"/>
      </w:pPr>
      <w:rPr>
        <w:rFonts w:ascii="Wingdings" w:hAnsi="Wingdings"/>
        <w:sz w:val="24"/>
      </w:rPr>
    </w:lvl>
    <w:lvl w:ilvl="6">
      <w:numFmt w:val="bullet"/>
      <w:lvlText w:val="·"/>
      <w:lvlJc w:val="left"/>
      <w:pPr>
        <w:tabs>
          <w:tab w:val="num" w:pos="4320"/>
        </w:tabs>
        <w:ind w:left="4320" w:hanging="360"/>
      </w:pPr>
      <w:rPr>
        <w:rFonts w:ascii="Symbol" w:hAnsi="Symbol"/>
        <w:sz w:val="24"/>
      </w:rPr>
    </w:lvl>
    <w:lvl w:ilvl="7">
      <w:numFmt w:val="bullet"/>
      <w:lvlText w:val="o"/>
      <w:lvlJc w:val="left"/>
      <w:pPr>
        <w:tabs>
          <w:tab w:val="num" w:pos="5040"/>
        </w:tabs>
        <w:ind w:left="5040" w:hanging="360"/>
      </w:pPr>
      <w:rPr>
        <w:rFonts w:ascii="Courier New" w:hAnsi="Courier New"/>
        <w:sz w:val="24"/>
      </w:rPr>
    </w:lvl>
    <w:lvl w:ilvl="8">
      <w:numFmt w:val="bullet"/>
      <w:lvlText w:val="§"/>
      <w:lvlJc w:val="left"/>
      <w:pPr>
        <w:tabs>
          <w:tab w:val="num" w:pos="5760"/>
        </w:tabs>
        <w:ind w:left="5760" w:hanging="360"/>
      </w:pPr>
      <w:rPr>
        <w:rFonts w:ascii="Wingdings" w:hAnsi="Wingdings"/>
        <w:sz w:val="24"/>
      </w:rPr>
    </w:lvl>
  </w:abstractNum>
  <w:abstractNum w:abstractNumId="7">
    <w:nsid w:val="0F07D742"/>
    <w:multiLevelType w:val="multilevel"/>
    <w:tmpl w:val="0DE8AFD9"/>
    <w:lvl w:ilvl="0">
      <w:numFmt w:val="bullet"/>
      <w:lvlText w:val="-"/>
      <w:lvlJc w:val="left"/>
      <w:pPr>
        <w:tabs>
          <w:tab w:val="num" w:pos="1080"/>
        </w:tabs>
        <w:ind w:left="1080" w:hanging="360"/>
      </w:pPr>
      <w:rPr>
        <w:rFonts w:ascii="Palatino Linotype" w:hAnsi="Palatino Linotype"/>
        <w:sz w:val="24"/>
      </w:rPr>
    </w:lvl>
    <w:lvl w:ilvl="1">
      <w:numFmt w:val="bullet"/>
      <w:lvlText w:val="o"/>
      <w:lvlJc w:val="left"/>
      <w:pPr>
        <w:tabs>
          <w:tab w:val="num" w:pos="1800"/>
        </w:tabs>
        <w:ind w:left="1800" w:hanging="360"/>
      </w:pPr>
      <w:rPr>
        <w:rFonts w:ascii="Courier New" w:hAnsi="Courier New"/>
        <w:sz w:val="24"/>
      </w:rPr>
    </w:lvl>
    <w:lvl w:ilvl="2">
      <w:numFmt w:val="bullet"/>
      <w:lvlText w:val="§"/>
      <w:lvlJc w:val="left"/>
      <w:pPr>
        <w:tabs>
          <w:tab w:val="num" w:pos="2520"/>
        </w:tabs>
        <w:ind w:left="2520" w:hanging="360"/>
      </w:pPr>
      <w:rPr>
        <w:rFonts w:ascii="Wingdings" w:hAnsi="Wingdings"/>
        <w:sz w:val="24"/>
      </w:rPr>
    </w:lvl>
    <w:lvl w:ilvl="3">
      <w:numFmt w:val="bullet"/>
      <w:lvlText w:val="·"/>
      <w:lvlJc w:val="left"/>
      <w:pPr>
        <w:tabs>
          <w:tab w:val="num" w:pos="3240"/>
        </w:tabs>
        <w:ind w:left="3240" w:hanging="360"/>
      </w:pPr>
      <w:rPr>
        <w:rFonts w:ascii="Symbol" w:hAnsi="Symbol"/>
        <w:sz w:val="24"/>
      </w:rPr>
    </w:lvl>
    <w:lvl w:ilvl="4">
      <w:numFmt w:val="bullet"/>
      <w:lvlText w:val="o"/>
      <w:lvlJc w:val="left"/>
      <w:pPr>
        <w:tabs>
          <w:tab w:val="num" w:pos="3960"/>
        </w:tabs>
        <w:ind w:left="3960" w:hanging="360"/>
      </w:pPr>
      <w:rPr>
        <w:rFonts w:ascii="Courier New" w:hAnsi="Courier New"/>
        <w:sz w:val="24"/>
      </w:rPr>
    </w:lvl>
    <w:lvl w:ilvl="5">
      <w:numFmt w:val="bullet"/>
      <w:lvlText w:val="§"/>
      <w:lvlJc w:val="left"/>
      <w:pPr>
        <w:tabs>
          <w:tab w:val="num" w:pos="4680"/>
        </w:tabs>
        <w:ind w:left="4680" w:hanging="360"/>
      </w:pPr>
      <w:rPr>
        <w:rFonts w:ascii="Wingdings" w:hAnsi="Wingdings"/>
        <w:sz w:val="24"/>
      </w:rPr>
    </w:lvl>
    <w:lvl w:ilvl="6">
      <w:numFmt w:val="bullet"/>
      <w:lvlText w:val="·"/>
      <w:lvlJc w:val="left"/>
      <w:pPr>
        <w:tabs>
          <w:tab w:val="num" w:pos="5400"/>
        </w:tabs>
        <w:ind w:left="5400" w:hanging="360"/>
      </w:pPr>
      <w:rPr>
        <w:rFonts w:ascii="Symbol" w:hAnsi="Symbol"/>
        <w:sz w:val="24"/>
      </w:rPr>
    </w:lvl>
    <w:lvl w:ilvl="7">
      <w:numFmt w:val="bullet"/>
      <w:lvlText w:val="o"/>
      <w:lvlJc w:val="left"/>
      <w:pPr>
        <w:tabs>
          <w:tab w:val="num" w:pos="6120"/>
        </w:tabs>
        <w:ind w:left="6120" w:hanging="360"/>
      </w:pPr>
      <w:rPr>
        <w:rFonts w:ascii="Courier New" w:hAnsi="Courier New"/>
        <w:sz w:val="24"/>
      </w:rPr>
    </w:lvl>
    <w:lvl w:ilvl="8">
      <w:numFmt w:val="bullet"/>
      <w:lvlText w:val="§"/>
      <w:lvlJc w:val="left"/>
      <w:pPr>
        <w:tabs>
          <w:tab w:val="num" w:pos="6840"/>
        </w:tabs>
        <w:ind w:left="6840" w:hanging="360"/>
      </w:pPr>
      <w:rPr>
        <w:rFonts w:ascii="Wingdings" w:hAnsi="Wingdings"/>
        <w:sz w:val="24"/>
      </w:rPr>
    </w:lvl>
  </w:abstractNum>
  <w:abstractNum w:abstractNumId="8">
    <w:nsid w:val="0FF87947"/>
    <w:multiLevelType w:val="multilevel"/>
    <w:tmpl w:val="7578B5DA"/>
    <w:lvl w:ilvl="0">
      <w:numFmt w:val="bullet"/>
      <w:lvlText w:val="v"/>
      <w:lvlJc w:val="left"/>
      <w:pPr>
        <w:tabs>
          <w:tab w:val="num" w:pos="720"/>
        </w:tabs>
        <w:ind w:left="720" w:hanging="360"/>
      </w:pPr>
      <w:rPr>
        <w:rFonts w:ascii="Wingdings" w:hAnsi="Wingdings"/>
        <w:b/>
        <w:i/>
        <w:sz w:val="24"/>
      </w:rPr>
    </w:lvl>
    <w:lvl w:ilvl="1">
      <w:numFmt w:val="bullet"/>
      <w:lvlText w:val="Ø"/>
      <w:lvlJc w:val="left"/>
      <w:pPr>
        <w:tabs>
          <w:tab w:val="num" w:pos="1440"/>
        </w:tabs>
        <w:ind w:left="1440" w:hanging="360"/>
      </w:pPr>
      <w:rPr>
        <w:rFonts w:ascii="Wingdings" w:hAnsi="Wingdings"/>
        <w:b/>
        <w:i/>
        <w:sz w:val="24"/>
      </w:rPr>
    </w:lvl>
    <w:lvl w:ilvl="2">
      <w:numFmt w:val="bullet"/>
      <w:lvlText w:val="§"/>
      <w:lvlJc w:val="left"/>
      <w:pPr>
        <w:tabs>
          <w:tab w:val="num" w:pos="2160"/>
        </w:tabs>
        <w:ind w:left="2160" w:hanging="360"/>
      </w:pPr>
      <w:rPr>
        <w:rFonts w:ascii="Wingdings" w:hAnsi="Wingdings"/>
        <w:b/>
        <w:i/>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9">
    <w:nsid w:val="1277837C"/>
    <w:multiLevelType w:val="multilevel"/>
    <w:tmpl w:val="6741AA4B"/>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10">
    <w:nsid w:val="19425BEA"/>
    <w:multiLevelType w:val="multilevel"/>
    <w:tmpl w:val="7DAB2A61"/>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080"/>
        </w:tabs>
        <w:ind w:left="1080" w:hanging="360"/>
      </w:pPr>
      <w:rPr>
        <w:rFonts w:ascii="Courier New" w:hAnsi="Courier New"/>
        <w:sz w:val="24"/>
      </w:rPr>
    </w:lvl>
    <w:lvl w:ilvl="2">
      <w:numFmt w:val="bullet"/>
      <w:lvlText w:val="§"/>
      <w:lvlJc w:val="left"/>
      <w:pPr>
        <w:tabs>
          <w:tab w:val="num" w:pos="1800"/>
        </w:tabs>
        <w:ind w:left="1800" w:hanging="360"/>
      </w:pPr>
      <w:rPr>
        <w:rFonts w:ascii="Wingdings" w:hAnsi="Wingdings"/>
        <w:sz w:val="24"/>
      </w:rPr>
    </w:lvl>
    <w:lvl w:ilvl="3">
      <w:numFmt w:val="bullet"/>
      <w:lvlText w:val="·"/>
      <w:lvlJc w:val="left"/>
      <w:pPr>
        <w:tabs>
          <w:tab w:val="num" w:pos="2520"/>
        </w:tabs>
        <w:ind w:left="2520" w:hanging="360"/>
      </w:pPr>
      <w:rPr>
        <w:rFonts w:ascii="Symbol" w:hAnsi="Symbol"/>
        <w:sz w:val="24"/>
      </w:rPr>
    </w:lvl>
    <w:lvl w:ilvl="4">
      <w:numFmt w:val="bullet"/>
      <w:lvlText w:val="o"/>
      <w:lvlJc w:val="left"/>
      <w:pPr>
        <w:tabs>
          <w:tab w:val="num" w:pos="3240"/>
        </w:tabs>
        <w:ind w:left="3240" w:hanging="360"/>
      </w:pPr>
      <w:rPr>
        <w:rFonts w:ascii="Courier New" w:hAnsi="Courier New"/>
        <w:sz w:val="24"/>
      </w:rPr>
    </w:lvl>
    <w:lvl w:ilvl="5">
      <w:numFmt w:val="bullet"/>
      <w:lvlText w:val="§"/>
      <w:lvlJc w:val="left"/>
      <w:pPr>
        <w:tabs>
          <w:tab w:val="num" w:pos="3960"/>
        </w:tabs>
        <w:ind w:left="3960" w:hanging="360"/>
      </w:pPr>
      <w:rPr>
        <w:rFonts w:ascii="Wingdings" w:hAnsi="Wingdings"/>
        <w:sz w:val="24"/>
      </w:rPr>
    </w:lvl>
    <w:lvl w:ilvl="6">
      <w:numFmt w:val="bullet"/>
      <w:lvlText w:val="·"/>
      <w:lvlJc w:val="left"/>
      <w:pPr>
        <w:tabs>
          <w:tab w:val="num" w:pos="4680"/>
        </w:tabs>
        <w:ind w:left="4680" w:hanging="360"/>
      </w:pPr>
      <w:rPr>
        <w:rFonts w:ascii="Symbol" w:hAnsi="Symbol"/>
        <w:sz w:val="24"/>
      </w:rPr>
    </w:lvl>
    <w:lvl w:ilvl="7">
      <w:numFmt w:val="bullet"/>
      <w:lvlText w:val="o"/>
      <w:lvlJc w:val="left"/>
      <w:pPr>
        <w:tabs>
          <w:tab w:val="num" w:pos="5400"/>
        </w:tabs>
        <w:ind w:left="5400" w:hanging="360"/>
      </w:pPr>
      <w:rPr>
        <w:rFonts w:ascii="Courier New" w:hAnsi="Courier New"/>
        <w:sz w:val="24"/>
      </w:rPr>
    </w:lvl>
    <w:lvl w:ilvl="8">
      <w:numFmt w:val="bullet"/>
      <w:lvlText w:val="§"/>
      <w:lvlJc w:val="left"/>
      <w:pPr>
        <w:tabs>
          <w:tab w:val="num" w:pos="6120"/>
        </w:tabs>
        <w:ind w:left="6120" w:hanging="360"/>
      </w:pPr>
      <w:rPr>
        <w:rFonts w:ascii="Wingdings" w:hAnsi="Wingdings"/>
        <w:sz w:val="24"/>
      </w:rPr>
    </w:lvl>
  </w:abstractNum>
  <w:abstractNum w:abstractNumId="11">
    <w:nsid w:val="1BFD77E8"/>
    <w:multiLevelType w:val="multilevel"/>
    <w:tmpl w:val="309A43A7"/>
    <w:lvl w:ilvl="0">
      <w:numFmt w:val="bullet"/>
      <w:lvlText w:val="-"/>
      <w:lvlJc w:val="left"/>
      <w:pPr>
        <w:tabs>
          <w:tab w:val="num" w:pos="540"/>
        </w:tabs>
        <w:ind w:left="540" w:hanging="360"/>
      </w:pPr>
      <w:rPr>
        <w:rFonts w:ascii="Times New Roman" w:hAnsi="Times New Roman"/>
        <w:color w:val="000000"/>
        <w:sz w:val="24"/>
      </w:rPr>
    </w:lvl>
    <w:lvl w:ilvl="1">
      <w:numFmt w:val="bullet"/>
      <w:lvlText w:val="o"/>
      <w:lvlJc w:val="left"/>
      <w:pPr>
        <w:tabs>
          <w:tab w:val="num" w:pos="1620"/>
        </w:tabs>
        <w:ind w:left="1620" w:hanging="360"/>
      </w:pPr>
      <w:rPr>
        <w:rFonts w:ascii="Courier New" w:hAnsi="Courier New"/>
        <w:sz w:val="24"/>
      </w:rPr>
    </w:lvl>
    <w:lvl w:ilvl="2">
      <w:numFmt w:val="bullet"/>
      <w:lvlText w:val="§"/>
      <w:lvlJc w:val="left"/>
      <w:pPr>
        <w:tabs>
          <w:tab w:val="num" w:pos="2340"/>
        </w:tabs>
        <w:ind w:left="2340" w:hanging="360"/>
      </w:pPr>
      <w:rPr>
        <w:rFonts w:ascii="Wingdings" w:hAnsi="Wingdings"/>
        <w:sz w:val="24"/>
      </w:rPr>
    </w:lvl>
    <w:lvl w:ilvl="3">
      <w:numFmt w:val="bullet"/>
      <w:lvlText w:val="·"/>
      <w:lvlJc w:val="left"/>
      <w:pPr>
        <w:tabs>
          <w:tab w:val="num" w:pos="3060"/>
        </w:tabs>
        <w:ind w:left="3060" w:hanging="360"/>
      </w:pPr>
      <w:rPr>
        <w:rFonts w:ascii="Symbol" w:hAnsi="Symbol"/>
        <w:sz w:val="24"/>
      </w:rPr>
    </w:lvl>
    <w:lvl w:ilvl="4">
      <w:numFmt w:val="bullet"/>
      <w:lvlText w:val="o"/>
      <w:lvlJc w:val="left"/>
      <w:pPr>
        <w:tabs>
          <w:tab w:val="num" w:pos="3780"/>
        </w:tabs>
        <w:ind w:left="3780" w:hanging="360"/>
      </w:pPr>
      <w:rPr>
        <w:rFonts w:ascii="Courier New" w:hAnsi="Courier New"/>
        <w:sz w:val="24"/>
      </w:rPr>
    </w:lvl>
    <w:lvl w:ilvl="5">
      <w:numFmt w:val="bullet"/>
      <w:lvlText w:val="§"/>
      <w:lvlJc w:val="left"/>
      <w:pPr>
        <w:tabs>
          <w:tab w:val="num" w:pos="4500"/>
        </w:tabs>
        <w:ind w:left="4500" w:hanging="360"/>
      </w:pPr>
      <w:rPr>
        <w:rFonts w:ascii="Wingdings" w:hAnsi="Wingdings"/>
        <w:sz w:val="24"/>
      </w:rPr>
    </w:lvl>
    <w:lvl w:ilvl="6">
      <w:numFmt w:val="bullet"/>
      <w:lvlText w:val="·"/>
      <w:lvlJc w:val="left"/>
      <w:pPr>
        <w:tabs>
          <w:tab w:val="num" w:pos="5220"/>
        </w:tabs>
        <w:ind w:left="5220" w:hanging="360"/>
      </w:pPr>
      <w:rPr>
        <w:rFonts w:ascii="Symbol" w:hAnsi="Symbol"/>
        <w:sz w:val="24"/>
      </w:rPr>
    </w:lvl>
    <w:lvl w:ilvl="7">
      <w:numFmt w:val="bullet"/>
      <w:lvlText w:val="o"/>
      <w:lvlJc w:val="left"/>
      <w:pPr>
        <w:tabs>
          <w:tab w:val="num" w:pos="5940"/>
        </w:tabs>
        <w:ind w:left="5940" w:hanging="360"/>
      </w:pPr>
      <w:rPr>
        <w:rFonts w:ascii="Courier New" w:hAnsi="Courier New"/>
        <w:sz w:val="24"/>
      </w:rPr>
    </w:lvl>
    <w:lvl w:ilvl="8">
      <w:numFmt w:val="bullet"/>
      <w:lvlText w:val="§"/>
      <w:lvlJc w:val="left"/>
      <w:pPr>
        <w:tabs>
          <w:tab w:val="num" w:pos="6660"/>
        </w:tabs>
        <w:ind w:left="6660" w:hanging="360"/>
      </w:pPr>
      <w:rPr>
        <w:rFonts w:ascii="Wingdings" w:hAnsi="Wingdings"/>
        <w:sz w:val="24"/>
      </w:rPr>
    </w:lvl>
  </w:abstractNum>
  <w:abstractNum w:abstractNumId="12">
    <w:nsid w:val="1DEE83F8"/>
    <w:multiLevelType w:val="multilevel"/>
    <w:tmpl w:val="70226D97"/>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13">
    <w:nsid w:val="1DF9F3CC"/>
    <w:multiLevelType w:val="multilevel"/>
    <w:tmpl w:val="311A1A5B"/>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14">
    <w:nsid w:val="1E1ED6A4"/>
    <w:multiLevelType w:val="multilevel"/>
    <w:tmpl w:val="1C298153"/>
    <w:lvl w:ilvl="0">
      <w:start w:val="1"/>
      <w:numFmt w:val="lowerLetter"/>
      <w:lvlText w:val="%1)"/>
      <w:lvlJc w:val="left"/>
      <w:pPr>
        <w:tabs>
          <w:tab w:val="num" w:pos="720"/>
        </w:tabs>
        <w:ind w:left="720" w:hanging="360"/>
      </w:pPr>
      <w:rPr>
        <w:rFonts w:ascii="Times New Roman" w:hAnsi="Times New Roman" w:cs="Times New Roman"/>
        <w:b/>
        <w:bCs/>
        <w:sz w:val="24"/>
        <w:szCs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15">
    <w:nsid w:val="1EFCD7E3"/>
    <w:multiLevelType w:val="multilevel"/>
    <w:tmpl w:val="4832D8C6"/>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080"/>
        </w:tabs>
        <w:ind w:left="1080" w:hanging="360"/>
      </w:pPr>
      <w:rPr>
        <w:rFonts w:ascii="Courier New" w:hAnsi="Courier New"/>
        <w:sz w:val="24"/>
      </w:rPr>
    </w:lvl>
    <w:lvl w:ilvl="2">
      <w:numFmt w:val="bullet"/>
      <w:lvlText w:val="§"/>
      <w:lvlJc w:val="left"/>
      <w:pPr>
        <w:tabs>
          <w:tab w:val="num" w:pos="1800"/>
        </w:tabs>
        <w:ind w:left="1800" w:hanging="360"/>
      </w:pPr>
      <w:rPr>
        <w:rFonts w:ascii="Wingdings" w:hAnsi="Wingdings"/>
        <w:sz w:val="24"/>
      </w:rPr>
    </w:lvl>
    <w:lvl w:ilvl="3">
      <w:numFmt w:val="bullet"/>
      <w:lvlText w:val="·"/>
      <w:lvlJc w:val="left"/>
      <w:pPr>
        <w:tabs>
          <w:tab w:val="num" w:pos="2520"/>
        </w:tabs>
        <w:ind w:left="2520" w:hanging="360"/>
      </w:pPr>
      <w:rPr>
        <w:rFonts w:ascii="Symbol" w:hAnsi="Symbol"/>
        <w:sz w:val="24"/>
      </w:rPr>
    </w:lvl>
    <w:lvl w:ilvl="4">
      <w:numFmt w:val="bullet"/>
      <w:lvlText w:val="o"/>
      <w:lvlJc w:val="left"/>
      <w:pPr>
        <w:tabs>
          <w:tab w:val="num" w:pos="3240"/>
        </w:tabs>
        <w:ind w:left="3240" w:hanging="360"/>
      </w:pPr>
      <w:rPr>
        <w:rFonts w:ascii="Courier New" w:hAnsi="Courier New"/>
        <w:sz w:val="24"/>
      </w:rPr>
    </w:lvl>
    <w:lvl w:ilvl="5">
      <w:numFmt w:val="bullet"/>
      <w:lvlText w:val="§"/>
      <w:lvlJc w:val="left"/>
      <w:pPr>
        <w:tabs>
          <w:tab w:val="num" w:pos="3960"/>
        </w:tabs>
        <w:ind w:left="3960" w:hanging="360"/>
      </w:pPr>
      <w:rPr>
        <w:rFonts w:ascii="Wingdings" w:hAnsi="Wingdings"/>
        <w:sz w:val="24"/>
      </w:rPr>
    </w:lvl>
    <w:lvl w:ilvl="6">
      <w:numFmt w:val="bullet"/>
      <w:lvlText w:val="·"/>
      <w:lvlJc w:val="left"/>
      <w:pPr>
        <w:tabs>
          <w:tab w:val="num" w:pos="4680"/>
        </w:tabs>
        <w:ind w:left="4680" w:hanging="360"/>
      </w:pPr>
      <w:rPr>
        <w:rFonts w:ascii="Symbol" w:hAnsi="Symbol"/>
        <w:sz w:val="24"/>
      </w:rPr>
    </w:lvl>
    <w:lvl w:ilvl="7">
      <w:numFmt w:val="bullet"/>
      <w:lvlText w:val="o"/>
      <w:lvlJc w:val="left"/>
      <w:pPr>
        <w:tabs>
          <w:tab w:val="num" w:pos="5400"/>
        </w:tabs>
        <w:ind w:left="5400" w:hanging="360"/>
      </w:pPr>
      <w:rPr>
        <w:rFonts w:ascii="Courier New" w:hAnsi="Courier New"/>
        <w:sz w:val="24"/>
      </w:rPr>
    </w:lvl>
    <w:lvl w:ilvl="8">
      <w:numFmt w:val="bullet"/>
      <w:lvlText w:val="§"/>
      <w:lvlJc w:val="left"/>
      <w:pPr>
        <w:tabs>
          <w:tab w:val="num" w:pos="6120"/>
        </w:tabs>
        <w:ind w:left="6120" w:hanging="360"/>
      </w:pPr>
      <w:rPr>
        <w:rFonts w:ascii="Wingdings" w:hAnsi="Wingdings"/>
        <w:sz w:val="24"/>
      </w:rPr>
    </w:lvl>
  </w:abstractNum>
  <w:abstractNum w:abstractNumId="16">
    <w:nsid w:val="1F32633A"/>
    <w:multiLevelType w:val="multilevel"/>
    <w:tmpl w:val="555D8571"/>
    <w:lvl w:ilvl="0">
      <w:numFmt w:val="bullet"/>
      <w:lvlText w:val="-"/>
      <w:lvlJc w:val="left"/>
      <w:pPr>
        <w:tabs>
          <w:tab w:val="num" w:pos="1080"/>
        </w:tabs>
        <w:ind w:left="1080" w:hanging="360"/>
      </w:pPr>
      <w:rPr>
        <w:rFonts w:ascii="Times New Roman" w:hAnsi="Times New Roman"/>
        <w:b/>
        <w:sz w:val="24"/>
      </w:rPr>
    </w:lvl>
    <w:lvl w:ilvl="1">
      <w:numFmt w:val="bullet"/>
      <w:lvlText w:val="-"/>
      <w:lvlJc w:val="left"/>
      <w:pPr>
        <w:tabs>
          <w:tab w:val="num" w:pos="1080"/>
        </w:tabs>
        <w:ind w:left="1080" w:hanging="360"/>
      </w:pPr>
      <w:rPr>
        <w:rFonts w:ascii="Palatino Linotype" w:hAnsi="Palatino Linotype"/>
        <w:sz w:val="24"/>
      </w:rPr>
    </w:lvl>
    <w:lvl w:ilvl="2">
      <w:numFmt w:val="bullet"/>
      <w:lvlText w:val="-"/>
      <w:lvlJc w:val="left"/>
      <w:pPr>
        <w:tabs>
          <w:tab w:val="num" w:pos="2160"/>
        </w:tabs>
        <w:ind w:left="2160" w:hanging="360"/>
      </w:pPr>
      <w:rPr>
        <w:rFonts w:ascii="Times New Roman" w:hAnsi="Times New Roman"/>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17">
    <w:nsid w:val="20BDAE51"/>
    <w:multiLevelType w:val="multilevel"/>
    <w:tmpl w:val="2648BEDC"/>
    <w:lvl w:ilvl="0">
      <w:numFmt w:val="bullet"/>
      <w:lvlText w:val="-"/>
      <w:lvlJc w:val="left"/>
      <w:pPr>
        <w:tabs>
          <w:tab w:val="num" w:pos="540"/>
        </w:tabs>
        <w:ind w:left="540" w:hanging="360"/>
      </w:pPr>
      <w:rPr>
        <w:rFonts w:ascii="Times New Roman" w:hAnsi="Times New Roman"/>
        <w:sz w:val="24"/>
      </w:rPr>
    </w:lvl>
    <w:lvl w:ilvl="1">
      <w:numFmt w:val="bullet"/>
      <w:lvlText w:val="o"/>
      <w:lvlJc w:val="left"/>
      <w:pPr>
        <w:tabs>
          <w:tab w:val="num" w:pos="1620"/>
        </w:tabs>
        <w:ind w:left="1620" w:hanging="360"/>
      </w:pPr>
      <w:rPr>
        <w:rFonts w:ascii="Courier New" w:hAnsi="Courier New"/>
        <w:sz w:val="24"/>
      </w:rPr>
    </w:lvl>
    <w:lvl w:ilvl="2">
      <w:numFmt w:val="bullet"/>
      <w:lvlText w:val="§"/>
      <w:lvlJc w:val="left"/>
      <w:pPr>
        <w:tabs>
          <w:tab w:val="num" w:pos="2340"/>
        </w:tabs>
        <w:ind w:left="2340" w:hanging="360"/>
      </w:pPr>
      <w:rPr>
        <w:rFonts w:ascii="Wingdings" w:hAnsi="Wingdings"/>
        <w:sz w:val="24"/>
      </w:rPr>
    </w:lvl>
    <w:lvl w:ilvl="3">
      <w:numFmt w:val="bullet"/>
      <w:lvlText w:val="·"/>
      <w:lvlJc w:val="left"/>
      <w:pPr>
        <w:tabs>
          <w:tab w:val="num" w:pos="3060"/>
        </w:tabs>
        <w:ind w:left="3060" w:hanging="360"/>
      </w:pPr>
      <w:rPr>
        <w:rFonts w:ascii="Symbol" w:hAnsi="Symbol"/>
        <w:sz w:val="24"/>
      </w:rPr>
    </w:lvl>
    <w:lvl w:ilvl="4">
      <w:numFmt w:val="bullet"/>
      <w:lvlText w:val="o"/>
      <w:lvlJc w:val="left"/>
      <w:pPr>
        <w:tabs>
          <w:tab w:val="num" w:pos="3780"/>
        </w:tabs>
        <w:ind w:left="3780" w:hanging="360"/>
      </w:pPr>
      <w:rPr>
        <w:rFonts w:ascii="Courier New" w:hAnsi="Courier New"/>
        <w:sz w:val="24"/>
      </w:rPr>
    </w:lvl>
    <w:lvl w:ilvl="5">
      <w:numFmt w:val="bullet"/>
      <w:lvlText w:val="§"/>
      <w:lvlJc w:val="left"/>
      <w:pPr>
        <w:tabs>
          <w:tab w:val="num" w:pos="4500"/>
        </w:tabs>
        <w:ind w:left="4500" w:hanging="360"/>
      </w:pPr>
      <w:rPr>
        <w:rFonts w:ascii="Wingdings" w:hAnsi="Wingdings"/>
        <w:sz w:val="24"/>
      </w:rPr>
    </w:lvl>
    <w:lvl w:ilvl="6">
      <w:numFmt w:val="bullet"/>
      <w:lvlText w:val="·"/>
      <w:lvlJc w:val="left"/>
      <w:pPr>
        <w:tabs>
          <w:tab w:val="num" w:pos="5220"/>
        </w:tabs>
        <w:ind w:left="5220" w:hanging="360"/>
      </w:pPr>
      <w:rPr>
        <w:rFonts w:ascii="Symbol" w:hAnsi="Symbol"/>
        <w:sz w:val="24"/>
      </w:rPr>
    </w:lvl>
    <w:lvl w:ilvl="7">
      <w:numFmt w:val="bullet"/>
      <w:lvlText w:val="o"/>
      <w:lvlJc w:val="left"/>
      <w:pPr>
        <w:tabs>
          <w:tab w:val="num" w:pos="5940"/>
        </w:tabs>
        <w:ind w:left="5940" w:hanging="360"/>
      </w:pPr>
      <w:rPr>
        <w:rFonts w:ascii="Courier New" w:hAnsi="Courier New"/>
        <w:sz w:val="24"/>
      </w:rPr>
    </w:lvl>
    <w:lvl w:ilvl="8">
      <w:numFmt w:val="bullet"/>
      <w:lvlText w:val="§"/>
      <w:lvlJc w:val="left"/>
      <w:pPr>
        <w:tabs>
          <w:tab w:val="num" w:pos="6660"/>
        </w:tabs>
        <w:ind w:left="6660" w:hanging="360"/>
      </w:pPr>
      <w:rPr>
        <w:rFonts w:ascii="Wingdings" w:hAnsi="Wingdings"/>
        <w:sz w:val="24"/>
      </w:rPr>
    </w:lvl>
  </w:abstractNum>
  <w:abstractNum w:abstractNumId="18">
    <w:nsid w:val="22511CAE"/>
    <w:multiLevelType w:val="multilevel"/>
    <w:tmpl w:val="0D782755"/>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19">
    <w:nsid w:val="23435F2F"/>
    <w:multiLevelType w:val="multilevel"/>
    <w:tmpl w:val="29EB10A2"/>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20">
    <w:nsid w:val="24EFA745"/>
    <w:multiLevelType w:val="multilevel"/>
    <w:tmpl w:val="74F93A40"/>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21">
    <w:nsid w:val="27034C15"/>
    <w:multiLevelType w:val="multilevel"/>
    <w:tmpl w:val="2F0CB4D0"/>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22">
    <w:nsid w:val="29B58C1C"/>
    <w:multiLevelType w:val="multilevel"/>
    <w:tmpl w:val="02F7926B"/>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23">
    <w:nsid w:val="2AF17A54"/>
    <w:multiLevelType w:val="multilevel"/>
    <w:tmpl w:val="4F921543"/>
    <w:lvl w:ilvl="0">
      <w:numFmt w:val="bullet"/>
      <w:lvlText w:val="Ø"/>
      <w:lvlJc w:val="left"/>
      <w:pPr>
        <w:tabs>
          <w:tab w:val="num" w:pos="1440"/>
        </w:tabs>
        <w:ind w:left="1440" w:hanging="360"/>
      </w:pPr>
      <w:rPr>
        <w:rFonts w:ascii="Wingdings" w:hAnsi="Wingdings"/>
        <w:b/>
        <w:i/>
        <w:sz w:val="24"/>
      </w:rPr>
    </w:lvl>
    <w:lvl w:ilvl="1">
      <w:numFmt w:val="bullet"/>
      <w:lvlText w:val="§"/>
      <w:lvlJc w:val="left"/>
      <w:pPr>
        <w:tabs>
          <w:tab w:val="num" w:pos="2160"/>
        </w:tabs>
        <w:ind w:left="2160" w:hanging="360"/>
      </w:pPr>
      <w:rPr>
        <w:rFonts w:ascii="Wingdings" w:hAnsi="Wingdings"/>
        <w:b/>
        <w:i/>
        <w:sz w:val="24"/>
      </w:rPr>
    </w:lvl>
    <w:lvl w:ilvl="2">
      <w:numFmt w:val="bullet"/>
      <w:lvlText w:val="§"/>
      <w:lvlJc w:val="left"/>
      <w:pPr>
        <w:tabs>
          <w:tab w:val="num" w:pos="2880"/>
        </w:tabs>
        <w:ind w:left="2880" w:hanging="360"/>
      </w:pPr>
      <w:rPr>
        <w:rFonts w:ascii="Wingdings" w:hAnsi="Wingdings"/>
        <w:sz w:val="24"/>
      </w:rPr>
    </w:lvl>
    <w:lvl w:ilvl="3">
      <w:numFmt w:val="bullet"/>
      <w:lvlText w:val="·"/>
      <w:lvlJc w:val="left"/>
      <w:pPr>
        <w:tabs>
          <w:tab w:val="num" w:pos="3600"/>
        </w:tabs>
        <w:ind w:left="3600" w:hanging="360"/>
      </w:pPr>
      <w:rPr>
        <w:rFonts w:ascii="Symbol" w:hAnsi="Symbol"/>
        <w:sz w:val="24"/>
      </w:rPr>
    </w:lvl>
    <w:lvl w:ilvl="4">
      <w:numFmt w:val="bullet"/>
      <w:lvlText w:val="o"/>
      <w:lvlJc w:val="left"/>
      <w:pPr>
        <w:tabs>
          <w:tab w:val="num" w:pos="4320"/>
        </w:tabs>
        <w:ind w:left="4320" w:hanging="360"/>
      </w:pPr>
      <w:rPr>
        <w:rFonts w:ascii="Courier New" w:hAnsi="Courier New"/>
        <w:sz w:val="24"/>
      </w:rPr>
    </w:lvl>
    <w:lvl w:ilvl="5">
      <w:numFmt w:val="bullet"/>
      <w:lvlText w:val="§"/>
      <w:lvlJc w:val="left"/>
      <w:pPr>
        <w:tabs>
          <w:tab w:val="num" w:pos="5040"/>
        </w:tabs>
        <w:ind w:left="5040" w:hanging="360"/>
      </w:pPr>
      <w:rPr>
        <w:rFonts w:ascii="Wingdings" w:hAnsi="Wingdings"/>
        <w:sz w:val="24"/>
      </w:rPr>
    </w:lvl>
    <w:lvl w:ilvl="6">
      <w:numFmt w:val="bullet"/>
      <w:lvlText w:val="·"/>
      <w:lvlJc w:val="left"/>
      <w:pPr>
        <w:tabs>
          <w:tab w:val="num" w:pos="5760"/>
        </w:tabs>
        <w:ind w:left="5760" w:hanging="360"/>
      </w:pPr>
      <w:rPr>
        <w:rFonts w:ascii="Symbol" w:hAnsi="Symbol"/>
        <w:sz w:val="24"/>
      </w:rPr>
    </w:lvl>
    <w:lvl w:ilvl="7">
      <w:numFmt w:val="bullet"/>
      <w:lvlText w:val="o"/>
      <w:lvlJc w:val="left"/>
      <w:pPr>
        <w:tabs>
          <w:tab w:val="num" w:pos="6480"/>
        </w:tabs>
        <w:ind w:left="6480" w:hanging="360"/>
      </w:pPr>
      <w:rPr>
        <w:rFonts w:ascii="Courier New" w:hAnsi="Courier New"/>
        <w:sz w:val="24"/>
      </w:rPr>
    </w:lvl>
    <w:lvl w:ilvl="8">
      <w:numFmt w:val="bullet"/>
      <w:lvlText w:val="§"/>
      <w:lvlJc w:val="left"/>
      <w:pPr>
        <w:tabs>
          <w:tab w:val="num" w:pos="7200"/>
        </w:tabs>
        <w:ind w:left="7200" w:hanging="360"/>
      </w:pPr>
      <w:rPr>
        <w:rFonts w:ascii="Wingdings" w:hAnsi="Wingdings"/>
        <w:sz w:val="24"/>
      </w:rPr>
    </w:lvl>
  </w:abstractNum>
  <w:abstractNum w:abstractNumId="24">
    <w:nsid w:val="2E0CE843"/>
    <w:multiLevelType w:val="multilevel"/>
    <w:tmpl w:val="506EF5A6"/>
    <w:lvl w:ilvl="0">
      <w:start w:val="1"/>
      <w:numFmt w:val="lowerLetter"/>
      <w:lvlText w:val="%1)"/>
      <w:lvlJc w:val="left"/>
      <w:pPr>
        <w:tabs>
          <w:tab w:val="num" w:pos="720"/>
        </w:tabs>
        <w:ind w:left="720" w:hanging="360"/>
      </w:pPr>
      <w:rPr>
        <w:rFonts w:ascii="Times New Roman" w:hAnsi="Times New Roman" w:cs="Times New Roman"/>
        <w:b/>
        <w:bCs/>
        <w:sz w:val="24"/>
        <w:szCs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25">
    <w:nsid w:val="2F3B3DA8"/>
    <w:multiLevelType w:val="multilevel"/>
    <w:tmpl w:val="21BE9F87"/>
    <w:lvl w:ilvl="0">
      <w:numFmt w:val="bullet"/>
      <w:lvlText w:val="-"/>
      <w:lvlJc w:val="left"/>
      <w:pPr>
        <w:tabs>
          <w:tab w:val="num" w:pos="360"/>
        </w:tabs>
        <w:ind w:left="360" w:hanging="360"/>
      </w:pPr>
      <w:rPr>
        <w:rFonts w:ascii="Times New Roman" w:hAnsi="Times New Roman"/>
        <w:sz w:val="24"/>
      </w:rPr>
    </w:lvl>
    <w:lvl w:ilvl="1">
      <w:numFmt w:val="bullet"/>
      <w:lvlText w:val="-"/>
      <w:lvlJc w:val="left"/>
      <w:pPr>
        <w:tabs>
          <w:tab w:val="num" w:pos="1260"/>
        </w:tabs>
        <w:ind w:left="1260" w:hanging="360"/>
      </w:pPr>
      <w:rPr>
        <w:rFonts w:ascii="Times New Roman" w:hAnsi="Times New Roman"/>
        <w:b/>
        <w:sz w:val="24"/>
      </w:rPr>
    </w:lvl>
    <w:lvl w:ilvl="2">
      <w:numFmt w:val="bullet"/>
      <w:lvlText w:val="§"/>
      <w:lvlJc w:val="left"/>
      <w:pPr>
        <w:tabs>
          <w:tab w:val="num" w:pos="1980"/>
        </w:tabs>
        <w:ind w:left="1980" w:hanging="360"/>
      </w:pPr>
      <w:rPr>
        <w:rFonts w:ascii="Wingdings" w:hAnsi="Wingdings"/>
        <w:sz w:val="24"/>
      </w:rPr>
    </w:lvl>
    <w:lvl w:ilvl="3">
      <w:numFmt w:val="bullet"/>
      <w:lvlText w:val="·"/>
      <w:lvlJc w:val="left"/>
      <w:pPr>
        <w:tabs>
          <w:tab w:val="num" w:pos="2700"/>
        </w:tabs>
        <w:ind w:left="2700" w:hanging="360"/>
      </w:pPr>
      <w:rPr>
        <w:rFonts w:ascii="Symbol" w:hAnsi="Symbol"/>
        <w:sz w:val="24"/>
      </w:rPr>
    </w:lvl>
    <w:lvl w:ilvl="4">
      <w:numFmt w:val="bullet"/>
      <w:lvlText w:val="o"/>
      <w:lvlJc w:val="left"/>
      <w:pPr>
        <w:tabs>
          <w:tab w:val="num" w:pos="3420"/>
        </w:tabs>
        <w:ind w:left="3420" w:hanging="360"/>
      </w:pPr>
      <w:rPr>
        <w:rFonts w:ascii="Courier New" w:hAnsi="Courier New"/>
        <w:sz w:val="24"/>
      </w:rPr>
    </w:lvl>
    <w:lvl w:ilvl="5">
      <w:numFmt w:val="bullet"/>
      <w:lvlText w:val="§"/>
      <w:lvlJc w:val="left"/>
      <w:pPr>
        <w:tabs>
          <w:tab w:val="num" w:pos="4140"/>
        </w:tabs>
        <w:ind w:left="4140" w:hanging="360"/>
      </w:pPr>
      <w:rPr>
        <w:rFonts w:ascii="Wingdings" w:hAnsi="Wingdings"/>
        <w:sz w:val="24"/>
      </w:rPr>
    </w:lvl>
    <w:lvl w:ilvl="6">
      <w:numFmt w:val="bullet"/>
      <w:lvlText w:val="·"/>
      <w:lvlJc w:val="left"/>
      <w:pPr>
        <w:tabs>
          <w:tab w:val="num" w:pos="4860"/>
        </w:tabs>
        <w:ind w:left="4860" w:hanging="360"/>
      </w:pPr>
      <w:rPr>
        <w:rFonts w:ascii="Symbol" w:hAnsi="Symbol"/>
        <w:sz w:val="24"/>
      </w:rPr>
    </w:lvl>
    <w:lvl w:ilvl="7">
      <w:numFmt w:val="bullet"/>
      <w:lvlText w:val="o"/>
      <w:lvlJc w:val="left"/>
      <w:pPr>
        <w:tabs>
          <w:tab w:val="num" w:pos="5580"/>
        </w:tabs>
        <w:ind w:left="5580" w:hanging="360"/>
      </w:pPr>
      <w:rPr>
        <w:rFonts w:ascii="Courier New" w:hAnsi="Courier New"/>
        <w:sz w:val="24"/>
      </w:rPr>
    </w:lvl>
    <w:lvl w:ilvl="8">
      <w:numFmt w:val="bullet"/>
      <w:lvlText w:val="§"/>
      <w:lvlJc w:val="left"/>
      <w:pPr>
        <w:tabs>
          <w:tab w:val="num" w:pos="6300"/>
        </w:tabs>
        <w:ind w:left="6300" w:hanging="360"/>
      </w:pPr>
      <w:rPr>
        <w:rFonts w:ascii="Wingdings" w:hAnsi="Wingdings"/>
        <w:sz w:val="24"/>
      </w:rPr>
    </w:lvl>
  </w:abstractNum>
  <w:abstractNum w:abstractNumId="26">
    <w:nsid w:val="2F776C13"/>
    <w:multiLevelType w:val="multilevel"/>
    <w:tmpl w:val="566B0336"/>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720"/>
        </w:tabs>
        <w:ind w:left="720" w:hanging="360"/>
      </w:pPr>
      <w:rPr>
        <w:rFonts w:ascii="Courier New" w:hAnsi="Courier New"/>
        <w:sz w:val="24"/>
      </w:rPr>
    </w:lvl>
    <w:lvl w:ilvl="2">
      <w:numFmt w:val="bullet"/>
      <w:lvlText w:val="§"/>
      <w:lvlJc w:val="left"/>
      <w:pPr>
        <w:tabs>
          <w:tab w:val="num" w:pos="1440"/>
        </w:tabs>
        <w:ind w:left="1440" w:hanging="360"/>
      </w:pPr>
      <w:rPr>
        <w:rFonts w:ascii="Wingdings" w:hAnsi="Wingdings"/>
        <w:sz w:val="24"/>
      </w:rPr>
    </w:lvl>
    <w:lvl w:ilvl="3">
      <w:numFmt w:val="bullet"/>
      <w:lvlText w:val="·"/>
      <w:lvlJc w:val="left"/>
      <w:pPr>
        <w:tabs>
          <w:tab w:val="num" w:pos="2160"/>
        </w:tabs>
        <w:ind w:left="2160" w:hanging="360"/>
      </w:pPr>
      <w:rPr>
        <w:rFonts w:ascii="Symbol" w:hAnsi="Symbol"/>
        <w:sz w:val="24"/>
      </w:rPr>
    </w:lvl>
    <w:lvl w:ilvl="4">
      <w:numFmt w:val="bullet"/>
      <w:lvlText w:val="o"/>
      <w:lvlJc w:val="left"/>
      <w:pPr>
        <w:tabs>
          <w:tab w:val="num" w:pos="2880"/>
        </w:tabs>
        <w:ind w:left="2880" w:hanging="360"/>
      </w:pPr>
      <w:rPr>
        <w:rFonts w:ascii="Courier New" w:hAnsi="Courier New"/>
        <w:sz w:val="24"/>
      </w:rPr>
    </w:lvl>
    <w:lvl w:ilvl="5">
      <w:numFmt w:val="bullet"/>
      <w:lvlText w:val="§"/>
      <w:lvlJc w:val="left"/>
      <w:pPr>
        <w:tabs>
          <w:tab w:val="num" w:pos="3600"/>
        </w:tabs>
        <w:ind w:left="3600" w:hanging="360"/>
      </w:pPr>
      <w:rPr>
        <w:rFonts w:ascii="Wingdings" w:hAnsi="Wingdings"/>
        <w:sz w:val="24"/>
      </w:rPr>
    </w:lvl>
    <w:lvl w:ilvl="6">
      <w:numFmt w:val="bullet"/>
      <w:lvlText w:val="·"/>
      <w:lvlJc w:val="left"/>
      <w:pPr>
        <w:tabs>
          <w:tab w:val="num" w:pos="4320"/>
        </w:tabs>
        <w:ind w:left="4320" w:hanging="360"/>
      </w:pPr>
      <w:rPr>
        <w:rFonts w:ascii="Symbol" w:hAnsi="Symbol"/>
        <w:sz w:val="24"/>
      </w:rPr>
    </w:lvl>
    <w:lvl w:ilvl="7">
      <w:numFmt w:val="bullet"/>
      <w:lvlText w:val="o"/>
      <w:lvlJc w:val="left"/>
      <w:pPr>
        <w:tabs>
          <w:tab w:val="num" w:pos="5040"/>
        </w:tabs>
        <w:ind w:left="5040" w:hanging="360"/>
      </w:pPr>
      <w:rPr>
        <w:rFonts w:ascii="Courier New" w:hAnsi="Courier New"/>
        <w:sz w:val="24"/>
      </w:rPr>
    </w:lvl>
    <w:lvl w:ilvl="8">
      <w:numFmt w:val="bullet"/>
      <w:lvlText w:val="§"/>
      <w:lvlJc w:val="left"/>
      <w:pPr>
        <w:tabs>
          <w:tab w:val="num" w:pos="5760"/>
        </w:tabs>
        <w:ind w:left="5760" w:hanging="360"/>
      </w:pPr>
      <w:rPr>
        <w:rFonts w:ascii="Wingdings" w:hAnsi="Wingdings"/>
        <w:sz w:val="24"/>
      </w:rPr>
    </w:lvl>
  </w:abstractNum>
  <w:abstractNum w:abstractNumId="27">
    <w:nsid w:val="331C04D6"/>
    <w:multiLevelType w:val="hybridMultilevel"/>
    <w:tmpl w:val="489E40A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340D0A92"/>
    <w:multiLevelType w:val="multilevel"/>
    <w:tmpl w:val="426F46E9"/>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29">
    <w:nsid w:val="346A1581"/>
    <w:multiLevelType w:val="multilevel"/>
    <w:tmpl w:val="309A43A7"/>
    <w:lvl w:ilvl="0">
      <w:numFmt w:val="bullet"/>
      <w:lvlText w:val="-"/>
      <w:lvlJc w:val="left"/>
      <w:pPr>
        <w:tabs>
          <w:tab w:val="num" w:pos="540"/>
        </w:tabs>
        <w:ind w:left="540" w:hanging="360"/>
      </w:pPr>
      <w:rPr>
        <w:rFonts w:ascii="Times New Roman" w:hAnsi="Times New Roman"/>
        <w:color w:val="000000"/>
        <w:sz w:val="24"/>
      </w:rPr>
    </w:lvl>
    <w:lvl w:ilvl="1">
      <w:numFmt w:val="bullet"/>
      <w:lvlText w:val="o"/>
      <w:lvlJc w:val="left"/>
      <w:pPr>
        <w:tabs>
          <w:tab w:val="num" w:pos="1620"/>
        </w:tabs>
        <w:ind w:left="1620" w:hanging="360"/>
      </w:pPr>
      <w:rPr>
        <w:rFonts w:ascii="Courier New" w:hAnsi="Courier New"/>
        <w:sz w:val="24"/>
      </w:rPr>
    </w:lvl>
    <w:lvl w:ilvl="2">
      <w:numFmt w:val="bullet"/>
      <w:lvlText w:val="§"/>
      <w:lvlJc w:val="left"/>
      <w:pPr>
        <w:tabs>
          <w:tab w:val="num" w:pos="2340"/>
        </w:tabs>
        <w:ind w:left="2340" w:hanging="360"/>
      </w:pPr>
      <w:rPr>
        <w:rFonts w:ascii="Wingdings" w:hAnsi="Wingdings"/>
        <w:sz w:val="24"/>
      </w:rPr>
    </w:lvl>
    <w:lvl w:ilvl="3">
      <w:numFmt w:val="bullet"/>
      <w:lvlText w:val="·"/>
      <w:lvlJc w:val="left"/>
      <w:pPr>
        <w:tabs>
          <w:tab w:val="num" w:pos="3060"/>
        </w:tabs>
        <w:ind w:left="3060" w:hanging="360"/>
      </w:pPr>
      <w:rPr>
        <w:rFonts w:ascii="Symbol" w:hAnsi="Symbol"/>
        <w:sz w:val="24"/>
      </w:rPr>
    </w:lvl>
    <w:lvl w:ilvl="4">
      <w:numFmt w:val="bullet"/>
      <w:lvlText w:val="o"/>
      <w:lvlJc w:val="left"/>
      <w:pPr>
        <w:tabs>
          <w:tab w:val="num" w:pos="3780"/>
        </w:tabs>
        <w:ind w:left="3780" w:hanging="360"/>
      </w:pPr>
      <w:rPr>
        <w:rFonts w:ascii="Courier New" w:hAnsi="Courier New"/>
        <w:sz w:val="24"/>
      </w:rPr>
    </w:lvl>
    <w:lvl w:ilvl="5">
      <w:numFmt w:val="bullet"/>
      <w:lvlText w:val="§"/>
      <w:lvlJc w:val="left"/>
      <w:pPr>
        <w:tabs>
          <w:tab w:val="num" w:pos="4500"/>
        </w:tabs>
        <w:ind w:left="4500" w:hanging="360"/>
      </w:pPr>
      <w:rPr>
        <w:rFonts w:ascii="Wingdings" w:hAnsi="Wingdings"/>
        <w:sz w:val="24"/>
      </w:rPr>
    </w:lvl>
    <w:lvl w:ilvl="6">
      <w:numFmt w:val="bullet"/>
      <w:lvlText w:val="·"/>
      <w:lvlJc w:val="left"/>
      <w:pPr>
        <w:tabs>
          <w:tab w:val="num" w:pos="5220"/>
        </w:tabs>
        <w:ind w:left="5220" w:hanging="360"/>
      </w:pPr>
      <w:rPr>
        <w:rFonts w:ascii="Symbol" w:hAnsi="Symbol"/>
        <w:sz w:val="24"/>
      </w:rPr>
    </w:lvl>
    <w:lvl w:ilvl="7">
      <w:numFmt w:val="bullet"/>
      <w:lvlText w:val="o"/>
      <w:lvlJc w:val="left"/>
      <w:pPr>
        <w:tabs>
          <w:tab w:val="num" w:pos="5940"/>
        </w:tabs>
        <w:ind w:left="5940" w:hanging="360"/>
      </w:pPr>
      <w:rPr>
        <w:rFonts w:ascii="Courier New" w:hAnsi="Courier New"/>
        <w:sz w:val="24"/>
      </w:rPr>
    </w:lvl>
    <w:lvl w:ilvl="8">
      <w:numFmt w:val="bullet"/>
      <w:lvlText w:val="§"/>
      <w:lvlJc w:val="left"/>
      <w:pPr>
        <w:tabs>
          <w:tab w:val="num" w:pos="6660"/>
        </w:tabs>
        <w:ind w:left="6660" w:hanging="360"/>
      </w:pPr>
      <w:rPr>
        <w:rFonts w:ascii="Wingdings" w:hAnsi="Wingdings"/>
        <w:sz w:val="24"/>
      </w:rPr>
    </w:lvl>
  </w:abstractNum>
  <w:abstractNum w:abstractNumId="30">
    <w:nsid w:val="34A72B81"/>
    <w:multiLevelType w:val="multilevel"/>
    <w:tmpl w:val="24397E4C"/>
    <w:lvl w:ilvl="0">
      <w:numFmt w:val="bullet"/>
      <w:lvlText w:val="-"/>
      <w:lvlJc w:val="left"/>
      <w:pPr>
        <w:tabs>
          <w:tab w:val="num" w:pos="0"/>
        </w:tabs>
        <w:ind w:left="360" w:hanging="180"/>
      </w:pPr>
      <w:rPr>
        <w:rFonts w:ascii="Palatino Linotype" w:hAnsi="Palatino Linotype"/>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31">
    <w:nsid w:val="34CC7620"/>
    <w:multiLevelType w:val="multilevel"/>
    <w:tmpl w:val="091F979F"/>
    <w:lvl w:ilvl="0">
      <w:numFmt w:val="bullet"/>
      <w:lvlText w:val="-"/>
      <w:lvlJc w:val="left"/>
      <w:pPr>
        <w:tabs>
          <w:tab w:val="num" w:pos="360"/>
        </w:tabs>
        <w:ind w:left="360" w:hanging="360"/>
      </w:pPr>
      <w:rPr>
        <w:rFonts w:ascii="Times New Roman" w:hAnsi="Times New Roman"/>
        <w:sz w:val="24"/>
      </w:rPr>
    </w:lvl>
    <w:lvl w:ilvl="1">
      <w:numFmt w:val="bullet"/>
      <w:lvlText w:val="–"/>
      <w:lvlJc w:val="left"/>
      <w:pPr>
        <w:tabs>
          <w:tab w:val="num" w:pos="1440"/>
        </w:tabs>
        <w:ind w:left="1440" w:hanging="360"/>
      </w:pPr>
      <w:rPr>
        <w:rFonts w:ascii="Times New Roman" w:hAnsi="Times New Roman"/>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32">
    <w:nsid w:val="3FEA1B77"/>
    <w:multiLevelType w:val="multilevel"/>
    <w:tmpl w:val="2937164A"/>
    <w:lvl w:ilvl="0">
      <w:numFmt w:val="bullet"/>
      <w:lvlText w:val="-"/>
      <w:lvlJc w:val="left"/>
      <w:pPr>
        <w:tabs>
          <w:tab w:val="num" w:pos="540"/>
        </w:tabs>
        <w:ind w:left="540" w:hanging="360"/>
      </w:pPr>
      <w:rPr>
        <w:rFonts w:ascii="Times New Roman" w:hAnsi="Times New Roman"/>
        <w:sz w:val="24"/>
      </w:rPr>
    </w:lvl>
    <w:lvl w:ilvl="1">
      <w:numFmt w:val="bullet"/>
      <w:lvlText w:val="o"/>
      <w:lvlJc w:val="left"/>
      <w:pPr>
        <w:tabs>
          <w:tab w:val="num" w:pos="1620"/>
        </w:tabs>
        <w:ind w:left="1620" w:hanging="360"/>
      </w:pPr>
      <w:rPr>
        <w:rFonts w:ascii="Courier New" w:hAnsi="Courier New"/>
        <w:sz w:val="24"/>
      </w:rPr>
    </w:lvl>
    <w:lvl w:ilvl="2">
      <w:numFmt w:val="bullet"/>
      <w:lvlText w:val="§"/>
      <w:lvlJc w:val="left"/>
      <w:pPr>
        <w:tabs>
          <w:tab w:val="num" w:pos="2340"/>
        </w:tabs>
        <w:ind w:left="2340" w:hanging="360"/>
      </w:pPr>
      <w:rPr>
        <w:rFonts w:ascii="Wingdings" w:hAnsi="Wingdings"/>
        <w:sz w:val="24"/>
      </w:rPr>
    </w:lvl>
    <w:lvl w:ilvl="3">
      <w:numFmt w:val="bullet"/>
      <w:lvlText w:val="·"/>
      <w:lvlJc w:val="left"/>
      <w:pPr>
        <w:tabs>
          <w:tab w:val="num" w:pos="3060"/>
        </w:tabs>
        <w:ind w:left="3060" w:hanging="360"/>
      </w:pPr>
      <w:rPr>
        <w:rFonts w:ascii="Symbol" w:hAnsi="Symbol"/>
        <w:sz w:val="24"/>
      </w:rPr>
    </w:lvl>
    <w:lvl w:ilvl="4">
      <w:numFmt w:val="bullet"/>
      <w:lvlText w:val="o"/>
      <w:lvlJc w:val="left"/>
      <w:pPr>
        <w:tabs>
          <w:tab w:val="num" w:pos="3780"/>
        </w:tabs>
        <w:ind w:left="3780" w:hanging="360"/>
      </w:pPr>
      <w:rPr>
        <w:rFonts w:ascii="Courier New" w:hAnsi="Courier New"/>
        <w:sz w:val="24"/>
      </w:rPr>
    </w:lvl>
    <w:lvl w:ilvl="5">
      <w:numFmt w:val="bullet"/>
      <w:lvlText w:val="§"/>
      <w:lvlJc w:val="left"/>
      <w:pPr>
        <w:tabs>
          <w:tab w:val="num" w:pos="4500"/>
        </w:tabs>
        <w:ind w:left="4500" w:hanging="360"/>
      </w:pPr>
      <w:rPr>
        <w:rFonts w:ascii="Wingdings" w:hAnsi="Wingdings"/>
        <w:sz w:val="24"/>
      </w:rPr>
    </w:lvl>
    <w:lvl w:ilvl="6">
      <w:numFmt w:val="bullet"/>
      <w:lvlText w:val="·"/>
      <w:lvlJc w:val="left"/>
      <w:pPr>
        <w:tabs>
          <w:tab w:val="num" w:pos="5220"/>
        </w:tabs>
        <w:ind w:left="5220" w:hanging="360"/>
      </w:pPr>
      <w:rPr>
        <w:rFonts w:ascii="Symbol" w:hAnsi="Symbol"/>
        <w:sz w:val="24"/>
      </w:rPr>
    </w:lvl>
    <w:lvl w:ilvl="7">
      <w:numFmt w:val="bullet"/>
      <w:lvlText w:val="o"/>
      <w:lvlJc w:val="left"/>
      <w:pPr>
        <w:tabs>
          <w:tab w:val="num" w:pos="5940"/>
        </w:tabs>
        <w:ind w:left="5940" w:hanging="360"/>
      </w:pPr>
      <w:rPr>
        <w:rFonts w:ascii="Courier New" w:hAnsi="Courier New"/>
        <w:sz w:val="24"/>
      </w:rPr>
    </w:lvl>
    <w:lvl w:ilvl="8">
      <w:numFmt w:val="bullet"/>
      <w:lvlText w:val="§"/>
      <w:lvlJc w:val="left"/>
      <w:pPr>
        <w:tabs>
          <w:tab w:val="num" w:pos="6660"/>
        </w:tabs>
        <w:ind w:left="6660" w:hanging="360"/>
      </w:pPr>
      <w:rPr>
        <w:rFonts w:ascii="Wingdings" w:hAnsi="Wingdings"/>
        <w:sz w:val="24"/>
      </w:rPr>
    </w:lvl>
  </w:abstractNum>
  <w:abstractNum w:abstractNumId="33">
    <w:nsid w:val="4F605FE8"/>
    <w:multiLevelType w:val="multilevel"/>
    <w:tmpl w:val="6904B594"/>
    <w:lvl w:ilvl="0">
      <w:numFmt w:val="bullet"/>
      <w:lvlText w:val="§"/>
      <w:lvlJc w:val="left"/>
      <w:pPr>
        <w:tabs>
          <w:tab w:val="num" w:pos="2160"/>
        </w:tabs>
        <w:ind w:left="2160" w:hanging="360"/>
      </w:pPr>
      <w:rPr>
        <w:rFonts w:ascii="Wingdings" w:hAnsi="Wingdings"/>
        <w:b/>
        <w:i/>
        <w:sz w:val="24"/>
      </w:rPr>
    </w:lvl>
    <w:lvl w:ilvl="1">
      <w:numFmt w:val="bullet"/>
      <w:lvlText w:val="o"/>
      <w:lvlJc w:val="left"/>
      <w:pPr>
        <w:tabs>
          <w:tab w:val="num" w:pos="2880"/>
        </w:tabs>
        <w:ind w:left="2880" w:hanging="360"/>
      </w:pPr>
      <w:rPr>
        <w:rFonts w:ascii="Courier New" w:hAnsi="Courier New"/>
        <w:sz w:val="24"/>
      </w:rPr>
    </w:lvl>
    <w:lvl w:ilvl="2">
      <w:numFmt w:val="bullet"/>
      <w:lvlText w:val="§"/>
      <w:lvlJc w:val="left"/>
      <w:pPr>
        <w:tabs>
          <w:tab w:val="num" w:pos="3600"/>
        </w:tabs>
        <w:ind w:left="3600" w:hanging="360"/>
      </w:pPr>
      <w:rPr>
        <w:rFonts w:ascii="Wingdings" w:hAnsi="Wingdings"/>
        <w:sz w:val="24"/>
      </w:rPr>
    </w:lvl>
    <w:lvl w:ilvl="3">
      <w:numFmt w:val="bullet"/>
      <w:lvlText w:val="·"/>
      <w:lvlJc w:val="left"/>
      <w:pPr>
        <w:tabs>
          <w:tab w:val="num" w:pos="4320"/>
        </w:tabs>
        <w:ind w:left="4320" w:hanging="360"/>
      </w:pPr>
      <w:rPr>
        <w:rFonts w:ascii="Symbol" w:hAnsi="Symbol"/>
        <w:sz w:val="24"/>
      </w:rPr>
    </w:lvl>
    <w:lvl w:ilvl="4">
      <w:numFmt w:val="bullet"/>
      <w:lvlText w:val="o"/>
      <w:lvlJc w:val="left"/>
      <w:pPr>
        <w:tabs>
          <w:tab w:val="num" w:pos="5040"/>
        </w:tabs>
        <w:ind w:left="5040" w:hanging="360"/>
      </w:pPr>
      <w:rPr>
        <w:rFonts w:ascii="Courier New" w:hAnsi="Courier New"/>
        <w:sz w:val="24"/>
      </w:rPr>
    </w:lvl>
    <w:lvl w:ilvl="5">
      <w:numFmt w:val="bullet"/>
      <w:lvlText w:val="§"/>
      <w:lvlJc w:val="left"/>
      <w:pPr>
        <w:tabs>
          <w:tab w:val="num" w:pos="5760"/>
        </w:tabs>
        <w:ind w:left="5760" w:hanging="360"/>
      </w:pPr>
      <w:rPr>
        <w:rFonts w:ascii="Wingdings" w:hAnsi="Wingdings"/>
        <w:sz w:val="24"/>
      </w:rPr>
    </w:lvl>
    <w:lvl w:ilvl="6">
      <w:numFmt w:val="bullet"/>
      <w:lvlText w:val="·"/>
      <w:lvlJc w:val="left"/>
      <w:pPr>
        <w:tabs>
          <w:tab w:val="num" w:pos="6480"/>
        </w:tabs>
        <w:ind w:left="6480" w:hanging="360"/>
      </w:pPr>
      <w:rPr>
        <w:rFonts w:ascii="Symbol" w:hAnsi="Symbol"/>
        <w:sz w:val="24"/>
      </w:rPr>
    </w:lvl>
    <w:lvl w:ilvl="7">
      <w:numFmt w:val="bullet"/>
      <w:lvlText w:val="o"/>
      <w:lvlJc w:val="left"/>
      <w:pPr>
        <w:tabs>
          <w:tab w:val="num" w:pos="7200"/>
        </w:tabs>
        <w:ind w:left="7200" w:hanging="360"/>
      </w:pPr>
      <w:rPr>
        <w:rFonts w:ascii="Courier New" w:hAnsi="Courier New"/>
        <w:sz w:val="24"/>
      </w:rPr>
    </w:lvl>
    <w:lvl w:ilvl="8">
      <w:numFmt w:val="bullet"/>
      <w:lvlText w:val="§"/>
      <w:lvlJc w:val="left"/>
      <w:pPr>
        <w:tabs>
          <w:tab w:val="num" w:pos="7920"/>
        </w:tabs>
        <w:ind w:left="7920" w:hanging="360"/>
      </w:pPr>
      <w:rPr>
        <w:rFonts w:ascii="Wingdings" w:hAnsi="Wingdings"/>
        <w:sz w:val="24"/>
      </w:rPr>
    </w:lvl>
  </w:abstractNum>
  <w:abstractNum w:abstractNumId="34">
    <w:nsid w:val="54236A74"/>
    <w:multiLevelType w:val="multilevel"/>
    <w:tmpl w:val="255407B0"/>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35">
    <w:nsid w:val="55E1E4CA"/>
    <w:multiLevelType w:val="multilevel"/>
    <w:tmpl w:val="31AE6E8E"/>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720"/>
        </w:tabs>
        <w:ind w:left="720" w:hanging="360"/>
      </w:pPr>
      <w:rPr>
        <w:rFonts w:ascii="Courier New" w:hAnsi="Courier New"/>
        <w:sz w:val="24"/>
      </w:rPr>
    </w:lvl>
    <w:lvl w:ilvl="2">
      <w:numFmt w:val="bullet"/>
      <w:lvlText w:val="§"/>
      <w:lvlJc w:val="left"/>
      <w:pPr>
        <w:tabs>
          <w:tab w:val="num" w:pos="1440"/>
        </w:tabs>
        <w:ind w:left="1440" w:hanging="360"/>
      </w:pPr>
      <w:rPr>
        <w:rFonts w:ascii="Wingdings" w:hAnsi="Wingdings"/>
        <w:sz w:val="24"/>
      </w:rPr>
    </w:lvl>
    <w:lvl w:ilvl="3">
      <w:numFmt w:val="bullet"/>
      <w:lvlText w:val="·"/>
      <w:lvlJc w:val="left"/>
      <w:pPr>
        <w:tabs>
          <w:tab w:val="num" w:pos="2160"/>
        </w:tabs>
        <w:ind w:left="2160" w:hanging="360"/>
      </w:pPr>
      <w:rPr>
        <w:rFonts w:ascii="Symbol" w:hAnsi="Symbol"/>
        <w:sz w:val="24"/>
      </w:rPr>
    </w:lvl>
    <w:lvl w:ilvl="4">
      <w:numFmt w:val="bullet"/>
      <w:lvlText w:val="o"/>
      <w:lvlJc w:val="left"/>
      <w:pPr>
        <w:tabs>
          <w:tab w:val="num" w:pos="2880"/>
        </w:tabs>
        <w:ind w:left="2880" w:hanging="360"/>
      </w:pPr>
      <w:rPr>
        <w:rFonts w:ascii="Courier New" w:hAnsi="Courier New"/>
        <w:sz w:val="24"/>
      </w:rPr>
    </w:lvl>
    <w:lvl w:ilvl="5">
      <w:numFmt w:val="bullet"/>
      <w:lvlText w:val="§"/>
      <w:lvlJc w:val="left"/>
      <w:pPr>
        <w:tabs>
          <w:tab w:val="num" w:pos="3600"/>
        </w:tabs>
        <w:ind w:left="3600" w:hanging="360"/>
      </w:pPr>
      <w:rPr>
        <w:rFonts w:ascii="Wingdings" w:hAnsi="Wingdings"/>
        <w:sz w:val="24"/>
      </w:rPr>
    </w:lvl>
    <w:lvl w:ilvl="6">
      <w:numFmt w:val="bullet"/>
      <w:lvlText w:val="·"/>
      <w:lvlJc w:val="left"/>
      <w:pPr>
        <w:tabs>
          <w:tab w:val="num" w:pos="4320"/>
        </w:tabs>
        <w:ind w:left="4320" w:hanging="360"/>
      </w:pPr>
      <w:rPr>
        <w:rFonts w:ascii="Symbol" w:hAnsi="Symbol"/>
        <w:sz w:val="24"/>
      </w:rPr>
    </w:lvl>
    <w:lvl w:ilvl="7">
      <w:numFmt w:val="bullet"/>
      <w:lvlText w:val="o"/>
      <w:lvlJc w:val="left"/>
      <w:pPr>
        <w:tabs>
          <w:tab w:val="num" w:pos="5040"/>
        </w:tabs>
        <w:ind w:left="5040" w:hanging="360"/>
      </w:pPr>
      <w:rPr>
        <w:rFonts w:ascii="Courier New" w:hAnsi="Courier New"/>
        <w:sz w:val="24"/>
      </w:rPr>
    </w:lvl>
    <w:lvl w:ilvl="8">
      <w:numFmt w:val="bullet"/>
      <w:lvlText w:val="§"/>
      <w:lvlJc w:val="left"/>
      <w:pPr>
        <w:tabs>
          <w:tab w:val="num" w:pos="5760"/>
        </w:tabs>
        <w:ind w:left="5760" w:hanging="360"/>
      </w:pPr>
      <w:rPr>
        <w:rFonts w:ascii="Wingdings" w:hAnsi="Wingdings"/>
        <w:sz w:val="24"/>
      </w:rPr>
    </w:lvl>
  </w:abstractNum>
  <w:abstractNum w:abstractNumId="36">
    <w:nsid w:val="56694CAC"/>
    <w:multiLevelType w:val="multilevel"/>
    <w:tmpl w:val="1B06EE88"/>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37">
    <w:nsid w:val="56BB5AF3"/>
    <w:multiLevelType w:val="multilevel"/>
    <w:tmpl w:val="4D03F563"/>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720"/>
        </w:tabs>
        <w:ind w:left="720" w:hanging="360"/>
      </w:pPr>
      <w:rPr>
        <w:rFonts w:ascii="Courier New" w:hAnsi="Courier New"/>
        <w:sz w:val="24"/>
      </w:rPr>
    </w:lvl>
    <w:lvl w:ilvl="2">
      <w:numFmt w:val="bullet"/>
      <w:lvlText w:val="§"/>
      <w:lvlJc w:val="left"/>
      <w:pPr>
        <w:tabs>
          <w:tab w:val="num" w:pos="1440"/>
        </w:tabs>
        <w:ind w:left="1440" w:hanging="360"/>
      </w:pPr>
      <w:rPr>
        <w:rFonts w:ascii="Wingdings" w:hAnsi="Wingdings"/>
        <w:sz w:val="24"/>
      </w:rPr>
    </w:lvl>
    <w:lvl w:ilvl="3">
      <w:numFmt w:val="bullet"/>
      <w:lvlText w:val="·"/>
      <w:lvlJc w:val="left"/>
      <w:pPr>
        <w:tabs>
          <w:tab w:val="num" w:pos="2160"/>
        </w:tabs>
        <w:ind w:left="2160" w:hanging="360"/>
      </w:pPr>
      <w:rPr>
        <w:rFonts w:ascii="Symbol" w:hAnsi="Symbol"/>
        <w:sz w:val="24"/>
      </w:rPr>
    </w:lvl>
    <w:lvl w:ilvl="4">
      <w:numFmt w:val="bullet"/>
      <w:lvlText w:val="o"/>
      <w:lvlJc w:val="left"/>
      <w:pPr>
        <w:tabs>
          <w:tab w:val="num" w:pos="2880"/>
        </w:tabs>
        <w:ind w:left="2880" w:hanging="360"/>
      </w:pPr>
      <w:rPr>
        <w:rFonts w:ascii="Courier New" w:hAnsi="Courier New"/>
        <w:sz w:val="24"/>
      </w:rPr>
    </w:lvl>
    <w:lvl w:ilvl="5">
      <w:numFmt w:val="bullet"/>
      <w:lvlText w:val="§"/>
      <w:lvlJc w:val="left"/>
      <w:pPr>
        <w:tabs>
          <w:tab w:val="num" w:pos="3600"/>
        </w:tabs>
        <w:ind w:left="3600" w:hanging="360"/>
      </w:pPr>
      <w:rPr>
        <w:rFonts w:ascii="Wingdings" w:hAnsi="Wingdings"/>
        <w:sz w:val="24"/>
      </w:rPr>
    </w:lvl>
    <w:lvl w:ilvl="6">
      <w:numFmt w:val="bullet"/>
      <w:lvlText w:val="·"/>
      <w:lvlJc w:val="left"/>
      <w:pPr>
        <w:tabs>
          <w:tab w:val="num" w:pos="4320"/>
        </w:tabs>
        <w:ind w:left="4320" w:hanging="360"/>
      </w:pPr>
      <w:rPr>
        <w:rFonts w:ascii="Symbol" w:hAnsi="Symbol"/>
        <w:sz w:val="24"/>
      </w:rPr>
    </w:lvl>
    <w:lvl w:ilvl="7">
      <w:numFmt w:val="bullet"/>
      <w:lvlText w:val="o"/>
      <w:lvlJc w:val="left"/>
      <w:pPr>
        <w:tabs>
          <w:tab w:val="num" w:pos="5040"/>
        </w:tabs>
        <w:ind w:left="5040" w:hanging="360"/>
      </w:pPr>
      <w:rPr>
        <w:rFonts w:ascii="Courier New" w:hAnsi="Courier New"/>
        <w:sz w:val="24"/>
      </w:rPr>
    </w:lvl>
    <w:lvl w:ilvl="8">
      <w:numFmt w:val="bullet"/>
      <w:lvlText w:val="§"/>
      <w:lvlJc w:val="left"/>
      <w:pPr>
        <w:tabs>
          <w:tab w:val="num" w:pos="5760"/>
        </w:tabs>
        <w:ind w:left="5760" w:hanging="360"/>
      </w:pPr>
      <w:rPr>
        <w:rFonts w:ascii="Wingdings" w:hAnsi="Wingdings"/>
        <w:sz w:val="24"/>
      </w:rPr>
    </w:lvl>
  </w:abstractNum>
  <w:abstractNum w:abstractNumId="38">
    <w:nsid w:val="5B25F247"/>
    <w:multiLevelType w:val="multilevel"/>
    <w:tmpl w:val="309A43A7"/>
    <w:lvl w:ilvl="0">
      <w:numFmt w:val="bullet"/>
      <w:lvlText w:val="-"/>
      <w:lvlJc w:val="left"/>
      <w:pPr>
        <w:tabs>
          <w:tab w:val="num" w:pos="540"/>
        </w:tabs>
        <w:ind w:left="540" w:hanging="360"/>
      </w:pPr>
      <w:rPr>
        <w:rFonts w:ascii="Times New Roman" w:hAnsi="Times New Roman"/>
        <w:color w:val="000000"/>
        <w:sz w:val="24"/>
      </w:rPr>
    </w:lvl>
    <w:lvl w:ilvl="1">
      <w:numFmt w:val="bullet"/>
      <w:lvlText w:val="o"/>
      <w:lvlJc w:val="left"/>
      <w:pPr>
        <w:tabs>
          <w:tab w:val="num" w:pos="1620"/>
        </w:tabs>
        <w:ind w:left="1620" w:hanging="360"/>
      </w:pPr>
      <w:rPr>
        <w:rFonts w:ascii="Courier New" w:hAnsi="Courier New"/>
        <w:sz w:val="24"/>
      </w:rPr>
    </w:lvl>
    <w:lvl w:ilvl="2">
      <w:numFmt w:val="bullet"/>
      <w:lvlText w:val="§"/>
      <w:lvlJc w:val="left"/>
      <w:pPr>
        <w:tabs>
          <w:tab w:val="num" w:pos="2340"/>
        </w:tabs>
        <w:ind w:left="2340" w:hanging="360"/>
      </w:pPr>
      <w:rPr>
        <w:rFonts w:ascii="Wingdings" w:hAnsi="Wingdings"/>
        <w:sz w:val="24"/>
      </w:rPr>
    </w:lvl>
    <w:lvl w:ilvl="3">
      <w:numFmt w:val="bullet"/>
      <w:lvlText w:val="·"/>
      <w:lvlJc w:val="left"/>
      <w:pPr>
        <w:tabs>
          <w:tab w:val="num" w:pos="3060"/>
        </w:tabs>
        <w:ind w:left="3060" w:hanging="360"/>
      </w:pPr>
      <w:rPr>
        <w:rFonts w:ascii="Symbol" w:hAnsi="Symbol"/>
        <w:sz w:val="24"/>
      </w:rPr>
    </w:lvl>
    <w:lvl w:ilvl="4">
      <w:numFmt w:val="bullet"/>
      <w:lvlText w:val="o"/>
      <w:lvlJc w:val="left"/>
      <w:pPr>
        <w:tabs>
          <w:tab w:val="num" w:pos="3780"/>
        </w:tabs>
        <w:ind w:left="3780" w:hanging="360"/>
      </w:pPr>
      <w:rPr>
        <w:rFonts w:ascii="Courier New" w:hAnsi="Courier New"/>
        <w:sz w:val="24"/>
      </w:rPr>
    </w:lvl>
    <w:lvl w:ilvl="5">
      <w:numFmt w:val="bullet"/>
      <w:lvlText w:val="§"/>
      <w:lvlJc w:val="left"/>
      <w:pPr>
        <w:tabs>
          <w:tab w:val="num" w:pos="4500"/>
        </w:tabs>
        <w:ind w:left="4500" w:hanging="360"/>
      </w:pPr>
      <w:rPr>
        <w:rFonts w:ascii="Wingdings" w:hAnsi="Wingdings"/>
        <w:sz w:val="24"/>
      </w:rPr>
    </w:lvl>
    <w:lvl w:ilvl="6">
      <w:numFmt w:val="bullet"/>
      <w:lvlText w:val="·"/>
      <w:lvlJc w:val="left"/>
      <w:pPr>
        <w:tabs>
          <w:tab w:val="num" w:pos="5220"/>
        </w:tabs>
        <w:ind w:left="5220" w:hanging="360"/>
      </w:pPr>
      <w:rPr>
        <w:rFonts w:ascii="Symbol" w:hAnsi="Symbol"/>
        <w:sz w:val="24"/>
      </w:rPr>
    </w:lvl>
    <w:lvl w:ilvl="7">
      <w:numFmt w:val="bullet"/>
      <w:lvlText w:val="o"/>
      <w:lvlJc w:val="left"/>
      <w:pPr>
        <w:tabs>
          <w:tab w:val="num" w:pos="5940"/>
        </w:tabs>
        <w:ind w:left="5940" w:hanging="360"/>
      </w:pPr>
      <w:rPr>
        <w:rFonts w:ascii="Courier New" w:hAnsi="Courier New"/>
        <w:sz w:val="24"/>
      </w:rPr>
    </w:lvl>
    <w:lvl w:ilvl="8">
      <w:numFmt w:val="bullet"/>
      <w:lvlText w:val="§"/>
      <w:lvlJc w:val="left"/>
      <w:pPr>
        <w:tabs>
          <w:tab w:val="num" w:pos="6660"/>
        </w:tabs>
        <w:ind w:left="6660" w:hanging="360"/>
      </w:pPr>
      <w:rPr>
        <w:rFonts w:ascii="Wingdings" w:hAnsi="Wingdings"/>
        <w:sz w:val="24"/>
      </w:rPr>
    </w:lvl>
  </w:abstractNum>
  <w:abstractNum w:abstractNumId="39">
    <w:nsid w:val="5D43D30C"/>
    <w:multiLevelType w:val="multilevel"/>
    <w:tmpl w:val="57D38968"/>
    <w:lvl w:ilvl="0">
      <w:numFmt w:val="bullet"/>
      <w:lvlText w:val="-"/>
      <w:lvlJc w:val="left"/>
      <w:pPr>
        <w:tabs>
          <w:tab w:val="num" w:pos="360"/>
        </w:tabs>
        <w:ind w:left="360" w:hanging="360"/>
      </w:pPr>
      <w:rPr>
        <w:rFonts w:ascii="Times New Roman" w:hAnsi="Times New Roman"/>
        <w:color w:val="000000"/>
        <w:sz w:val="24"/>
      </w:rPr>
    </w:lvl>
    <w:lvl w:ilvl="1">
      <w:numFmt w:val="bullet"/>
      <w:lvlText w:val="-"/>
      <w:lvlJc w:val="left"/>
      <w:pPr>
        <w:tabs>
          <w:tab w:val="num" w:pos="1440"/>
        </w:tabs>
        <w:ind w:left="1440" w:hanging="360"/>
      </w:pPr>
      <w:rPr>
        <w:rFonts w:ascii="Times New Roman" w:hAnsi="Times New Roman"/>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40">
    <w:nsid w:val="603579A5"/>
    <w:multiLevelType w:val="multilevel"/>
    <w:tmpl w:val="62E159ED"/>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260"/>
        </w:tabs>
        <w:ind w:left="1260" w:hanging="360"/>
      </w:pPr>
      <w:rPr>
        <w:rFonts w:ascii="Courier New" w:hAnsi="Courier New"/>
        <w:sz w:val="24"/>
      </w:rPr>
    </w:lvl>
    <w:lvl w:ilvl="2">
      <w:numFmt w:val="bullet"/>
      <w:lvlText w:val="§"/>
      <w:lvlJc w:val="left"/>
      <w:pPr>
        <w:tabs>
          <w:tab w:val="num" w:pos="1980"/>
        </w:tabs>
        <w:ind w:left="1980" w:hanging="360"/>
      </w:pPr>
      <w:rPr>
        <w:rFonts w:ascii="Wingdings" w:hAnsi="Wingdings"/>
        <w:sz w:val="24"/>
      </w:rPr>
    </w:lvl>
    <w:lvl w:ilvl="3">
      <w:numFmt w:val="bullet"/>
      <w:lvlText w:val="·"/>
      <w:lvlJc w:val="left"/>
      <w:pPr>
        <w:tabs>
          <w:tab w:val="num" w:pos="2700"/>
        </w:tabs>
        <w:ind w:left="2700" w:hanging="360"/>
      </w:pPr>
      <w:rPr>
        <w:rFonts w:ascii="Symbol" w:hAnsi="Symbol"/>
        <w:sz w:val="24"/>
      </w:rPr>
    </w:lvl>
    <w:lvl w:ilvl="4">
      <w:numFmt w:val="bullet"/>
      <w:lvlText w:val="o"/>
      <w:lvlJc w:val="left"/>
      <w:pPr>
        <w:tabs>
          <w:tab w:val="num" w:pos="3420"/>
        </w:tabs>
        <w:ind w:left="3420" w:hanging="360"/>
      </w:pPr>
      <w:rPr>
        <w:rFonts w:ascii="Courier New" w:hAnsi="Courier New"/>
        <w:sz w:val="24"/>
      </w:rPr>
    </w:lvl>
    <w:lvl w:ilvl="5">
      <w:numFmt w:val="bullet"/>
      <w:lvlText w:val="§"/>
      <w:lvlJc w:val="left"/>
      <w:pPr>
        <w:tabs>
          <w:tab w:val="num" w:pos="4140"/>
        </w:tabs>
        <w:ind w:left="4140" w:hanging="360"/>
      </w:pPr>
      <w:rPr>
        <w:rFonts w:ascii="Wingdings" w:hAnsi="Wingdings"/>
        <w:sz w:val="24"/>
      </w:rPr>
    </w:lvl>
    <w:lvl w:ilvl="6">
      <w:numFmt w:val="bullet"/>
      <w:lvlText w:val="·"/>
      <w:lvlJc w:val="left"/>
      <w:pPr>
        <w:tabs>
          <w:tab w:val="num" w:pos="4860"/>
        </w:tabs>
        <w:ind w:left="4860" w:hanging="360"/>
      </w:pPr>
      <w:rPr>
        <w:rFonts w:ascii="Symbol" w:hAnsi="Symbol"/>
        <w:sz w:val="24"/>
      </w:rPr>
    </w:lvl>
    <w:lvl w:ilvl="7">
      <w:numFmt w:val="bullet"/>
      <w:lvlText w:val="o"/>
      <w:lvlJc w:val="left"/>
      <w:pPr>
        <w:tabs>
          <w:tab w:val="num" w:pos="5580"/>
        </w:tabs>
        <w:ind w:left="5580" w:hanging="360"/>
      </w:pPr>
      <w:rPr>
        <w:rFonts w:ascii="Courier New" w:hAnsi="Courier New"/>
        <w:sz w:val="24"/>
      </w:rPr>
    </w:lvl>
    <w:lvl w:ilvl="8">
      <w:numFmt w:val="bullet"/>
      <w:lvlText w:val="§"/>
      <w:lvlJc w:val="left"/>
      <w:pPr>
        <w:tabs>
          <w:tab w:val="num" w:pos="6300"/>
        </w:tabs>
        <w:ind w:left="6300" w:hanging="360"/>
      </w:pPr>
      <w:rPr>
        <w:rFonts w:ascii="Wingdings" w:hAnsi="Wingdings"/>
        <w:sz w:val="24"/>
      </w:rPr>
    </w:lvl>
  </w:abstractNum>
  <w:abstractNum w:abstractNumId="41">
    <w:nsid w:val="7570C5FD"/>
    <w:multiLevelType w:val="multilevel"/>
    <w:tmpl w:val="749F3C65"/>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720"/>
        </w:tabs>
        <w:ind w:left="720" w:hanging="360"/>
      </w:pPr>
      <w:rPr>
        <w:rFonts w:ascii="Courier New" w:hAnsi="Courier New"/>
        <w:sz w:val="24"/>
      </w:rPr>
    </w:lvl>
    <w:lvl w:ilvl="2">
      <w:numFmt w:val="bullet"/>
      <w:lvlText w:val="§"/>
      <w:lvlJc w:val="left"/>
      <w:pPr>
        <w:tabs>
          <w:tab w:val="num" w:pos="1440"/>
        </w:tabs>
        <w:ind w:left="1440" w:hanging="360"/>
      </w:pPr>
      <w:rPr>
        <w:rFonts w:ascii="Wingdings" w:hAnsi="Wingdings"/>
        <w:sz w:val="24"/>
      </w:rPr>
    </w:lvl>
    <w:lvl w:ilvl="3">
      <w:numFmt w:val="bullet"/>
      <w:lvlText w:val="·"/>
      <w:lvlJc w:val="left"/>
      <w:pPr>
        <w:tabs>
          <w:tab w:val="num" w:pos="2160"/>
        </w:tabs>
        <w:ind w:left="2160" w:hanging="360"/>
      </w:pPr>
      <w:rPr>
        <w:rFonts w:ascii="Symbol" w:hAnsi="Symbol"/>
        <w:sz w:val="24"/>
      </w:rPr>
    </w:lvl>
    <w:lvl w:ilvl="4">
      <w:numFmt w:val="bullet"/>
      <w:lvlText w:val="o"/>
      <w:lvlJc w:val="left"/>
      <w:pPr>
        <w:tabs>
          <w:tab w:val="num" w:pos="2880"/>
        </w:tabs>
        <w:ind w:left="2880" w:hanging="360"/>
      </w:pPr>
      <w:rPr>
        <w:rFonts w:ascii="Courier New" w:hAnsi="Courier New"/>
        <w:sz w:val="24"/>
      </w:rPr>
    </w:lvl>
    <w:lvl w:ilvl="5">
      <w:numFmt w:val="bullet"/>
      <w:lvlText w:val="§"/>
      <w:lvlJc w:val="left"/>
      <w:pPr>
        <w:tabs>
          <w:tab w:val="num" w:pos="3600"/>
        </w:tabs>
        <w:ind w:left="3600" w:hanging="360"/>
      </w:pPr>
      <w:rPr>
        <w:rFonts w:ascii="Wingdings" w:hAnsi="Wingdings"/>
        <w:sz w:val="24"/>
      </w:rPr>
    </w:lvl>
    <w:lvl w:ilvl="6">
      <w:numFmt w:val="bullet"/>
      <w:lvlText w:val="·"/>
      <w:lvlJc w:val="left"/>
      <w:pPr>
        <w:tabs>
          <w:tab w:val="num" w:pos="4320"/>
        </w:tabs>
        <w:ind w:left="4320" w:hanging="360"/>
      </w:pPr>
      <w:rPr>
        <w:rFonts w:ascii="Symbol" w:hAnsi="Symbol"/>
        <w:sz w:val="24"/>
      </w:rPr>
    </w:lvl>
    <w:lvl w:ilvl="7">
      <w:numFmt w:val="bullet"/>
      <w:lvlText w:val="o"/>
      <w:lvlJc w:val="left"/>
      <w:pPr>
        <w:tabs>
          <w:tab w:val="num" w:pos="5040"/>
        </w:tabs>
        <w:ind w:left="5040" w:hanging="360"/>
      </w:pPr>
      <w:rPr>
        <w:rFonts w:ascii="Courier New" w:hAnsi="Courier New"/>
        <w:sz w:val="24"/>
      </w:rPr>
    </w:lvl>
    <w:lvl w:ilvl="8">
      <w:numFmt w:val="bullet"/>
      <w:lvlText w:val="§"/>
      <w:lvlJc w:val="left"/>
      <w:pPr>
        <w:tabs>
          <w:tab w:val="num" w:pos="5760"/>
        </w:tabs>
        <w:ind w:left="5760" w:hanging="360"/>
      </w:pPr>
      <w:rPr>
        <w:rFonts w:ascii="Wingdings" w:hAnsi="Wingdings"/>
        <w:sz w:val="24"/>
      </w:rPr>
    </w:lvl>
  </w:abstractNum>
  <w:abstractNum w:abstractNumId="42">
    <w:nsid w:val="785A0D2A"/>
    <w:multiLevelType w:val="multilevel"/>
    <w:tmpl w:val="7C05C36E"/>
    <w:lvl w:ilvl="0">
      <w:start w:val="1"/>
      <w:numFmt w:val="decimal"/>
      <w:lvlText w:val="%1."/>
      <w:lvlJc w:val="left"/>
      <w:pPr>
        <w:tabs>
          <w:tab w:val="num" w:pos="360"/>
        </w:tabs>
        <w:ind w:left="360" w:hanging="360"/>
      </w:pPr>
      <w:rPr>
        <w:rFonts w:ascii="Times New Roman" w:hAnsi="Times New Roman" w:cs="Times New Roman"/>
        <w:sz w:val="24"/>
        <w:szCs w:val="24"/>
      </w:rPr>
    </w:lvl>
    <w:lvl w:ilvl="1">
      <w:numFmt w:val="bullet"/>
      <w:lvlText w:val="-"/>
      <w:lvlJc w:val="left"/>
      <w:pPr>
        <w:tabs>
          <w:tab w:val="num" w:pos="1440"/>
        </w:tabs>
        <w:ind w:left="1440" w:hanging="360"/>
      </w:pPr>
      <w:rPr>
        <w:rFonts w:ascii="Times New Roman" w:hAnsi="Times New Roman"/>
        <w:sz w:val="24"/>
      </w:rPr>
    </w:lvl>
    <w:lvl w:ilvl="2">
      <w:start w:val="1"/>
      <w:numFmt w:val="lowerLetter"/>
      <w:lvlText w:val="%3)"/>
      <w:lvlJc w:val="left"/>
      <w:pPr>
        <w:tabs>
          <w:tab w:val="num" w:pos="2340"/>
        </w:tabs>
        <w:ind w:left="234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43">
    <w:nsid w:val="792EBF16"/>
    <w:multiLevelType w:val="multilevel"/>
    <w:tmpl w:val="2EEF1D6A"/>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1800"/>
        </w:tabs>
        <w:ind w:left="1800" w:hanging="360"/>
      </w:pPr>
      <w:rPr>
        <w:rFonts w:ascii="Courier New" w:hAnsi="Courier New"/>
        <w:sz w:val="24"/>
      </w:rPr>
    </w:lvl>
    <w:lvl w:ilvl="2">
      <w:numFmt w:val="bullet"/>
      <w:lvlText w:val="§"/>
      <w:lvlJc w:val="left"/>
      <w:pPr>
        <w:tabs>
          <w:tab w:val="num" w:pos="2520"/>
        </w:tabs>
        <w:ind w:left="2520" w:hanging="360"/>
      </w:pPr>
      <w:rPr>
        <w:rFonts w:ascii="Wingdings" w:hAnsi="Wingdings"/>
        <w:sz w:val="24"/>
      </w:rPr>
    </w:lvl>
    <w:lvl w:ilvl="3">
      <w:numFmt w:val="bullet"/>
      <w:lvlText w:val="·"/>
      <w:lvlJc w:val="left"/>
      <w:pPr>
        <w:tabs>
          <w:tab w:val="num" w:pos="3240"/>
        </w:tabs>
        <w:ind w:left="3240" w:hanging="360"/>
      </w:pPr>
      <w:rPr>
        <w:rFonts w:ascii="Symbol" w:hAnsi="Symbol"/>
        <w:sz w:val="24"/>
      </w:rPr>
    </w:lvl>
    <w:lvl w:ilvl="4">
      <w:numFmt w:val="bullet"/>
      <w:lvlText w:val="o"/>
      <w:lvlJc w:val="left"/>
      <w:pPr>
        <w:tabs>
          <w:tab w:val="num" w:pos="3960"/>
        </w:tabs>
        <w:ind w:left="3960" w:hanging="360"/>
      </w:pPr>
      <w:rPr>
        <w:rFonts w:ascii="Courier New" w:hAnsi="Courier New"/>
        <w:sz w:val="24"/>
      </w:rPr>
    </w:lvl>
    <w:lvl w:ilvl="5">
      <w:numFmt w:val="bullet"/>
      <w:lvlText w:val="§"/>
      <w:lvlJc w:val="left"/>
      <w:pPr>
        <w:tabs>
          <w:tab w:val="num" w:pos="4680"/>
        </w:tabs>
        <w:ind w:left="4680" w:hanging="360"/>
      </w:pPr>
      <w:rPr>
        <w:rFonts w:ascii="Wingdings" w:hAnsi="Wingdings"/>
        <w:sz w:val="24"/>
      </w:rPr>
    </w:lvl>
    <w:lvl w:ilvl="6">
      <w:numFmt w:val="bullet"/>
      <w:lvlText w:val="·"/>
      <w:lvlJc w:val="left"/>
      <w:pPr>
        <w:tabs>
          <w:tab w:val="num" w:pos="5400"/>
        </w:tabs>
        <w:ind w:left="5400" w:hanging="360"/>
      </w:pPr>
      <w:rPr>
        <w:rFonts w:ascii="Symbol" w:hAnsi="Symbol"/>
        <w:sz w:val="24"/>
      </w:rPr>
    </w:lvl>
    <w:lvl w:ilvl="7">
      <w:numFmt w:val="bullet"/>
      <w:lvlText w:val="o"/>
      <w:lvlJc w:val="left"/>
      <w:pPr>
        <w:tabs>
          <w:tab w:val="num" w:pos="6120"/>
        </w:tabs>
        <w:ind w:left="6120" w:hanging="360"/>
      </w:pPr>
      <w:rPr>
        <w:rFonts w:ascii="Courier New" w:hAnsi="Courier New"/>
        <w:sz w:val="24"/>
      </w:rPr>
    </w:lvl>
    <w:lvl w:ilvl="8">
      <w:numFmt w:val="bullet"/>
      <w:lvlText w:val="§"/>
      <w:lvlJc w:val="left"/>
      <w:pPr>
        <w:tabs>
          <w:tab w:val="num" w:pos="6840"/>
        </w:tabs>
        <w:ind w:left="6840" w:hanging="360"/>
      </w:pPr>
      <w:rPr>
        <w:rFonts w:ascii="Wingdings" w:hAnsi="Wingdings"/>
        <w:sz w:val="24"/>
      </w:rPr>
    </w:lvl>
  </w:abstractNum>
  <w:abstractNum w:abstractNumId="44">
    <w:nsid w:val="7A5FDBDC"/>
    <w:multiLevelType w:val="multilevel"/>
    <w:tmpl w:val="153F17F8"/>
    <w:lvl w:ilvl="0">
      <w:numFmt w:val="bullet"/>
      <w:lvlText w:val="-"/>
      <w:lvlJc w:val="left"/>
      <w:pPr>
        <w:tabs>
          <w:tab w:val="num" w:pos="360"/>
        </w:tabs>
        <w:ind w:left="360" w:hanging="360"/>
      </w:pPr>
      <w:rPr>
        <w:rFonts w:ascii="Times New Roman" w:hAnsi="Times New Roman"/>
        <w:sz w:val="24"/>
      </w:rPr>
    </w:lvl>
    <w:lvl w:ilvl="1">
      <w:numFmt w:val="bullet"/>
      <w:lvlText w:val="o"/>
      <w:lvlJc w:val="left"/>
      <w:pPr>
        <w:tabs>
          <w:tab w:val="num" w:pos="720"/>
        </w:tabs>
        <w:ind w:left="720" w:hanging="360"/>
      </w:pPr>
      <w:rPr>
        <w:rFonts w:ascii="Courier New" w:hAnsi="Courier New"/>
        <w:sz w:val="24"/>
      </w:rPr>
    </w:lvl>
    <w:lvl w:ilvl="2">
      <w:numFmt w:val="bullet"/>
      <w:lvlText w:val="§"/>
      <w:lvlJc w:val="left"/>
      <w:pPr>
        <w:tabs>
          <w:tab w:val="num" w:pos="1440"/>
        </w:tabs>
        <w:ind w:left="1440" w:hanging="360"/>
      </w:pPr>
      <w:rPr>
        <w:rFonts w:ascii="Wingdings" w:hAnsi="Wingdings"/>
        <w:sz w:val="24"/>
      </w:rPr>
    </w:lvl>
    <w:lvl w:ilvl="3">
      <w:numFmt w:val="bullet"/>
      <w:lvlText w:val="·"/>
      <w:lvlJc w:val="left"/>
      <w:pPr>
        <w:tabs>
          <w:tab w:val="num" w:pos="2160"/>
        </w:tabs>
        <w:ind w:left="2160" w:hanging="360"/>
      </w:pPr>
      <w:rPr>
        <w:rFonts w:ascii="Symbol" w:hAnsi="Symbol"/>
        <w:sz w:val="24"/>
      </w:rPr>
    </w:lvl>
    <w:lvl w:ilvl="4">
      <w:numFmt w:val="bullet"/>
      <w:lvlText w:val="o"/>
      <w:lvlJc w:val="left"/>
      <w:pPr>
        <w:tabs>
          <w:tab w:val="num" w:pos="2880"/>
        </w:tabs>
        <w:ind w:left="2880" w:hanging="360"/>
      </w:pPr>
      <w:rPr>
        <w:rFonts w:ascii="Courier New" w:hAnsi="Courier New"/>
        <w:sz w:val="24"/>
      </w:rPr>
    </w:lvl>
    <w:lvl w:ilvl="5">
      <w:numFmt w:val="bullet"/>
      <w:lvlText w:val="§"/>
      <w:lvlJc w:val="left"/>
      <w:pPr>
        <w:tabs>
          <w:tab w:val="num" w:pos="3600"/>
        </w:tabs>
        <w:ind w:left="3600" w:hanging="360"/>
      </w:pPr>
      <w:rPr>
        <w:rFonts w:ascii="Wingdings" w:hAnsi="Wingdings"/>
        <w:sz w:val="24"/>
      </w:rPr>
    </w:lvl>
    <w:lvl w:ilvl="6">
      <w:numFmt w:val="bullet"/>
      <w:lvlText w:val="·"/>
      <w:lvlJc w:val="left"/>
      <w:pPr>
        <w:tabs>
          <w:tab w:val="num" w:pos="4320"/>
        </w:tabs>
        <w:ind w:left="4320" w:hanging="360"/>
      </w:pPr>
      <w:rPr>
        <w:rFonts w:ascii="Symbol" w:hAnsi="Symbol"/>
        <w:sz w:val="24"/>
      </w:rPr>
    </w:lvl>
    <w:lvl w:ilvl="7">
      <w:numFmt w:val="bullet"/>
      <w:lvlText w:val="o"/>
      <w:lvlJc w:val="left"/>
      <w:pPr>
        <w:tabs>
          <w:tab w:val="num" w:pos="5040"/>
        </w:tabs>
        <w:ind w:left="5040" w:hanging="360"/>
      </w:pPr>
      <w:rPr>
        <w:rFonts w:ascii="Courier New" w:hAnsi="Courier New"/>
        <w:sz w:val="24"/>
      </w:rPr>
    </w:lvl>
    <w:lvl w:ilvl="8">
      <w:numFmt w:val="bullet"/>
      <w:lvlText w:val="§"/>
      <w:lvlJc w:val="left"/>
      <w:pPr>
        <w:tabs>
          <w:tab w:val="num" w:pos="5760"/>
        </w:tabs>
        <w:ind w:left="5760" w:hanging="360"/>
      </w:pPr>
      <w:rPr>
        <w:rFonts w:ascii="Wingdings" w:hAnsi="Wingdings"/>
        <w:sz w:val="24"/>
      </w:rPr>
    </w:lvl>
  </w:abstractNum>
  <w:abstractNum w:abstractNumId="45">
    <w:nsid w:val="7D0F8D5E"/>
    <w:multiLevelType w:val="multilevel"/>
    <w:tmpl w:val="018B8D12"/>
    <w:lvl w:ilvl="0">
      <w:numFmt w:val="bullet"/>
      <w:lvlText w:val="-"/>
      <w:lvlJc w:val="left"/>
      <w:pPr>
        <w:tabs>
          <w:tab w:val="num" w:pos="540"/>
        </w:tabs>
        <w:ind w:left="540" w:hanging="540"/>
      </w:pPr>
      <w:rPr>
        <w:rFonts w:ascii="Times New Roman" w:hAnsi="Times New Roman"/>
        <w:color w:val="000000"/>
        <w:sz w:val="24"/>
      </w:rPr>
    </w:lvl>
    <w:lvl w:ilvl="1">
      <w:numFmt w:val="bullet"/>
      <w:lvlText w:val="o"/>
      <w:lvlJc w:val="left"/>
      <w:pPr>
        <w:tabs>
          <w:tab w:val="num" w:pos="3960"/>
        </w:tabs>
        <w:ind w:left="3960" w:hanging="360"/>
      </w:pPr>
      <w:rPr>
        <w:rFonts w:ascii="Courier New" w:hAnsi="Courier New"/>
        <w:sz w:val="24"/>
      </w:rPr>
    </w:lvl>
    <w:lvl w:ilvl="2">
      <w:numFmt w:val="bullet"/>
      <w:lvlText w:val="§"/>
      <w:lvlJc w:val="left"/>
      <w:pPr>
        <w:tabs>
          <w:tab w:val="num" w:pos="4680"/>
        </w:tabs>
        <w:ind w:left="4680" w:hanging="360"/>
      </w:pPr>
      <w:rPr>
        <w:rFonts w:ascii="Wingdings" w:hAnsi="Wingdings"/>
        <w:sz w:val="24"/>
      </w:rPr>
    </w:lvl>
    <w:lvl w:ilvl="3">
      <w:numFmt w:val="bullet"/>
      <w:lvlText w:val="·"/>
      <w:lvlJc w:val="left"/>
      <w:pPr>
        <w:tabs>
          <w:tab w:val="num" w:pos="5400"/>
        </w:tabs>
        <w:ind w:left="5400" w:hanging="360"/>
      </w:pPr>
      <w:rPr>
        <w:rFonts w:ascii="Symbol" w:hAnsi="Symbol"/>
        <w:sz w:val="24"/>
      </w:rPr>
    </w:lvl>
    <w:lvl w:ilvl="4">
      <w:numFmt w:val="bullet"/>
      <w:lvlText w:val="o"/>
      <w:lvlJc w:val="left"/>
      <w:pPr>
        <w:tabs>
          <w:tab w:val="num" w:pos="6120"/>
        </w:tabs>
        <w:ind w:left="6120" w:hanging="360"/>
      </w:pPr>
      <w:rPr>
        <w:rFonts w:ascii="Courier New" w:hAnsi="Courier New"/>
        <w:sz w:val="24"/>
      </w:rPr>
    </w:lvl>
    <w:lvl w:ilvl="5">
      <w:numFmt w:val="bullet"/>
      <w:lvlText w:val="§"/>
      <w:lvlJc w:val="left"/>
      <w:pPr>
        <w:tabs>
          <w:tab w:val="num" w:pos="6840"/>
        </w:tabs>
        <w:ind w:left="6840" w:hanging="360"/>
      </w:pPr>
      <w:rPr>
        <w:rFonts w:ascii="Wingdings" w:hAnsi="Wingdings"/>
        <w:sz w:val="24"/>
      </w:rPr>
    </w:lvl>
    <w:lvl w:ilvl="6">
      <w:numFmt w:val="bullet"/>
      <w:lvlText w:val="·"/>
      <w:lvlJc w:val="left"/>
      <w:pPr>
        <w:tabs>
          <w:tab w:val="num" w:pos="7560"/>
        </w:tabs>
        <w:ind w:left="7560" w:hanging="360"/>
      </w:pPr>
      <w:rPr>
        <w:rFonts w:ascii="Symbol" w:hAnsi="Symbol"/>
        <w:sz w:val="24"/>
      </w:rPr>
    </w:lvl>
    <w:lvl w:ilvl="7">
      <w:numFmt w:val="bullet"/>
      <w:lvlText w:val="o"/>
      <w:lvlJc w:val="left"/>
      <w:pPr>
        <w:tabs>
          <w:tab w:val="num" w:pos="8280"/>
        </w:tabs>
        <w:ind w:left="8280" w:hanging="360"/>
      </w:pPr>
      <w:rPr>
        <w:rFonts w:ascii="Courier New" w:hAnsi="Courier New"/>
        <w:sz w:val="24"/>
      </w:rPr>
    </w:lvl>
    <w:lvl w:ilvl="8">
      <w:numFmt w:val="bullet"/>
      <w:lvlText w:val="§"/>
      <w:lvlJc w:val="left"/>
      <w:pPr>
        <w:tabs>
          <w:tab w:val="num" w:pos="9000"/>
        </w:tabs>
        <w:ind w:left="9000" w:hanging="360"/>
      </w:pPr>
      <w:rPr>
        <w:rFonts w:ascii="Wingdings" w:hAnsi="Wingdings"/>
        <w:sz w:val="24"/>
      </w:rPr>
    </w:lvl>
  </w:abstractNum>
  <w:abstractNum w:abstractNumId="46">
    <w:nsid w:val="7D1CE5E1"/>
    <w:multiLevelType w:val="multilevel"/>
    <w:tmpl w:val="29BE65F9"/>
    <w:lvl w:ilvl="0">
      <w:numFmt w:val="bullet"/>
      <w:lvlText w:val="Ø"/>
      <w:lvlJc w:val="left"/>
      <w:pPr>
        <w:tabs>
          <w:tab w:val="num" w:pos="1440"/>
        </w:tabs>
        <w:ind w:left="1440" w:hanging="360"/>
      </w:pPr>
      <w:rPr>
        <w:rFonts w:ascii="Wingdings" w:hAnsi="Wingdings"/>
        <w:sz w:val="24"/>
      </w:rPr>
    </w:lvl>
    <w:lvl w:ilvl="1">
      <w:numFmt w:val="bullet"/>
      <w:lvlText w:val="§"/>
      <w:lvlJc w:val="left"/>
      <w:pPr>
        <w:tabs>
          <w:tab w:val="num" w:pos="2160"/>
        </w:tabs>
        <w:ind w:left="2160" w:hanging="360"/>
      </w:pPr>
      <w:rPr>
        <w:rFonts w:ascii="Wingdings" w:hAnsi="Wingdings"/>
        <w:b/>
        <w:i/>
        <w:sz w:val="24"/>
      </w:rPr>
    </w:lvl>
    <w:lvl w:ilvl="2">
      <w:numFmt w:val="bullet"/>
      <w:lvlText w:val="§"/>
      <w:lvlJc w:val="left"/>
      <w:pPr>
        <w:tabs>
          <w:tab w:val="num" w:pos="2880"/>
        </w:tabs>
        <w:ind w:left="2880" w:hanging="360"/>
      </w:pPr>
      <w:rPr>
        <w:rFonts w:ascii="Wingdings" w:hAnsi="Wingdings"/>
        <w:b/>
        <w:i/>
        <w:sz w:val="24"/>
      </w:rPr>
    </w:lvl>
    <w:lvl w:ilvl="3">
      <w:numFmt w:val="bullet"/>
      <w:lvlText w:val="·"/>
      <w:lvlJc w:val="left"/>
      <w:pPr>
        <w:tabs>
          <w:tab w:val="num" w:pos="3600"/>
        </w:tabs>
        <w:ind w:left="3600" w:hanging="360"/>
      </w:pPr>
      <w:rPr>
        <w:rFonts w:ascii="Symbol" w:hAnsi="Symbol"/>
        <w:sz w:val="24"/>
      </w:rPr>
    </w:lvl>
    <w:lvl w:ilvl="4">
      <w:numFmt w:val="bullet"/>
      <w:lvlText w:val="o"/>
      <w:lvlJc w:val="left"/>
      <w:pPr>
        <w:tabs>
          <w:tab w:val="num" w:pos="4320"/>
        </w:tabs>
        <w:ind w:left="4320" w:hanging="360"/>
      </w:pPr>
      <w:rPr>
        <w:rFonts w:ascii="Courier New" w:hAnsi="Courier New"/>
        <w:sz w:val="24"/>
      </w:rPr>
    </w:lvl>
    <w:lvl w:ilvl="5">
      <w:numFmt w:val="bullet"/>
      <w:lvlText w:val="§"/>
      <w:lvlJc w:val="left"/>
      <w:pPr>
        <w:tabs>
          <w:tab w:val="num" w:pos="5040"/>
        </w:tabs>
        <w:ind w:left="5040" w:hanging="360"/>
      </w:pPr>
      <w:rPr>
        <w:rFonts w:ascii="Wingdings" w:hAnsi="Wingdings"/>
        <w:sz w:val="24"/>
      </w:rPr>
    </w:lvl>
    <w:lvl w:ilvl="6">
      <w:numFmt w:val="bullet"/>
      <w:lvlText w:val="·"/>
      <w:lvlJc w:val="left"/>
      <w:pPr>
        <w:tabs>
          <w:tab w:val="num" w:pos="5760"/>
        </w:tabs>
        <w:ind w:left="5760" w:hanging="360"/>
      </w:pPr>
      <w:rPr>
        <w:rFonts w:ascii="Symbol" w:hAnsi="Symbol"/>
        <w:sz w:val="24"/>
      </w:rPr>
    </w:lvl>
    <w:lvl w:ilvl="7">
      <w:numFmt w:val="bullet"/>
      <w:lvlText w:val="o"/>
      <w:lvlJc w:val="left"/>
      <w:pPr>
        <w:tabs>
          <w:tab w:val="num" w:pos="6480"/>
        </w:tabs>
        <w:ind w:left="6480" w:hanging="360"/>
      </w:pPr>
      <w:rPr>
        <w:rFonts w:ascii="Courier New" w:hAnsi="Courier New"/>
        <w:sz w:val="24"/>
      </w:rPr>
    </w:lvl>
    <w:lvl w:ilvl="8">
      <w:numFmt w:val="bullet"/>
      <w:lvlText w:val="§"/>
      <w:lvlJc w:val="left"/>
      <w:pPr>
        <w:tabs>
          <w:tab w:val="num" w:pos="7200"/>
        </w:tabs>
        <w:ind w:left="7200" w:hanging="360"/>
      </w:pPr>
      <w:rPr>
        <w:rFonts w:ascii="Wingdings" w:hAnsi="Wingdings"/>
        <w:sz w:val="24"/>
      </w:rPr>
    </w:lvl>
  </w:abstractNum>
  <w:num w:numId="1">
    <w:abstractNumId w:val="6"/>
  </w:num>
  <w:num w:numId="2">
    <w:abstractNumId w:val="21"/>
  </w:num>
  <w:num w:numId="3">
    <w:abstractNumId w:val="22"/>
  </w:num>
  <w:num w:numId="4">
    <w:abstractNumId w:val="35"/>
  </w:num>
  <w:num w:numId="5">
    <w:abstractNumId w:val="46"/>
  </w:num>
  <w:num w:numId="6">
    <w:abstractNumId w:val="1"/>
  </w:num>
  <w:num w:numId="7">
    <w:abstractNumId w:val="38"/>
  </w:num>
  <w:num w:numId="8">
    <w:abstractNumId w:val="43"/>
  </w:num>
  <w:num w:numId="9">
    <w:abstractNumId w:val="0"/>
  </w:num>
  <w:num w:numId="10">
    <w:abstractNumId w:val="36"/>
  </w:num>
  <w:num w:numId="11">
    <w:abstractNumId w:val="37"/>
  </w:num>
  <w:num w:numId="12">
    <w:abstractNumId w:val="15"/>
  </w:num>
  <w:num w:numId="13">
    <w:abstractNumId w:val="16"/>
  </w:num>
  <w:num w:numId="14">
    <w:abstractNumId w:val="3"/>
  </w:num>
  <w:num w:numId="15">
    <w:abstractNumId w:val="31"/>
  </w:num>
  <w:num w:numId="16">
    <w:abstractNumId w:val="19"/>
  </w:num>
  <w:num w:numId="17">
    <w:abstractNumId w:val="40"/>
  </w:num>
  <w:num w:numId="18">
    <w:abstractNumId w:val="20"/>
  </w:num>
  <w:num w:numId="19">
    <w:abstractNumId w:val="13"/>
  </w:num>
  <w:num w:numId="20">
    <w:abstractNumId w:val="5"/>
  </w:num>
  <w:num w:numId="21">
    <w:abstractNumId w:val="28"/>
  </w:num>
  <w:num w:numId="22">
    <w:abstractNumId w:val="17"/>
  </w:num>
  <w:num w:numId="23">
    <w:abstractNumId w:val="12"/>
  </w:num>
  <w:num w:numId="24">
    <w:abstractNumId w:val="8"/>
  </w:num>
  <w:num w:numId="25">
    <w:abstractNumId w:val="41"/>
  </w:num>
  <w:num w:numId="26">
    <w:abstractNumId w:val="44"/>
  </w:num>
  <w:num w:numId="27">
    <w:abstractNumId w:val="14"/>
  </w:num>
  <w:num w:numId="28">
    <w:abstractNumId w:val="26"/>
  </w:num>
  <w:num w:numId="29">
    <w:abstractNumId w:val="10"/>
  </w:num>
  <w:num w:numId="30">
    <w:abstractNumId w:val="33"/>
  </w:num>
  <w:num w:numId="31">
    <w:abstractNumId w:val="4"/>
  </w:num>
  <w:num w:numId="32">
    <w:abstractNumId w:val="45"/>
  </w:num>
  <w:num w:numId="33">
    <w:abstractNumId w:val="2"/>
  </w:num>
  <w:num w:numId="34">
    <w:abstractNumId w:val="34"/>
  </w:num>
  <w:num w:numId="35">
    <w:abstractNumId w:val="9"/>
  </w:num>
  <w:num w:numId="36">
    <w:abstractNumId w:val="42"/>
  </w:num>
  <w:num w:numId="37">
    <w:abstractNumId w:val="7"/>
  </w:num>
  <w:num w:numId="38">
    <w:abstractNumId w:val="30"/>
  </w:num>
  <w:num w:numId="39">
    <w:abstractNumId w:val="25"/>
  </w:num>
  <w:num w:numId="40">
    <w:abstractNumId w:val="32"/>
  </w:num>
  <w:num w:numId="41">
    <w:abstractNumId w:val="18"/>
  </w:num>
  <w:num w:numId="42">
    <w:abstractNumId w:val="39"/>
  </w:num>
  <w:num w:numId="43">
    <w:abstractNumId w:val="23"/>
  </w:num>
  <w:num w:numId="44">
    <w:abstractNumId w:val="24"/>
  </w:num>
  <w:num w:numId="45">
    <w:abstractNumId w:val="27"/>
  </w:num>
  <w:num w:numId="46">
    <w:abstractNumId w:val="29"/>
  </w:num>
  <w:num w:numId="47">
    <w:abstractNumId w:val="11"/>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7C53"/>
    <w:rsid w:val="00021547"/>
    <w:rsid w:val="00055C4D"/>
    <w:rsid w:val="00063E95"/>
    <w:rsid w:val="00087938"/>
    <w:rsid w:val="000A59D4"/>
    <w:rsid w:val="000B14EB"/>
    <w:rsid w:val="000B39D1"/>
    <w:rsid w:val="000B5FB9"/>
    <w:rsid w:val="000C048D"/>
    <w:rsid w:val="000C6E61"/>
    <w:rsid w:val="000F0C44"/>
    <w:rsid w:val="00100EFA"/>
    <w:rsid w:val="001274F8"/>
    <w:rsid w:val="001346E6"/>
    <w:rsid w:val="0016157F"/>
    <w:rsid w:val="001628EB"/>
    <w:rsid w:val="00163CA4"/>
    <w:rsid w:val="00173401"/>
    <w:rsid w:val="00183F69"/>
    <w:rsid w:val="001871A4"/>
    <w:rsid w:val="001910DD"/>
    <w:rsid w:val="00192D12"/>
    <w:rsid w:val="001D11C7"/>
    <w:rsid w:val="001D604D"/>
    <w:rsid w:val="001E23F2"/>
    <w:rsid w:val="001E550B"/>
    <w:rsid w:val="002111A5"/>
    <w:rsid w:val="00233F5B"/>
    <w:rsid w:val="00243B58"/>
    <w:rsid w:val="00297CF1"/>
    <w:rsid w:val="002A5C3D"/>
    <w:rsid w:val="002C58DD"/>
    <w:rsid w:val="002F35EC"/>
    <w:rsid w:val="00300F16"/>
    <w:rsid w:val="00301D2D"/>
    <w:rsid w:val="00327DAF"/>
    <w:rsid w:val="00366C60"/>
    <w:rsid w:val="00397773"/>
    <w:rsid w:val="003B3417"/>
    <w:rsid w:val="003C5EA9"/>
    <w:rsid w:val="003D1360"/>
    <w:rsid w:val="003D5A9A"/>
    <w:rsid w:val="004046C9"/>
    <w:rsid w:val="00421640"/>
    <w:rsid w:val="00455C2F"/>
    <w:rsid w:val="00467281"/>
    <w:rsid w:val="00474B73"/>
    <w:rsid w:val="00477B9A"/>
    <w:rsid w:val="0048403F"/>
    <w:rsid w:val="00490482"/>
    <w:rsid w:val="004A0900"/>
    <w:rsid w:val="004A5253"/>
    <w:rsid w:val="004A5A4B"/>
    <w:rsid w:val="004B135A"/>
    <w:rsid w:val="004D53C4"/>
    <w:rsid w:val="00510940"/>
    <w:rsid w:val="0051318D"/>
    <w:rsid w:val="005431DF"/>
    <w:rsid w:val="00571A4B"/>
    <w:rsid w:val="00572BF1"/>
    <w:rsid w:val="00595155"/>
    <w:rsid w:val="005A663E"/>
    <w:rsid w:val="005A6B39"/>
    <w:rsid w:val="005B1A01"/>
    <w:rsid w:val="005D2D68"/>
    <w:rsid w:val="005D49C5"/>
    <w:rsid w:val="005E0093"/>
    <w:rsid w:val="005E5E49"/>
    <w:rsid w:val="005F4328"/>
    <w:rsid w:val="005F5476"/>
    <w:rsid w:val="00604084"/>
    <w:rsid w:val="006406E9"/>
    <w:rsid w:val="00652726"/>
    <w:rsid w:val="00667D46"/>
    <w:rsid w:val="00671940"/>
    <w:rsid w:val="00671C85"/>
    <w:rsid w:val="00674FF1"/>
    <w:rsid w:val="00695FFD"/>
    <w:rsid w:val="006A4ADE"/>
    <w:rsid w:val="006A7BC8"/>
    <w:rsid w:val="006E6C4A"/>
    <w:rsid w:val="00700F88"/>
    <w:rsid w:val="00717824"/>
    <w:rsid w:val="00733052"/>
    <w:rsid w:val="007368CF"/>
    <w:rsid w:val="00741C6C"/>
    <w:rsid w:val="007A480D"/>
    <w:rsid w:val="007B1C3E"/>
    <w:rsid w:val="007B74AF"/>
    <w:rsid w:val="007C1843"/>
    <w:rsid w:val="007C4438"/>
    <w:rsid w:val="007D25D8"/>
    <w:rsid w:val="007E28E9"/>
    <w:rsid w:val="007F148F"/>
    <w:rsid w:val="008731FE"/>
    <w:rsid w:val="00897593"/>
    <w:rsid w:val="008A2741"/>
    <w:rsid w:val="008A290C"/>
    <w:rsid w:val="008C54EF"/>
    <w:rsid w:val="008E6879"/>
    <w:rsid w:val="00903316"/>
    <w:rsid w:val="00903393"/>
    <w:rsid w:val="00915DF1"/>
    <w:rsid w:val="00926481"/>
    <w:rsid w:val="00944A33"/>
    <w:rsid w:val="00945BFE"/>
    <w:rsid w:val="00956CBA"/>
    <w:rsid w:val="0096262F"/>
    <w:rsid w:val="0098696D"/>
    <w:rsid w:val="009A1223"/>
    <w:rsid w:val="009A1423"/>
    <w:rsid w:val="009A1F48"/>
    <w:rsid w:val="009D02A7"/>
    <w:rsid w:val="009D6720"/>
    <w:rsid w:val="009D6BB2"/>
    <w:rsid w:val="009E7C53"/>
    <w:rsid w:val="009F087D"/>
    <w:rsid w:val="009F0DB3"/>
    <w:rsid w:val="00A01EB6"/>
    <w:rsid w:val="00A03B2A"/>
    <w:rsid w:val="00A13FA3"/>
    <w:rsid w:val="00A21782"/>
    <w:rsid w:val="00A23A74"/>
    <w:rsid w:val="00A53C79"/>
    <w:rsid w:val="00A542DB"/>
    <w:rsid w:val="00A5761D"/>
    <w:rsid w:val="00A638B6"/>
    <w:rsid w:val="00AB511A"/>
    <w:rsid w:val="00AE1D80"/>
    <w:rsid w:val="00B107C0"/>
    <w:rsid w:val="00B22DFF"/>
    <w:rsid w:val="00B56756"/>
    <w:rsid w:val="00B6796E"/>
    <w:rsid w:val="00B76C20"/>
    <w:rsid w:val="00BB3B50"/>
    <w:rsid w:val="00BC4A12"/>
    <w:rsid w:val="00BF5425"/>
    <w:rsid w:val="00BF5E0E"/>
    <w:rsid w:val="00C27570"/>
    <w:rsid w:val="00C36627"/>
    <w:rsid w:val="00C37EE0"/>
    <w:rsid w:val="00C42E32"/>
    <w:rsid w:val="00C66F99"/>
    <w:rsid w:val="00C738C8"/>
    <w:rsid w:val="00C95159"/>
    <w:rsid w:val="00CB4962"/>
    <w:rsid w:val="00CD1A98"/>
    <w:rsid w:val="00CF635D"/>
    <w:rsid w:val="00D0018D"/>
    <w:rsid w:val="00D15FC8"/>
    <w:rsid w:val="00D22586"/>
    <w:rsid w:val="00D41007"/>
    <w:rsid w:val="00D47345"/>
    <w:rsid w:val="00D50EB4"/>
    <w:rsid w:val="00D61195"/>
    <w:rsid w:val="00D6603B"/>
    <w:rsid w:val="00D93FCA"/>
    <w:rsid w:val="00D97733"/>
    <w:rsid w:val="00DB4283"/>
    <w:rsid w:val="00DC70EE"/>
    <w:rsid w:val="00DD0DC8"/>
    <w:rsid w:val="00E06B3F"/>
    <w:rsid w:val="00E11979"/>
    <w:rsid w:val="00E2334D"/>
    <w:rsid w:val="00E3732D"/>
    <w:rsid w:val="00E5171A"/>
    <w:rsid w:val="00E6650D"/>
    <w:rsid w:val="00E8514C"/>
    <w:rsid w:val="00EA0040"/>
    <w:rsid w:val="00EA1266"/>
    <w:rsid w:val="00EA1529"/>
    <w:rsid w:val="00EC4819"/>
    <w:rsid w:val="00F444DE"/>
    <w:rsid w:val="00F70C8C"/>
    <w:rsid w:val="00F73E77"/>
    <w:rsid w:val="00F81A26"/>
    <w:rsid w:val="00F84DC6"/>
    <w:rsid w:val="00F934EF"/>
    <w:rsid w:val="00F94A5A"/>
    <w:rsid w:val="00F966D5"/>
    <w:rsid w:val="00FB267B"/>
    <w:rsid w:val="00FC1387"/>
    <w:rsid w:val="00FE2362"/>
    <w:rsid w:val="00FE7A2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C53"/>
    <w:rPr>
      <w:rFonts w:ascii="Times New Roman" w:eastAsia="Times New Roman" w:hAnsi="Times New Roman"/>
      <w:sz w:val="24"/>
      <w:szCs w:val="24"/>
      <w:lang w:val="ro-RO" w:eastAsia="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E7C53"/>
    <w:pPr>
      <w:tabs>
        <w:tab w:val="center" w:pos="4680"/>
        <w:tab w:val="right" w:pos="9360"/>
      </w:tabs>
    </w:pPr>
  </w:style>
  <w:style w:type="character" w:customStyle="1" w:styleId="HeaderChar">
    <w:name w:val="Header Char"/>
    <w:basedOn w:val="DefaultParagraphFont"/>
    <w:link w:val="Header"/>
    <w:uiPriority w:val="99"/>
    <w:locked/>
    <w:rsid w:val="009E7C53"/>
    <w:rPr>
      <w:rFonts w:ascii="Times New Roman" w:hAnsi="Times New Roman" w:cs="Times New Roman"/>
      <w:sz w:val="24"/>
      <w:szCs w:val="24"/>
      <w:lang w:val="ro-RO" w:eastAsia="ro-RO"/>
    </w:rPr>
  </w:style>
  <w:style w:type="paragraph" w:styleId="Footer">
    <w:name w:val="footer"/>
    <w:basedOn w:val="Normal"/>
    <w:link w:val="FooterChar"/>
    <w:uiPriority w:val="99"/>
    <w:rsid w:val="009E7C53"/>
    <w:pPr>
      <w:tabs>
        <w:tab w:val="center" w:pos="4680"/>
        <w:tab w:val="right" w:pos="9360"/>
      </w:tabs>
    </w:pPr>
  </w:style>
  <w:style w:type="character" w:customStyle="1" w:styleId="FooterChar">
    <w:name w:val="Footer Char"/>
    <w:basedOn w:val="DefaultParagraphFont"/>
    <w:link w:val="Footer"/>
    <w:uiPriority w:val="99"/>
    <w:locked/>
    <w:rsid w:val="009E7C53"/>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9E7C5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E7C53"/>
    <w:rPr>
      <w:rFonts w:ascii="Tahoma" w:hAnsi="Tahoma" w:cs="Tahoma"/>
      <w:sz w:val="16"/>
      <w:szCs w:val="16"/>
      <w:lang w:val="ro-RO" w:eastAsia="ro-RO"/>
    </w:rPr>
  </w:style>
  <w:style w:type="paragraph" w:styleId="PlainText">
    <w:name w:val="Plain Text"/>
    <w:basedOn w:val="Normal"/>
    <w:link w:val="PlainTextChar"/>
    <w:uiPriority w:val="99"/>
    <w:rsid w:val="00717824"/>
    <w:rPr>
      <w:rFonts w:ascii="Courier New" w:hAnsi="Courier New" w:cs="Courier New"/>
      <w:sz w:val="20"/>
      <w:szCs w:val="20"/>
      <w:lang w:val="en-CA" w:eastAsia="en-CA"/>
    </w:rPr>
  </w:style>
  <w:style w:type="character" w:customStyle="1" w:styleId="PlainTextChar">
    <w:name w:val="Plain Text Char"/>
    <w:basedOn w:val="DefaultParagraphFont"/>
    <w:link w:val="PlainText"/>
    <w:uiPriority w:val="99"/>
    <w:locked/>
    <w:rsid w:val="00717824"/>
    <w:rPr>
      <w:rFonts w:ascii="Courier New" w:hAnsi="Courier New" w:cs="Courier New"/>
      <w:sz w:val="20"/>
      <w:szCs w:val="20"/>
      <w:lang w:val="en-CA" w:eastAsia="en-CA"/>
    </w:rPr>
  </w:style>
  <w:style w:type="paragraph" w:styleId="ListParagraph">
    <w:name w:val="List Paragraph"/>
    <w:basedOn w:val="Normal"/>
    <w:uiPriority w:val="99"/>
    <w:qFormat/>
    <w:rsid w:val="00A53C79"/>
    <w:pPr>
      <w:ind w:left="720"/>
      <w:contextualSpacing/>
    </w:pPr>
  </w:style>
  <w:style w:type="character" w:customStyle="1" w:styleId="searchidx01">
    <w:name w:val="search_idx_01"/>
    <w:basedOn w:val="DefaultParagraphFont"/>
    <w:uiPriority w:val="99"/>
    <w:rsid w:val="000B5FB9"/>
    <w:rPr>
      <w:rFonts w:cs="Times New Roman"/>
      <w:color w:val="000000"/>
      <w:shd w:val="clear" w:color="auto" w:fill="FFD700"/>
    </w:rPr>
  </w:style>
  <w:style w:type="character" w:styleId="Hyperlink">
    <w:name w:val="Hyperlink"/>
    <w:basedOn w:val="DefaultParagraphFont"/>
    <w:uiPriority w:val="99"/>
    <w:semiHidden/>
    <w:rsid w:val="000B5FB9"/>
    <w:rPr>
      <w:rFonts w:cs="Times New Roman"/>
      <w:color w:val="0000FF"/>
      <w:u w:val="single"/>
    </w:rPr>
  </w:style>
  <w:style w:type="paragraph" w:styleId="HTMLPreformatted">
    <w:name w:val="HTML Preformatted"/>
    <w:basedOn w:val="Normal"/>
    <w:link w:val="HTMLPreformattedChar1"/>
    <w:uiPriority w:val="99"/>
    <w:rsid w:val="00B107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locked/>
    <w:rsid w:val="005D49C5"/>
    <w:rPr>
      <w:rFonts w:ascii="Courier New" w:hAnsi="Courier New" w:cs="Courier New"/>
      <w:sz w:val="20"/>
      <w:szCs w:val="20"/>
      <w:lang w:val="ro-RO" w:eastAsia="ro-RO"/>
    </w:rPr>
  </w:style>
  <w:style w:type="character" w:customStyle="1" w:styleId="HTMLPreformattedChar1">
    <w:name w:val="HTML Preformatted Char1"/>
    <w:basedOn w:val="DefaultParagraphFont"/>
    <w:link w:val="HTMLPreformatted"/>
    <w:uiPriority w:val="99"/>
    <w:locked/>
    <w:rsid w:val="00B107C0"/>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190</TotalTime>
  <Pages>82</Pages>
  <Words>31618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dc:creator>
  <cp:keywords/>
  <dc:description/>
  <cp:lastModifiedBy>Politia Locala Sector 1</cp:lastModifiedBy>
  <cp:revision>39</cp:revision>
  <cp:lastPrinted>2017-02-09T06:16:00Z</cp:lastPrinted>
  <dcterms:created xsi:type="dcterms:W3CDTF">2017-02-07T13:50:00Z</dcterms:created>
  <dcterms:modified xsi:type="dcterms:W3CDTF">2017-02-13T13:54:00Z</dcterms:modified>
</cp:coreProperties>
</file>